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394a" w14:paraId="46a394a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593988" w:rsidP="00723D85" w:rsidR="00723D85" w:rsidRPr="00D40EE8">
      <w:pPr>
        <w:jc w:val="both"/>
      </w:pPr>
      <w:r>
        <w:rPr>
          <w:noProof/>
        </w:rPr>
        <w:t xml:space="preserve">        </w:t>
      </w:r>
      <w:r w:rsidR="00D74C0D">
        <w:rPr>
          <w:noProof/>
        </w:rPr>
        <w:t xml:space="preserve">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C0D" w:rsidP="008710AE" w:rsidR="008710AE" w:rsidRPr="00D40EE8">
      <w:r>
        <w:t>REPUBLIKA HRVATSKA</w:t>
      </w:r>
    </w:p>
    <w:p w:rsidRDefault="00D74C0D" w:rsidP="008710AE" w:rsidR="008710AE" w:rsidRPr="00D40EE8">
      <w:r>
        <w:t xml:space="preserve"> </w:t>
      </w:r>
      <w:r w:rsidR="008710AE" w:rsidRPr="00D40EE8">
        <w:t>Trgovački sud u Zagrebu</w:t>
      </w:r>
    </w:p>
    <w:p w:rsidRDefault="00D74C0D" w:rsidP="008710AE" w:rsidR="008710AE" w:rsidRPr="00D40EE8">
      <w:r>
        <w:t xml:space="preserve">  </w:t>
      </w:r>
      <w:r w:rsidR="008710AE" w:rsidRPr="00D40EE8">
        <w:t xml:space="preserve">Zagreb, Amruševa 2/II                                                        </w:t>
      </w:r>
      <w:r>
        <w:t xml:space="preserve">                           </w:t>
      </w:r>
      <w:r w:rsidR="00265738">
        <w:t>67. St-1121/18</w:t>
      </w:r>
      <w:r>
        <w:t>-64</w:t>
      </w:r>
      <w:r w:rsidR="008710AE"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265738">
      <w:pPr>
        <w:jc w:val="both"/>
      </w:pPr>
      <w:r w:rsidRPr="00265738">
        <w:t xml:space="preserve">           </w:t>
      </w:r>
      <w:r w:rsidR="00265738" w:rsidRPr="00265738">
        <w:t xml:space="preserve">Trgovački sud u Zagrebu, po sucu Gordanu Zubaku, u stečajnom postupku nad dužnikom </w:t>
      </w:r>
      <w:r w:rsidR="00265738" w:rsidRPr="00265738">
        <w:rPr>
          <w:bCs/>
          <w:lang w:val="pt-BR"/>
        </w:rPr>
        <w:t>AUTOSERVIS-ZAGREB d.o.o. u stečaju, Zagreb, Racka 20ª, OIB: 69855273821</w:t>
      </w:r>
      <w:r w:rsidR="00EF7780" w:rsidRPr="00265738">
        <w:t xml:space="preserve">, </w:t>
      </w:r>
      <w:r w:rsidR="001002DA" w:rsidRPr="00265738">
        <w:br/>
      </w:r>
      <w:r w:rsidR="00265738" w:rsidRPr="00265738">
        <w:t>30. sv</w:t>
      </w:r>
      <w:r w:rsidR="002678F4">
        <w:t>i</w:t>
      </w:r>
      <w:r w:rsidR="00265738" w:rsidRPr="00265738">
        <w:t>bnja</w:t>
      </w:r>
      <w:r w:rsidR="006E6933" w:rsidRPr="00265738">
        <w:t xml:space="preserve"> 2019</w:t>
      </w:r>
      <w:r w:rsidRPr="00265738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2678F4" w:rsidRPr="002678F4">
        <w:rPr>
          <w:bCs/>
          <w:lang w:val="pt-BR"/>
        </w:rPr>
        <w:t>AUTOSERVIS-ZAGREB d.o.o. u stečaju, Zagreb, Racka 20ª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</w:r>
      <w:r w:rsidR="00F03475">
        <w:t>9. srpnja</w:t>
      </w:r>
      <w:r w:rsidR="006E6933">
        <w:t xml:space="preserve"> 2019</w:t>
      </w:r>
      <w:r w:rsidR="00723D85" w:rsidRPr="005C7AC0">
        <w:t>.</w:t>
      </w:r>
      <w:r w:rsidR="0090700A" w:rsidRPr="005C7AC0">
        <w:t xml:space="preserve"> </w:t>
      </w:r>
      <w:r w:rsidR="006E6933">
        <w:t>u 9</w:t>
      </w:r>
      <w:r w:rsidR="008404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90700A" w:rsidP="00723D85" w:rsidR="0090700A" w:rsidRPr="00D40EE8">
      <w:pPr>
        <w:jc w:val="both"/>
      </w:pPr>
    </w:p>
    <w:p w:rsidRDefault="00723D85" w:rsidP="00723D85" w:rsidR="0090700A" w:rsidRPr="00F03475">
      <w:pPr>
        <w:jc w:val="center"/>
      </w:pPr>
      <w:r w:rsidRPr="00F03475">
        <w:t xml:space="preserve">U Zagrebu </w:t>
      </w:r>
      <w:r w:rsidR="00F03475" w:rsidRPr="00F03475">
        <w:t>30. svibnja</w:t>
      </w:r>
      <w:r w:rsidR="00036B3E" w:rsidRPr="00F03475">
        <w:t xml:space="preserve"> 2019</w:t>
      </w:r>
      <w:r w:rsidRPr="00F03475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593988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593988" w:rsidP="00400817" w:rsidR="0059398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93988" w:rsidP="00400817" w:rsidR="00593988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593988" w:rsidP="00723D85" w:rsidR="00593988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D74C0D" w:rsidR="005078C7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36B3E"/>
    <w:rsid w:val="000C4A2B"/>
    <w:rsid w:val="001002DA"/>
    <w:rsid w:val="00265738"/>
    <w:rsid w:val="002678F4"/>
    <w:rsid w:val="002B39DA"/>
    <w:rsid w:val="003345F8"/>
    <w:rsid w:val="00386163"/>
    <w:rsid w:val="003A02F2"/>
    <w:rsid w:val="003D240F"/>
    <w:rsid w:val="003E6C5A"/>
    <w:rsid w:val="0046020C"/>
    <w:rsid w:val="005078C7"/>
    <w:rsid w:val="005447B3"/>
    <w:rsid w:val="00593988"/>
    <w:rsid w:val="005C7AC0"/>
    <w:rsid w:val="006372E6"/>
    <w:rsid w:val="00642B6B"/>
    <w:rsid w:val="006644E0"/>
    <w:rsid w:val="006E6933"/>
    <w:rsid w:val="00723D85"/>
    <w:rsid w:val="00727700"/>
    <w:rsid w:val="008404C0"/>
    <w:rsid w:val="008710AE"/>
    <w:rsid w:val="00905E29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40EE8"/>
    <w:rsid w:val="00D74C0D"/>
    <w:rsid w:val="00E75EA5"/>
    <w:rsid w:val="00EC5C3E"/>
    <w:rsid w:val="00EF7780"/>
    <w:rsid w:val="00F03475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Štuglin; Stjepan Štuglin</izvorni_sadrzaj>
    <derivirana_varijabla naziv="DomainObject.Predmet.ProtustrankaFormated_1">  AUTOSERVIS-ZAGREB d.o.o. zastupanog po punomoćniku Marko Štuglin; Stjepan Štuglin</derivirana_varijabla>
  </DomainObject.Predmet.ProtustrankaFormated>
  <DomainObject.Predmet.ProtustrankaFormatedOIB>
    <izvorni_sadrzaj>  AUTOSERVIS-ZAGREB d.o.o., OIB 69855273821 zastupanog po punomoćniku Marko Štuglin; Stjepan Štuglin</izvorni_sadrzaj>
    <derivirana_varijabla naziv="DomainObject.Predmet.ProtustrankaFormatedOIB_1">  AUTOSERVIS-ZAGREB d.o.o., OIB 69855273821 zastupanog po punomoćniku Marko Štuglin; Stjepan Štuglin</derivirana_varijabla>
  </DomainObject.Predmet.ProtustrankaFormatedOIB>
  <DomainObject.Predmet.ProtustrankaFormatedWithAdress>
    <izvorni_sadrzaj> AUTOSERVIS-ZAGREB d.o.o., Racka 20a, 10000 Zagreb zastupanog po punomoćniku Marko Štuglin; Stjepan Štuglin</izvorni_sadrzaj>
    <derivirana_varijabla naziv="DomainObject.Predmet.ProtustrankaFormatedWithAdress_1"> AUTOSERVIS-ZAGREB d.o.o., Racka 20a, 10000 Zagreb zastupanog po punomoćniku Marko Štuglin; Stjepan Štuglin</derivirana_varijabla>
  </DomainObject.Predmet.ProtustrankaFormatedWithAdress>
  <DomainObject.Predmet.ProtustrankaFormatedWithAdressOIB>
    <izvorni_sadrzaj> AUTOSERVIS-ZAGREB d.o.o., OIB 69855273821, Racka 20a, 10000 Zagreb zastupanog po punomoćniku Marko Štuglin; Stjepan Štuglin</izvorni_sadrzaj>
    <derivirana_varijabla naziv="DomainObject.Predmet.ProtustrankaFormatedWithAdressOIB_1"> AUTOSERVIS-ZAGREB d.o.o., OIB 69855273821, Racka 20a, 10000 Zagreb zastupanog po punomoćniku Marko Štuglin; Stjepan Štuglin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Štuglin; Stjepan Štuglin</item>
    </izvorni_sadrzaj>
    <derivirana_varijabla naziv="DomainObject.Predmet.ProtuStrankaListFormated_1">
      <item>AUTOSERVIS-ZAGREB d.o.o. zastupanog po punomoćniku Marko Štuglin; Stjepan Štuglin</item>
    </derivirana_varijabla>
  </DomainObject.Predmet.ProtuStrankaListFormated>
  <DomainObject.Predmet.ProtuStrankaListFormatedOIB>
    <izvorni_sadrzaj>
      <item>AUTOSERVIS-ZAGREB d.o.o., OIB 69855273821 zastupanog po punomoćniku Marko Štuglin; Stjepan Štuglin</item>
    </izvorni_sadrzaj>
    <derivirana_varijabla naziv="DomainObject.Predmet.ProtuStrankaListFormatedOIB_1">
      <item>AUTOSERVIS-ZAGREB d.o.o., OIB 69855273821 zastupanog po punomoćniku Marko Štuglin; Stjepan Štuglin</item>
    </derivirana_varijabla>
  </DomainObject.Predmet.ProtuStrankaListFormatedOIB>
  <DomainObject.Predmet.ProtuStrankaListFormatedWithAdress>
    <izvorni_sadrzaj>
      <item>AUTOSERVIS-ZAGREB d.o.o., Racka 20a, 10000 Zagreb zastupanog po punomoćniku Marko Štuglin; Stjepan Štuglin</item>
    </izvorni_sadrzaj>
    <derivirana_varijabla naziv="DomainObject.Predmet.ProtuStrankaListFormatedWithAdress_1">
      <item>AUTOSERVIS-ZAGREB d.o.o., Racka 20a, 10000 Zagreb zastupanog po punomoćniku Marko Štuglin; Stjepan Štuglin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Štuglin; Stjepan Štuglin</item>
    </izvorni_sadrzaj>
    <derivirana_varijabla naziv="DomainObject.Predmet.ProtuStrankaListFormatedWithAdressOIB_1">
      <item>AUTOSERVIS-ZAGREB d.o.o., OIB 69855273821, Racka 20a, 10000 Zagreb zastupanog po punomoćniku Marko Štuglin; Stjepan Štuglin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 punomoćnik sudionika u postupku AUTOSERVIS-ZAGREB d.o.o.</item>
      <item>Stjepan Štuglin punomoćnik sudionika u postupku AUTOSERVIS-ZAGREB d.o.o.</item>
      <item>HŽ putnički prijevoz d.o.o.</item>
      <item>Žarko Smolčić</item>
    </izvorni_sadrzaj>
    <derivirana_varijabla naziv="DomainObject.Predmet.OstaliListFormated_1">
      <item>Privredna banka Zagreb d.d.</item>
      <item>Marko Štuglin punomoćnik sudionika u postupku AUTOSERVIS-ZAGREB d.o.o.</item>
      <item>Stjepan Štuglin punomoćnik sudionika u postupku AUTOSERVIS-ZAGREB d.o.o.</item>
      <item>HŽ putnički prijevoz d.o.o.</item>
      <item>Žarko Smolčić</item>
    </derivirana_varijabla>
  </DomainObject.Predmet.OstaliListFormated>
  <DomainObject.Predmet.OstaliListFormatedOIB>
    <izvorni_sadrzaj>
      <item>Privredna banka Zagreb d.d.</item>
      <item>Marko Štuglin, OIB 16692965715 punomoćnik sudionika u postupku AUTOSERVIS-ZAGREB d.o.o.</item>
      <item>Stjepan Štuglin, OIB 37455503333 punomoćnik sudionika u postupku AUTOSERVIS-ZAGREB d.o.o.</item>
      <item>HŽ putnički prijevoz d.o.o., OIB 80572192786</item>
      <item>Žarko Smolčić</item>
    </izvorni_sadrzaj>
    <derivirana_varijabla naziv="DomainObject.Predmet.OstaliListFormatedOIB_1">
      <item>Privredna banka Zagreb d.d.</item>
      <item>Marko Štuglin, OIB 16692965715 punomoćnik sudionika u postupku AUTOSERVIS-ZAGREB d.o.o.</item>
      <item>Stjepan Štuglin, OIB 37455503333 punomoćnik sudionika u postupku AUTOSERVIS-ZAGREB d.o.o.</item>
      <item>HŽ putnički prijevoz d.o.o., OIB 80572192786</item>
      <item>Žarko Smolčić</item>
    </derivirana_varijabla>
  </DomainObject.Predmet.OstaliListFormatedOIB>
  <DomainObject.Predmet.OstaliListFormatedWithAdress>
    <izvorni_sadrzaj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  <item>HŽ putnički prijevoz d.o.o., Strojarska cesta 11, 10000 Zagreb</item>
      <item>Žarko Smolčić, Jurišićeva 23, 10000 Zagreb</item>
    </izvorni_sadrzaj>
    <derivirana_varijabla naziv="DomainObject.Predmet.OstaliListFormatedWithAdress_1"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  <item>HŽ putnički prijevoz d.o.o., Strojarska cesta 11, 10000 Zagreb</item>
      <item>Žarko Smolčić, Jurišićeva 23, 10000 Zagreb</item>
    </derivirana_varijabla>
  </DomainObject.Predmet.OstaliListFormatedWithAdress>
  <DomainObject.Predmet.OstaliListFormatedWithAdressOIB>
    <izvorni_sadrzaj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  <item>HŽ putnički prijevoz d.o.o., OIB 80572192786, Strojarska cesta 11, 10000 Zagreb</item>
      <item>Žarko Smolčić, Jurišićeva 23, 10000 Zagreb</item>
    </izvorni_sadrzaj>
    <derivirana_varijabla naziv="DomainObject.Predmet.OstaliListFormatedWithAdressOIB_1"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  <item>HŽ putnički prijevoz d.o.o., OIB 80572192786, Strojarska cesta 11, 10000 Zagreb</item>
      <item>Žarko Smolčić, Jurišićeva 23, 10000 Zagreb</item>
    </derivirana_varijabla>
  </DomainObject.Predmet.OstaliListFormatedWithAdressOIB>
  <DomainObject.Predmet.OstaliListNazivFormated>
    <izvorni_sadrzaj>
      <item>Privredna banka Zagreb d.d.</item>
      <item>Marko Štuglin</item>
      <item>Stjepan Štuglin</item>
      <item>HŽ putnički prijevoz d.o.o.</item>
      <item>Žarko Smolčić</item>
    </izvorni_sadrzaj>
    <derivirana_varijabla naziv="DomainObject.Predmet.OstaliListNazivFormated_1">
      <item>Privredna banka Zagreb d.d.</item>
      <item>Marko Štuglin</item>
      <item>Stjepan Štuglin</item>
      <item>HŽ putnički prijevoz d.o.o.</item>
      <item>Žarko Smolčić</item>
    </derivirana_varijabla>
  </DomainObject.Predmet.OstaliListNazivFormated>
  <DomainObject.Predmet.OstaliListNazivFormatedOIB>
    <izvorni_sadrzaj>
      <item>Privredna banka Zagreb d.d.</item>
      <item>Marko Štuglin, OIB 16692965715</item>
      <item>Stjepan Štuglin, OIB 37455503333</item>
      <item>HŽ putnički prijevoz d.o.o., OIB 80572192786</item>
      <item>Žarko Smolčić</item>
    </izvorni_sadrzaj>
    <derivirana_varijabla naziv="DomainObject.Predmet.OstaliListNazivFormatedOIB_1">
      <item>Privredna banka Zagreb d.d.</item>
      <item>Marko Štuglin, OIB 16692965715</item>
      <item>Stjepan Štuglin, OIB 37455503333</item>
      <item>HŽ putnički prijevoz d.o.o., OIB 80572192786</item>
      <item>Žarko Smolčić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</item>
      <item>Stjepan Štuglin</item>
      <item>HŽ putnički prijevoz d.o.o.</item>
      <item>Žarko Smolčić</item>
    </izvorni_sadrzaj>
    <derivirana_varijabla naziv="DomainObject.Predmet.SudioniciListNaziv_1">
      <item>AUTOSERVIS-ZAGREB d.o.o.</item>
      <item>FINA Regionalni centar Zagreb</item>
      <item>Privredna banka Zagreb d.d.</item>
      <item>Marko Štuglin</item>
      <item>Stjepan Štuglin</item>
      <item>HŽ putnički prijevoz d.o.o.</item>
      <item>Žarko Smolčić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  <item>HŽ putnički prijevoz d.o.o., OIB 80572192786, Strojarska cesta 11,10000 Zagreb</item>
      <item>Žarko Smolčić, Jurišićeva 23,10000 Zagreb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  <item>HŽ putnički prijevoz d.o.o., OIB 80572192786, Strojarska cesta 11,10000 Zagreb</item>
      <item>Žarko Smolčić,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  <item>, OIB 80572192786</item>
      <item>, OIB null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  <item>, OIB 80572192786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St-1121/2018-59</izvorni_sadrzaj>
    <derivirana_varijabla naziv="DomainObject.PredzadnjaOdlukaIzPredmeta.Oznaka_1">St-1121/2018-59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137</properties:Words>
  <properties:Characters>705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2019-05-30T09:44:00Z</dcterms:created>
  <dc:creator>nribaric</dc:creator>
  <cp:lastModifiedBy>Dijana Hadžić</cp:lastModifiedBy>
  <cp:lastPrinted>2019-05-30T10:46:00Z</cp:lastPrinted>
  <dcterms:modified xmlns:xsi="http://www.w3.org/2001/XMLSchema-instance" xsi:type="dcterms:W3CDTF">2019-05-30T10:46:00Z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