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547c" w14:paraId="a48547c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</w:t>
      </w:r>
      <w:r w:rsidR="00A95CA2">
        <w:rPr>
          <w:rFonts w:hAnsi="Times New Roman" w:ascii="Times New Roman"/>
          <w:noProof w:val="false"/>
          <w:szCs w:val="24"/>
        </w:rPr>
        <w:t>-11/</w:t>
      </w:r>
      <w:r w:rsidR="005D6C15">
        <w:rPr>
          <w:rFonts w:hAnsi="Times New Roman" w:ascii="Times New Roman"/>
          <w:noProof w:val="false"/>
          <w:szCs w:val="24"/>
        </w:rPr>
        <w:t>20</w:t>
      </w:r>
      <w:r w:rsidR="00A95CA2">
        <w:rPr>
          <w:rFonts w:hAnsi="Times New Roman" w:ascii="Times New Roman"/>
          <w:noProof w:val="false"/>
          <w:szCs w:val="24"/>
        </w:rPr>
        <w:t>17</w:t>
      </w:r>
      <w:r w:rsidR="005D6C15">
        <w:rPr>
          <w:rFonts w:hAnsi="Times New Roman" w:ascii="Times New Roman"/>
          <w:noProof w:val="false"/>
          <w:szCs w:val="24"/>
        </w:rPr>
        <w:t>-48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5D6C15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A95CA2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</w:t>
      </w:r>
      <w:r w:rsidR="005D6C15">
        <w:rPr>
          <w:rFonts w:hAnsi="Times New Roman" w:ascii="Times New Roman"/>
          <w:noProof w:val="false"/>
          <w:szCs w:val="24"/>
        </w:rPr>
        <w:t xml:space="preserve"> u Karlovcu</w:t>
      </w:r>
      <w:r w:rsidR="001D5E44">
        <w:rPr>
          <w:rFonts w:hAnsi="Times New Roman" w:ascii="Times New Roman"/>
          <w:noProof w:val="false"/>
          <w:szCs w:val="24"/>
        </w:rPr>
        <w:t>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po sucu </w:t>
      </w:r>
      <w:r w:rsidR="006D1224" w:rsidRPr="00A95CA2">
        <w:rPr>
          <w:rFonts w:hAnsi="Times New Roman" w:ascii="Times New Roman"/>
          <w:noProof w:val="false"/>
          <w:szCs w:val="24"/>
        </w:rPr>
        <w:t>Goranki Boljkovac, kao stečajnom sucu, u stečajnom postupku nad</w:t>
      </w:r>
      <w:r w:rsidR="002649D4" w:rsidRPr="00A95CA2">
        <w:rPr>
          <w:rFonts w:hAnsi="Times New Roman" w:ascii="Times New Roman"/>
          <w:noProof w:val="false"/>
          <w:szCs w:val="24"/>
        </w:rPr>
        <w:t xml:space="preserve"> </w:t>
      </w:r>
      <w:r w:rsidR="00A95CA2" w:rsidRPr="00A95CA2">
        <w:rPr>
          <w:rFonts w:hAnsi="Times New Roman" w:ascii="Times New Roman"/>
        </w:rPr>
        <w:t>stečajnim dužnikom BI-RO USLUGE d.o.o. u stečaju, Zagreb, Kuntićeve stube 2, OIB 81566743712</w:t>
      </w:r>
      <w:r w:rsidR="007E5EE1" w:rsidRPr="00A95CA2">
        <w:rPr>
          <w:rFonts w:hAnsi="Times New Roman" w:ascii="Times New Roman"/>
        </w:rPr>
        <w:t>,</w:t>
      </w:r>
      <w:r w:rsidR="00CE1F4A" w:rsidRPr="00A95CA2">
        <w:rPr>
          <w:rFonts w:hAnsi="Times New Roman" w:ascii="Times New Roman"/>
          <w:szCs w:val="24"/>
        </w:rPr>
        <w:t xml:space="preserve"> </w:t>
      </w:r>
      <w:r w:rsidR="00F84C05" w:rsidRPr="00A95CA2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A95CA2">
      <w:pPr>
        <w:jc w:val="both"/>
        <w:rPr>
          <w:rFonts w:hAnsi="Times New Roman" w:ascii="Times New Roman"/>
          <w:noProof w:val="false"/>
          <w:szCs w:val="24"/>
        </w:rPr>
      </w:pPr>
      <w:r w:rsidRPr="00A95CA2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220ABE">
        <w:rPr>
          <w:rFonts w:hAnsi="Times New Roman" w:ascii="Times New Roman"/>
          <w:noProof w:val="false"/>
          <w:szCs w:val="24"/>
        </w:rPr>
        <w:t>27. veljače 2019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902E7C">
        <w:rPr>
          <w:rFonts w:hAnsi="Times New Roman" w:ascii="Times New Roman"/>
          <w:noProof w:val="false"/>
          <w:szCs w:val="24"/>
        </w:rPr>
        <w:t>9,</w:t>
      </w:r>
      <w:r w:rsidR="00220ABE">
        <w:rPr>
          <w:rFonts w:hAnsi="Times New Roman" w:ascii="Times New Roman"/>
          <w:noProof w:val="false"/>
          <w:szCs w:val="24"/>
        </w:rPr>
        <w:t>30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>Zagrebu, Stalna služba</w:t>
      </w:r>
      <w:r w:rsidR="005D6C15">
        <w:rPr>
          <w:rFonts w:hAnsi="Times New Roman" w:ascii="Times New Roman"/>
          <w:noProof w:val="false"/>
          <w:szCs w:val="24"/>
        </w:rPr>
        <w:t xml:space="preserve"> u Karlovcu</w:t>
      </w:r>
      <w:r w:rsidR="007E5EE1">
        <w:rPr>
          <w:rFonts w:hAnsi="Times New Roman" w:ascii="Times New Roman"/>
          <w:noProof w:val="false"/>
          <w:szCs w:val="24"/>
        </w:rPr>
        <w:t xml:space="preserve">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5D6C1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</w:t>
      </w:r>
      <w:r w:rsidR="00902E7C">
        <w:rPr>
          <w:rFonts w:hAnsi="Times New Roman" w:ascii="Times New Roman"/>
          <w:noProof w:val="false"/>
          <w:szCs w:val="24"/>
        </w:rPr>
        <w:t>a</w:t>
      </w:r>
      <w:r w:rsidRPr="007E5EE1">
        <w:rPr>
          <w:rFonts w:hAnsi="Times New Roman" w:ascii="Times New Roman"/>
          <w:noProof w:val="false"/>
          <w:szCs w:val="24"/>
        </w:rPr>
        <w:t xml:space="preserve"> upravitelj</w:t>
      </w:r>
      <w:r w:rsidR="00902E7C">
        <w:rPr>
          <w:rFonts w:hAnsi="Times New Roman" w:ascii="Times New Roman"/>
          <w:noProof w:val="false"/>
          <w:szCs w:val="24"/>
        </w:rPr>
        <w:t>ica</w:t>
      </w:r>
      <w:r w:rsidRPr="007E5EE1">
        <w:rPr>
          <w:rFonts w:hAnsi="Times New Roman" w:ascii="Times New Roman"/>
          <w:noProof w:val="false"/>
          <w:szCs w:val="24"/>
        </w:rPr>
        <w:t>. Ova skupština vjerovnika saziva se na prijedlog stečajn</w:t>
      </w:r>
      <w:r w:rsidR="00902E7C">
        <w:rPr>
          <w:rFonts w:hAnsi="Times New Roman" w:ascii="Times New Roman"/>
          <w:noProof w:val="false"/>
          <w:szCs w:val="24"/>
        </w:rPr>
        <w:t>e</w:t>
      </w:r>
      <w:r w:rsidRPr="007E5EE1">
        <w:rPr>
          <w:rFonts w:hAnsi="Times New Roman" w:ascii="Times New Roman"/>
          <w:noProof w:val="false"/>
          <w:szCs w:val="24"/>
        </w:rPr>
        <w:t xml:space="preserve"> upravitelj</w:t>
      </w:r>
      <w:r w:rsidR="00902E7C">
        <w:rPr>
          <w:rFonts w:hAnsi="Times New Roman" w:ascii="Times New Roman"/>
          <w:noProof w:val="false"/>
          <w:szCs w:val="24"/>
        </w:rPr>
        <w:t>ice</w:t>
      </w:r>
      <w:r w:rsidRPr="007E5EE1">
        <w:rPr>
          <w:rFonts w:hAnsi="Times New Roman" w:ascii="Times New Roman"/>
          <w:noProof w:val="false"/>
          <w:szCs w:val="24"/>
        </w:rPr>
        <w:t xml:space="preserve">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02E7C" w:rsidP="005D6C15" w:rsidR="00902E7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I. </w:t>
      </w:r>
      <w:r w:rsidR="005D6C15">
        <w:rPr>
          <w:rFonts w:hAnsi="Times New Roman" w:ascii="Times New Roman"/>
          <w:noProof w:val="false"/>
          <w:szCs w:val="24"/>
        </w:rPr>
        <w:t xml:space="preserve">Prihvaćanje izvješća stečajne upraviteljice o tijeku stečajnog postupka i stanju stečajne mase. </w:t>
      </w:r>
    </w:p>
    <w:p w:rsidRDefault="005D6C15" w:rsidP="005D6C15" w:rsidR="005D6C15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902E7C" w:rsidP="005D6C15" w:rsidR="005D6C1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II. </w:t>
      </w:r>
      <w:r w:rsidR="005D6C15">
        <w:rPr>
          <w:rFonts w:hAnsi="Times New Roman" w:ascii="Times New Roman"/>
          <w:noProof w:val="false"/>
          <w:szCs w:val="24"/>
        </w:rPr>
        <w:t>Donošenje odluke o daljnjim uvjetima prodaje pokretnina u vlasništvu stečajnog dužnika:</w:t>
      </w:r>
    </w:p>
    <w:p w:rsidRDefault="005D6C15" w:rsidP="005D6C15" w:rsidR="005D6C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- osobnog vozila Mercedes klasa CLK 200, godina proizvodnje1998., broj šasije WDB2083351F060992, reg. oznaka ZG6442FV, zadnja oglašena cijena 7.199,23 kn,</w:t>
      </w:r>
    </w:p>
    <w:p w:rsidRDefault="005D6C15" w:rsidP="005D6C15" w:rsidR="005D6C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- teretnog vozila Volvo FH 12 420, godina proizvodnje 1998., broj šasije YV2A4B3A3WB193384, reg. znaka ZG1048FA, zadnja oglašena cijena 19.869,69 kn,</w:t>
      </w:r>
    </w:p>
    <w:p w:rsidRDefault="005D6C15" w:rsidP="005D6C15" w:rsidR="005D6C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priključnog vozila </w:t>
      </w:r>
      <w:proofErr w:type="spellStart"/>
      <w:r>
        <w:rPr>
          <w:rFonts w:hAnsi="Times New Roman" w:ascii="Times New Roman"/>
          <w:noProof w:val="false"/>
          <w:szCs w:val="24"/>
        </w:rPr>
        <w:t>Kogel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SNCO 24, godina proizvodnje 2000., broj šasije WK0SNC024X0748254, reg. oznaka ZG6122DS, zadnja oglašena cijena 6.144,00 kn.</w:t>
      </w:r>
    </w:p>
    <w:p w:rsidRDefault="00751500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</w:t>
      </w: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5D6C15">
        <w:rPr>
          <w:rFonts w:hAnsi="Times New Roman" w:ascii="Times New Roman"/>
          <w:szCs w:val="24"/>
        </w:rPr>
        <w:t>4. veljače 2019</w:t>
      </w:r>
      <w:r w:rsidR="002670FC">
        <w:rPr>
          <w:rFonts w:hAnsi="Times New Roman" w:ascii="Times New Roman"/>
          <w:szCs w:val="24"/>
        </w:rPr>
        <w:t>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20ABE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D6C15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02E7C"/>
    <w:rsid w:val="009432E4"/>
    <w:rsid w:val="00990E7A"/>
    <w:rsid w:val="009B2B2D"/>
    <w:rsid w:val="009B3549"/>
    <w:rsid w:val="009C4F5D"/>
    <w:rsid w:val="009D2C13"/>
    <w:rsid w:val="00A71B53"/>
    <w:rsid w:val="00A72721"/>
    <w:rsid w:val="00A95CA2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BD556A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5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5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5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5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5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5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5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5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BI-RO USLUGE d.o.o. za graditeljstvo i prijevoz u stečaju zastupanog po punomoćniku Romeo Žuglić</izvorni_sadrzaj>
    <derivirana_varijabla naziv="DomainObject.Predmet.ProtustrankaFormated_1">  BI-RO USLUGE d.o.o. za graditeljstvo i prijevoz u stečaju zastupanog po punomoćniku Romeo Žuglić</derivirana_varijabla>
  </DomainObject.Predmet.ProtustrankaFormated>
  <DomainObject.Predmet.ProtustrankaFormatedOIB>
    <izvorni_sadrzaj>  BI-RO USLUGE d.o.o. za graditeljstvo i prijevoz u stečaju, OIB 81566743712 zastupanog po punomoćniku Romeo Žuglić</izvorni_sadrzaj>
    <derivirana_varijabla naziv="DomainObject.Predmet.ProtustrankaFormatedOIB_1">  BI-RO USLUGE d.o.o. za graditeljstvo i prijevoz u stečaju, OIB 81566743712 zastupanog po punomoćniku Romeo Žuglić</derivirana_varijabla>
  </DomainObject.Predmet.ProtustrankaFormatedOIB>
  <DomainObject.Predmet.ProtustrankaFormatedWithAdress>
    <izvorni_sadrzaj> BI-RO USLUGE d.o.o. za graditeljstvo i prijevoz u stečaju, Kuntićeve stube 2, 10000 Zagreb zastupanog po punomoćniku Romeo Žuglić</izvorni_sadrzaj>
    <derivirana_varijabla naziv="DomainObject.Predmet.ProtustrankaFormatedWithAdress_1"> BI-RO USLUGE d.o.o. za graditeljstvo i prijevoz u stečaju, Kuntićeve stube 2, 10000 Zagreb zastupanog po punomoćniku Romeo Žuglić</derivirana_varijabla>
  </DomainObject.Predmet.ProtustrankaFormatedWithAdress>
  <DomainObject.Predmet.ProtustrankaFormatedWithAdressOIB>
    <izvorni_sadrzaj> BI-RO USLUGE d.o.o. za graditeljstvo i prijevoz u stečaju, OIB 81566743712, Kuntićeve stube 2, 10000 Zagreb zastupanog po punomoćniku Romeo Žuglić</izvorni_sadrzaj>
    <derivirana_varijabla naziv="DomainObject.Predmet.ProtustrankaFormatedWithAdressOIB_1"> BI-RO USLUGE d.o.o. za graditeljstvo i prijevoz u stečaju, OIB 81566743712, Kuntićeve stube 2, 10000 Zagreb zastupanog po punomoćniku Romeo Žuglić</derivirana_varijabla>
  </DomainObject.Predmet.ProtustrankaFormatedWithAdressOIB>
  <DomainObject.Predmet.ProtustrankaWithAdress>
    <izvorni_sadrzaj>BI-RO USLUGE d.o.o. za graditeljstvo i prijevoz u stečaju Kuntićeve stube 2, 10000 Zagreb</izvorni_sadrzaj>
    <derivirana_varijabla naziv="DomainObject.Predmet.ProtustrankaWithAdress_1">BI-RO USLUGE d.o.o. za graditeljstvo i prijevoz u stečaju Kuntićeve stube 2, 10000 Zagreb</derivirana_varijabla>
  </DomainObject.Predmet.ProtustrankaWithAdress>
  <DomainObject.Predmet.ProtustrankaWithAdressOIB>
    <izvorni_sadrzaj>BI-RO USLUGE d.o.o. za graditeljstvo i prijevoz u stečaju, OIB 81566743712, Kuntićeve stube 2, 10000 Zagreb</izvorni_sadrzaj>
    <derivirana_varijabla naziv="DomainObject.Predmet.ProtustrankaWithAdressOIB_1">BI-RO USLUGE d.o.o. za graditeljstvo i prijevoz u stečaju, OIB 81566743712, Kuntićeve stube 2, 10000 Zagreb</derivirana_varijabla>
  </DomainObject.Predmet.ProtustrankaWithAdressOIB>
  <DomainObject.Predmet.ProtustrankaNazivFormated>
    <izvorni_sadrzaj>BI-RO USLUGE d.o.o. za graditeljstvo i prijevoz u stečaju</izvorni_sadrzaj>
    <derivirana_varijabla naziv="DomainObject.Predmet.ProtustrankaNazivFormated_1">BI-RO USLUGE d.o.o. za graditeljstvo i prijevoz u stečaju</derivirana_varijabla>
  </DomainObject.Predmet.ProtustrankaNazivFormated>
  <DomainObject.Predmet.ProtustrankaNazivFormatedOIB>
    <izvorni_sadrzaj>BI-RO USLUGE d.o.o. za graditeljstvo i prijevoz u stečaju, OIB 81566743712</izvorni_sadrzaj>
    <derivirana_varijabla naziv="DomainObject.Predmet.ProtustrankaNazivFormatedOIB_1">BI-RO USLUGE d.o.o. za graditeljstvo i prijevoz u stečaju, OIB 81566743712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BI-RO USLUGE d.o.o. za graditeljstvo i prijevoz u stečaju zastupanog po punomoćniku Romeo Žuglić</item>
    </izvorni_sadrzaj>
    <derivirana_varijabla naziv="DomainObject.Predmet.ProtuStrankaListFormated_1">
      <item>BI-RO USLUGE d.o.o. za graditeljstvo i prijevoz u stečaju zastupanog po punomoćniku Romeo Žuglić</item>
    </derivirana_varijabla>
  </DomainObject.Predmet.ProtuStrankaListFormated>
  <DomainObject.Predmet.ProtuStrankaListFormatedOIB>
    <izvorni_sadrzaj>
      <item>BI-RO USLUGE d.o.o. za graditeljstvo i prijevoz u stečaju, OIB 81566743712 zastupanog po punomoćniku Romeo Žuglić</item>
    </izvorni_sadrzaj>
    <derivirana_varijabla naziv="DomainObject.Predmet.ProtuStrankaListFormatedOIB_1">
      <item>BI-RO USLUGE d.o.o. za graditeljstvo i prijevoz u stečaju, OIB 81566743712 zastupanog po punomoćniku Romeo Žuglić</item>
    </derivirana_varijabla>
  </DomainObject.Predmet.ProtuStrankaListFormatedOIB>
  <DomainObject.Predmet.ProtuStrankaListFormatedWithAdress>
    <izvorni_sadrzaj>
      <item>BI-RO USLUGE d.o.o. za graditeljstvo i prijevoz u stečaju, Kuntićeve stube 2, 10000 Zagreb zastupanog po punomoćniku Romeo Žuglić</item>
    </izvorni_sadrzaj>
    <derivirana_varijabla naziv="DomainObject.Predmet.ProtuStrankaListFormatedWithAdress_1">
      <item>BI-RO USLUGE d.o.o. za graditeljstvo i prijevoz u stečaju, Kuntićeve stube 2, 10000 Zagreb zastupanog po punomoćniku Romeo Žuglić</item>
    </derivirana_varijabla>
  </DomainObject.Predmet.ProtuStrankaListFormatedWithAdress>
  <DomainObject.Predmet.ProtuStrankaListFormatedWithAdressOIB>
    <izvorni_sadrzaj>
      <item>BI-RO USLUGE d.o.o. za graditeljstvo i prijevoz u stečaju, OIB 81566743712, Kuntićeve stube 2, 10000 Zagreb zastupanog po punomoćniku Romeo Žuglić</item>
    </izvorni_sadrzaj>
    <derivirana_varijabla naziv="DomainObject.Predmet.ProtuStrankaListFormatedWithAdressOIB_1">
      <item>BI-RO USLUGE d.o.o. za graditeljstvo i prijevoz u stečaju, OIB 81566743712, Kuntićeve stube 2, 10000 Zagreb zastupanog po punomoćniku Romeo Žuglić</item>
    </derivirana_varijabla>
  </DomainObject.Predmet.ProtuStrankaListFormatedWithAdressOIB>
  <DomainObject.Predmet.ProtuStrankaListNazivFormated>
    <izvorni_sadrzaj>
      <item>BI-RO USLUGE d.o.o. za graditeljstvo i prijevoz u stečaju</item>
    </izvorni_sadrzaj>
    <derivirana_varijabla naziv="DomainObject.Predmet.ProtuStrankaListNazivFormated_1">
      <item>BI-RO USLUGE d.o.o. za graditeljstvo i prijevoz u stečaju</item>
    </derivirana_varijabla>
  </DomainObject.Predmet.ProtuStrankaListNazivFormated>
  <DomainObject.Predmet.ProtuStrankaListNazivFormatedOIB>
    <izvorni_sadrzaj>
      <item>BI-RO USLUGE d.o.o. za graditeljstvo i prijevoz u stečaju, OIB 81566743712</item>
    </izvorni_sadrzaj>
    <derivirana_varijabla naziv="DomainObject.Predmet.ProtuStrankaListNazivFormatedOIB_1">
      <item>BI-RO USLUGE d.o.o. za graditeljstvo i prijevoz u stečaju, OIB 81566743712</item>
    </derivirana_varijabla>
  </DomainObject.Predmet.ProtuStrankaListNazivFormatedOIB>
  <DomainObject.Predmet.OstaliListFormated>
    <izvorni_sadrzaj>
      <item>Romeo Žuglić punomoćnik sudionika u postupku BI-RO USLUGE d.o.o. za graditeljstvo i prijevoz u stečaju</item>
    </izvorni_sadrzaj>
    <derivirana_varijabla naziv="DomainObject.Predmet.OstaliListFormated_1">
      <item>Romeo Žuglić punomoćnik sudionika u postupku BI-RO USLUGE d.o.o. za graditeljstvo i prijevoz u stečaju</item>
    </derivirana_varijabla>
  </DomainObject.Predmet.OstaliListFormated>
  <DomainObject.Predmet.OstaliListFormatedOIB>
    <izvorni_sadrzaj>
      <item>Romeo Žuglić, OIB 64215366643 punomoćnik sudionika u postupku BI-RO USLUGE d.o.o. za graditeljstvo i prijevoz u stečaju</item>
    </izvorni_sadrzaj>
    <derivirana_varijabla naziv="DomainObject.Predmet.OstaliListFormatedOIB_1">
      <item>Romeo Žuglić, OIB 64215366643 punomoćnik sudionika u postupku BI-RO USLUGE d.o.o. za graditeljstvo i prijevoz u stečaju</item>
    </derivirana_varijabla>
  </DomainObject.Predmet.OstaliListFormatedOIB>
  <DomainObject.Predmet.OstaliListFormatedWithAdress>
    <izvorni_sadrzaj>
      <item>Romeo Žuglić, Kuntićeve Stube 2, 10000 Zagreb punomoćnik sudionika u postupku BI-RO USLUGE d.o.o. za graditeljstvo i prijevoz u stečaju</item>
    </izvorni_sadrzaj>
    <derivirana_varijabla naziv="DomainObject.Predmet.OstaliListFormatedWithAdress_1">
      <item>Romeo Žuglić, Kuntićeve Stube 2, 10000 Zagreb punomoćnik sudionika u postupku BI-RO USLUGE d.o.o. za graditeljstvo i prijevoz u stečaju</item>
    </derivirana_varijabla>
  </DomainObject.Predmet.OstaliListFormatedWithAdress>
  <DomainObject.Predmet.OstaliListFormatedWithAdressOIB>
    <izvorni_sadrzaj>
      <item>Romeo Žuglić, OIB 64215366643, Kuntićeve Stube 2, 10000 Zagreb punomoćnik sudionika u postupku BI-RO USLUGE d.o.o. za graditeljstvo i prijevoz u stečaju</item>
    </izvorni_sadrzaj>
    <derivirana_varijabla naziv="DomainObject.Predmet.OstaliListFormatedWithAdressOIB_1">
      <item>Romeo Žuglić, OIB 64215366643, Kuntićeve Stube 2, 10000 Zagreb punomoćnik sudionika u postupku BI-RO USLUGE d.o.o. za graditeljstvo i prijevoz u stečaju</item>
    </derivirana_varijabla>
  </DomainObject.Predmet.OstaliListFormatedWithAdressOIB>
  <DomainObject.Predmet.OstaliListNazivFormated>
    <izvorni_sadrzaj>
      <item>Romeo Žuglić</item>
    </izvorni_sadrzaj>
    <derivirana_varijabla naziv="DomainObject.Predmet.OstaliListNazivFormated_1">
      <item>Romeo Žuglić</item>
    </derivirana_varijabla>
  </DomainObject.Predmet.OstaliListNazivFormated>
  <DomainObject.Predmet.OstaliListNazivFormatedOIB>
    <izvorni_sadrzaj>
      <item>Romeo Žuglić, OIB 64215366643</item>
    </izvorni_sadrzaj>
    <derivirana_varijabla naziv="DomainObject.Predmet.OstaliListNazivFormatedOIB_1">
      <item>Romeo Žuglić, OIB 64215366643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BI-RO USLUGE d.o.o. za graditeljstvo i prijevoz u stečaju</izvorni_sadrzaj>
    <derivirana_varijabla naziv="DomainObject.Predmet.ProtustrankaIDrugi_1">BI-RO USLUGE d.o.o. za graditeljstvo i prijevoz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BI-RO USLUGE d.o.o. za graditeljstvo i prijevoz u stečaju, OIB 81566743712, Kuntićeve stube 2, 10000 Zagreb</izvorni_sadrzaj>
    <derivirana_varijabla naziv="DomainObject.Predmet.ProtustrankaIDrugiAdressOIB_1">BI-RO USLUGE d.o.o. za graditeljstvo i prijevoz u stečaju, OIB 81566743712, Kuntićeve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BI-RO USLUGE d.o.o. za graditeljstvo i prijevoz u stečaju</item>
      <item>Romeo Žuglić</item>
    </izvorni_sadrzaj>
    <derivirana_varijabla naziv="DomainObject.Predmet.SudioniciListNaziv_1">
      <item>FINA Regionalni centar Zagreb</item>
      <item>BI-RO USLUGE d.o.o. za graditeljstvo i prijevoz u stečaju</item>
      <item>Romeo Žuglić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izvorni_sadrzaj>
    <derivirana_varijabla naziv="DomainObject.Predmet.SudioniciListAdressOIB_1"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81566743712</item>
      <item>, OIB 64215366643</item>
    </izvorni_sadrzaj>
    <derivirana_varijabla naziv="DomainObject.Predmet.SudioniciListNazivOIB_1">
      <item>, OIB 85821130368</item>
      <item>, OIB 81566743712</item>
      <item>, OIB 64215366643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St-11/2017-43</izvorni_sadrzaj>
    <derivirana_varijabla naziv="DomainObject.PredzadnjaOdlukaIzPredmeta.Oznaka_1">St-11/2017-43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236</properties:Words>
  <properties:Characters>1421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2019-02-04T12:23:00Z</dcterms:created>
  <dc:creator>x</dc:creator>
  <cp:lastModifiedBy>Renata Klokočki</cp:lastModifiedBy>
  <cp:lastPrinted>2019-02-04T12:24:00Z</cp:lastPrinted>
  <dcterms:modified xmlns:xsi="http://www.w3.org/2001/XMLSchema-instance" xsi:type="dcterms:W3CDTF">2019-02-04T12:25:00Z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vjerovnika--BI-RO USLUGE-2019.docx)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