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2cd1" w14:paraId="1732cd1"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63308C">
      <w:pPr>
        <w:rPr>
          <w:b/>
        </w:rPr>
      </w:pPr>
      <w:r w:rsidRPr="0063308C">
        <w:rPr>
          <w:b/>
        </w:rPr>
        <w:t>REPUBLIKA HRVATSKA</w:t>
      </w:r>
    </w:p>
    <w:p w:rsidRDefault="001D7C1D" w:rsidP="001D7C1D" w:rsidR="001D7C1D" w:rsidRPr="0063308C">
      <w:pPr>
        <w:rPr>
          <w:b/>
        </w:rPr>
      </w:pPr>
      <w:r w:rsidRPr="0063308C">
        <w:rPr>
          <w:b/>
        </w:rPr>
        <w:t>TRGOVAČKI SUD U ZAGREBU</w:t>
      </w:r>
    </w:p>
    <w:p w:rsidRDefault="001D7C1D" w:rsidP="001D7C1D" w:rsidR="00E3002E">
      <w:r w:rsidRPr="0063308C">
        <w:rPr>
          <w:b/>
        </w:rPr>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4C6111">
        <w:t>40.</w:t>
      </w:r>
      <w:r w:rsidRPr="0063308C">
        <w:t xml:space="preserve"> St-</w:t>
      </w:r>
      <w:r w:rsidR="005F441B">
        <w:t>17</w:t>
      </w:r>
      <w:r>
        <w:t>/201</w:t>
      </w:r>
      <w:r w:rsidR="005F441B">
        <w:t>8</w:t>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pPr>
        <w:jc w:val="center"/>
      </w:pPr>
      <w:r w:rsidRPr="0063308C">
        <w:t>R J E Š E NJ E</w:t>
      </w:r>
    </w:p>
    <w:p w:rsidRDefault="002962A8" w:rsidP="001D7C1D" w:rsidR="002962A8" w:rsidRPr="0063308C">
      <w:pPr>
        <w:jc w:val="center"/>
      </w:pPr>
    </w:p>
    <w:p w:rsidRDefault="001D7C1D" w:rsidP="001D7C1D" w:rsidR="001D7C1D" w:rsidRPr="0063308C">
      <w:pPr>
        <w:jc w:val="both"/>
      </w:pPr>
    </w:p>
    <w:p w:rsidRDefault="001D7C1D" w:rsidP="001D7C1D" w:rsidR="001D7C1D">
      <w:pPr>
        <w:ind w:firstLine="708"/>
        <w:jc w:val="both"/>
      </w:pPr>
      <w:r w:rsidRPr="00565C4F">
        <w:t xml:space="preserve">Trgovački sud u Zagrebu, po sucu </w:t>
      </w:r>
      <w:r w:rsidR="00201F56">
        <w:t xml:space="preserve">tog suda </w:t>
      </w:r>
      <w:r w:rsidR="004C6111">
        <w:t>Anti Galiću, kao sucu pojedincu</w:t>
      </w:r>
      <w:r w:rsidRPr="00565C4F">
        <w:t xml:space="preserve">, u </w:t>
      </w:r>
      <w:r w:rsidR="00F24F8F">
        <w:t xml:space="preserve">predstečajnom postupku </w:t>
      </w:r>
      <w:r w:rsidR="004C6111">
        <w:t xml:space="preserve">nad dužnikom </w:t>
      </w:r>
      <w:r w:rsidR="005F441B">
        <w:t>OVUM d.o.o., Zagreb, Gradišćanska 34.</w:t>
      </w:r>
      <w:r w:rsidR="005F441B" w:rsidRPr="007A3302">
        <w:t xml:space="preserve">, OIB </w:t>
      </w:r>
      <w:r w:rsidR="005F441B">
        <w:t>93991942410</w:t>
      </w:r>
      <w:r w:rsidR="006C17E9">
        <w:t xml:space="preserve">, dana </w:t>
      </w:r>
      <w:r w:rsidR="005F441B">
        <w:t>31</w:t>
      </w:r>
      <w:r w:rsidR="004D5370">
        <w:t>.</w:t>
      </w:r>
      <w:r w:rsidR="00773EA6">
        <w:t>siječnja</w:t>
      </w:r>
      <w:r>
        <w:t xml:space="preserve"> 201</w:t>
      </w:r>
      <w:r w:rsidR="004A4E4D">
        <w:t>8</w:t>
      </w:r>
      <w:r>
        <w:t xml:space="preserve">. godine, </w:t>
      </w:r>
    </w:p>
    <w:p w:rsidRDefault="00E3002E" w:rsidP="00552AAE" w:rsidR="00E3002E" w:rsidRPr="004C6111">
      <w:pPr>
        <w:jc w:val="both"/>
        <w:rPr>
          <w:sz w:val="40"/>
          <w:szCs w:val="40"/>
        </w:rPr>
      </w:pPr>
    </w:p>
    <w:p w:rsidRDefault="001D7C1D" w:rsidP="0042407B" w:rsidR="00E3002E">
      <w:pPr>
        <w:jc w:val="center"/>
        <w:rPr>
          <w:b/>
        </w:rPr>
      </w:pPr>
      <w:r w:rsidRPr="0055111B">
        <w:rPr>
          <w:b/>
        </w:rPr>
        <w:t>r i j e š i o  j e</w:t>
      </w:r>
    </w:p>
    <w:p w:rsidRDefault="002962A8" w:rsidP="0042407B" w:rsidR="002962A8" w:rsidRPr="0055111B">
      <w:pPr>
        <w:jc w:val="center"/>
        <w:rPr>
          <w:b/>
        </w:rPr>
      </w:pPr>
    </w:p>
    <w:p w:rsidRDefault="0042407B" w:rsidP="0042407B" w:rsidR="0042407B" w:rsidRPr="00C30926">
      <w:pPr>
        <w:jc w:val="center"/>
        <w:rPr>
          <w:b/>
        </w:rPr>
      </w:pPr>
    </w:p>
    <w:p w:rsidRDefault="005C5DB0" w:rsidP="004A4E4D" w:rsidR="004A4E4D">
      <w:pPr>
        <w:numPr>
          <w:ilvl w:val="0"/>
          <w:numId w:val="1"/>
        </w:numPr>
        <w:jc w:val="both"/>
      </w:pPr>
      <w:r>
        <w:t xml:space="preserve">Otvara se </w:t>
      </w:r>
      <w:r w:rsidR="00F24F8F">
        <w:t xml:space="preserve">predstečajni postupak </w:t>
      </w:r>
      <w:r>
        <w:t xml:space="preserve"> nad dužnikom </w:t>
      </w:r>
      <w:r w:rsidR="004A4E4D">
        <w:t>OVUM d.o.o., Zagreb, Gradišćanska 34.</w:t>
      </w:r>
      <w:r w:rsidR="004A4E4D" w:rsidRPr="007A3302">
        <w:t xml:space="preserve">, OIB </w:t>
      </w:r>
      <w:r w:rsidR="004A4E4D">
        <w:t>93991942410,</w:t>
      </w:r>
    </w:p>
    <w:p w:rsidRDefault="004A4E4D" w:rsidP="004A4E4D" w:rsidR="005C5DB0">
      <w:pPr>
        <w:ind w:left="1080"/>
        <w:jc w:val="both"/>
      </w:pPr>
      <w:r>
        <w:t xml:space="preserve"> </w:t>
      </w: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2A7DAA" w:rsidRPr="006E3EAD">
        <w:t>Goran Jujnović Lučić, IX. Južna obala 13,</w:t>
      </w:r>
      <w:r w:rsidR="002A7DAA">
        <w:t xml:space="preserve"> </w:t>
      </w:r>
      <w:r w:rsidR="002A7DAA" w:rsidRPr="006E3EAD">
        <w:t>Zagreb, OIB 62461289936,</w:t>
      </w:r>
    </w:p>
    <w:p w:rsidRDefault="005C5DB0" w:rsidP="005C5DB0" w:rsidR="005C5DB0">
      <w:pPr>
        <w:pStyle w:val="Odlomakpopisa"/>
      </w:pPr>
    </w:p>
    <w:p w:rsidRDefault="005C5DB0" w:rsidP="0042407B" w:rsidR="005C5DB0">
      <w:pPr>
        <w:numPr>
          <w:ilvl w:val="0"/>
          <w:numId w:val="1"/>
        </w:numPr>
        <w:jc w:val="both"/>
      </w:pPr>
      <w:r>
        <w:t xml:space="preserve">Pozivaju se vjerovnici dužnika </w:t>
      </w:r>
      <w:r w:rsidR="00D13CFF">
        <w:t>OVUM d.o.o., Zagreb, Gradišćanska 34.</w:t>
      </w:r>
      <w:r w:rsidR="00D13CFF" w:rsidRPr="007A3302">
        <w:t xml:space="preserve">, OIB </w:t>
      </w:r>
      <w:r w:rsidR="00D13CFF">
        <w:t>93991942410</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 xml:space="preserve">Poziva se dužnik i povjerenik predstečajne nagodbe </w:t>
      </w:r>
      <w:r w:rsidR="002A7DAA" w:rsidRPr="006E3EAD">
        <w:t>Goran Jujnović Lučić</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EB7195">
        <w:t>19.travnja 2018.</w:t>
      </w:r>
      <w:r w:rsidRPr="002C4A56">
        <w:t xml:space="preserve"> u </w:t>
      </w:r>
      <w:r w:rsidR="00EB7195">
        <w:t>10,30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2962A8" w:rsidP="00E02064" w:rsidR="002962A8">
      <w:pPr>
        <w:pStyle w:val="Odlomakpopisa"/>
        <w:ind w:left="1080"/>
        <w:jc w:val="center"/>
      </w:pP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pPr>
        <w:ind w:left="1080"/>
        <w:jc w:val="center"/>
      </w:pPr>
      <w:r w:rsidRPr="00471BD2">
        <w:t>Obrazloženje</w:t>
      </w:r>
    </w:p>
    <w:p w:rsidRDefault="002962A8" w:rsidP="00471BD2" w:rsidR="002962A8" w:rsidRPr="00471BD2">
      <w:pPr>
        <w:ind w:left="1080"/>
        <w:jc w:val="center"/>
      </w:pP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71/2015: dalje</w:t>
      </w:r>
      <w:r w:rsidRPr="00D02C24">
        <w:t xml:space="preserve">: </w:t>
      </w:r>
      <w:r>
        <w:t>SZ</w:t>
      </w:r>
      <w:r w:rsidRPr="00D02C24">
        <w:t xml:space="preserve">) </w:t>
      </w:r>
      <w:r w:rsidR="00714AF5">
        <w:t xml:space="preserve">dana 11.listopada 2017.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rdu Financijske agencije od 11. rujna 2017. prema kojoj na dan izdavanja potvrde dužnik ime evidentiran jedan dan blokade računa, a iznos blokade je 3.</w:t>
      </w:r>
      <w:r w:rsidR="0003779F">
        <w:t>359.750,94 kn.</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11.rujna 2017.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nepsobnosti za plaćanje te kako je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1D7C1D" w:rsidP="001D7C1D" w:rsidR="001D7C1D">
      <w:pPr>
        <w:jc w:val="center"/>
      </w:pPr>
    </w:p>
    <w:p w:rsidRDefault="001D7C1D" w:rsidP="001D7C1D" w:rsidR="001D7C1D">
      <w:pPr>
        <w:jc w:val="center"/>
      </w:pPr>
      <w:r>
        <w:t xml:space="preserve">U Zagrebu </w:t>
      </w:r>
      <w:r w:rsidR="002A7DAA">
        <w:t xml:space="preserve"> 31.siječnja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2962A8">
        <w:rPr>
          <w:rFonts w:hAnsi="Times New Roman" w:ascii="Times New Roman"/>
          <w:b w:val="false"/>
          <w:color w:val="auto"/>
          <w:szCs w:val="24"/>
        </w:rPr>
        <w:t xml:space="preserve"> v.r.</w:t>
      </w:r>
    </w:p>
    <w:p w:rsidRDefault="001D7C1D" w:rsidP="001D7C1D" w:rsidR="001D7C1D">
      <w:r>
        <w:tab/>
      </w:r>
      <w:r>
        <w:tab/>
      </w:r>
      <w:r>
        <w:tab/>
      </w:r>
      <w:r>
        <w:tab/>
      </w:r>
      <w:r>
        <w:tab/>
      </w:r>
      <w:r>
        <w:tab/>
      </w:r>
      <w:r>
        <w:tab/>
      </w:r>
      <w:r>
        <w:tab/>
      </w:r>
      <w:r>
        <w:tab/>
      </w:r>
      <w:r>
        <w:tab/>
      </w:r>
      <w:r>
        <w:tab/>
      </w:r>
    </w:p>
    <w:p w:rsidRDefault="002962A8" w:rsidP="001D7C1D" w:rsidR="002962A8"/>
    <w:p w:rsidRDefault="001D7C1D" w:rsidP="001D7C1D" w:rsidR="001D7C1D">
      <w:r>
        <w:lastRenderedPageBreak/>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873C16" w:rsidP="001D7C1D" w:rsidR="00873C16"/>
    <w:p w:rsidRDefault="00873C16" w:rsidP="001D7C1D" w:rsidR="00873C16"/>
    <w:p w:rsidRDefault="002962A8" w:rsidP="002962A8" w:rsidR="002962A8">
      <w:pPr>
        <w:ind w:firstLine="708" w:left="3540"/>
        <w:jc w:val="both"/>
      </w:pPr>
      <w:r>
        <w:t>Za točnost otpravka, ovlašteni službenik:</w:t>
      </w:r>
    </w:p>
    <w:p w:rsidRDefault="002962A8" w:rsidP="00422EE0" w:rsidR="002962A8">
      <w:pPr>
        <w:jc w:val="both"/>
      </w:pPr>
      <w:r>
        <w:t xml:space="preserve">              </w:t>
      </w:r>
      <w:r>
        <w:tab/>
      </w:r>
      <w:r>
        <w:tab/>
      </w:r>
      <w:r>
        <w:tab/>
      </w:r>
      <w:r>
        <w:tab/>
      </w:r>
      <w:r>
        <w:tab/>
      </w:r>
      <w:r>
        <w:tab/>
        <w:t xml:space="preserve"> Valentina Delač</w:t>
      </w:r>
    </w:p>
    <w:p w:rsidRDefault="00A63532" w:rsidP="00A63532" w:rsidR="00A63532"/>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462">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5F441B">
      <w:t>17</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2D64"/>
    <w:rsid w:val="000846DF"/>
    <w:rsid w:val="001006E4"/>
    <w:rsid w:val="00142CB2"/>
    <w:rsid w:val="00153D80"/>
    <w:rsid w:val="0018613F"/>
    <w:rsid w:val="00187BE6"/>
    <w:rsid w:val="001B2AD1"/>
    <w:rsid w:val="001D7C1D"/>
    <w:rsid w:val="00201F56"/>
    <w:rsid w:val="0021749B"/>
    <w:rsid w:val="00220063"/>
    <w:rsid w:val="00245E9A"/>
    <w:rsid w:val="002841E8"/>
    <w:rsid w:val="002962A8"/>
    <w:rsid w:val="00296411"/>
    <w:rsid w:val="002A3434"/>
    <w:rsid w:val="002A7DAA"/>
    <w:rsid w:val="002C1B18"/>
    <w:rsid w:val="002C4A56"/>
    <w:rsid w:val="00311D3C"/>
    <w:rsid w:val="00320F5B"/>
    <w:rsid w:val="00323651"/>
    <w:rsid w:val="00366CB2"/>
    <w:rsid w:val="003B213D"/>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5DB0"/>
    <w:rsid w:val="005F441B"/>
    <w:rsid w:val="005F65E6"/>
    <w:rsid w:val="00617817"/>
    <w:rsid w:val="00631E59"/>
    <w:rsid w:val="00656AB1"/>
    <w:rsid w:val="00657855"/>
    <w:rsid w:val="006852CE"/>
    <w:rsid w:val="00696016"/>
    <w:rsid w:val="006C17E9"/>
    <w:rsid w:val="006C6D31"/>
    <w:rsid w:val="006C7720"/>
    <w:rsid w:val="006D38E8"/>
    <w:rsid w:val="006E62F6"/>
    <w:rsid w:val="006E7FA0"/>
    <w:rsid w:val="006F2E2D"/>
    <w:rsid w:val="00714AF5"/>
    <w:rsid w:val="00754E3C"/>
    <w:rsid w:val="00773EA6"/>
    <w:rsid w:val="0077699F"/>
    <w:rsid w:val="00782D08"/>
    <w:rsid w:val="007B7CA2"/>
    <w:rsid w:val="007F5CBE"/>
    <w:rsid w:val="008028AB"/>
    <w:rsid w:val="00806934"/>
    <w:rsid w:val="00807B38"/>
    <w:rsid w:val="00822877"/>
    <w:rsid w:val="00833454"/>
    <w:rsid w:val="00836780"/>
    <w:rsid w:val="008522EE"/>
    <w:rsid w:val="0085489D"/>
    <w:rsid w:val="00865F7D"/>
    <w:rsid w:val="00873338"/>
    <w:rsid w:val="00873C16"/>
    <w:rsid w:val="008939E3"/>
    <w:rsid w:val="00894787"/>
    <w:rsid w:val="008A55DD"/>
    <w:rsid w:val="008C1B46"/>
    <w:rsid w:val="008D354F"/>
    <w:rsid w:val="008F4ADF"/>
    <w:rsid w:val="00906F71"/>
    <w:rsid w:val="00915334"/>
    <w:rsid w:val="009376C9"/>
    <w:rsid w:val="0094046F"/>
    <w:rsid w:val="009903DB"/>
    <w:rsid w:val="009A4D60"/>
    <w:rsid w:val="009C3707"/>
    <w:rsid w:val="009C66AF"/>
    <w:rsid w:val="009E15D8"/>
    <w:rsid w:val="00A00231"/>
    <w:rsid w:val="00A0286F"/>
    <w:rsid w:val="00A0633C"/>
    <w:rsid w:val="00A0774B"/>
    <w:rsid w:val="00A22919"/>
    <w:rsid w:val="00A545CD"/>
    <w:rsid w:val="00A62332"/>
    <w:rsid w:val="00A63532"/>
    <w:rsid w:val="00A636FE"/>
    <w:rsid w:val="00A73B0F"/>
    <w:rsid w:val="00A817BE"/>
    <w:rsid w:val="00A97C8F"/>
    <w:rsid w:val="00AB58E3"/>
    <w:rsid w:val="00AB69B4"/>
    <w:rsid w:val="00AB7096"/>
    <w:rsid w:val="00B13F51"/>
    <w:rsid w:val="00B15BF0"/>
    <w:rsid w:val="00B42369"/>
    <w:rsid w:val="00B47C1D"/>
    <w:rsid w:val="00B86AA5"/>
    <w:rsid w:val="00BC21E9"/>
    <w:rsid w:val="00BC72A8"/>
    <w:rsid w:val="00BE1970"/>
    <w:rsid w:val="00BE7FFA"/>
    <w:rsid w:val="00BF15A9"/>
    <w:rsid w:val="00C22FB5"/>
    <w:rsid w:val="00C25555"/>
    <w:rsid w:val="00C558DE"/>
    <w:rsid w:val="00C73C08"/>
    <w:rsid w:val="00CA7873"/>
    <w:rsid w:val="00CA7CFE"/>
    <w:rsid w:val="00CB409D"/>
    <w:rsid w:val="00CC34F3"/>
    <w:rsid w:val="00CD09E2"/>
    <w:rsid w:val="00CD12AE"/>
    <w:rsid w:val="00CE75B7"/>
    <w:rsid w:val="00CF28C5"/>
    <w:rsid w:val="00CF351D"/>
    <w:rsid w:val="00D03905"/>
    <w:rsid w:val="00D13CFF"/>
    <w:rsid w:val="00D1401A"/>
    <w:rsid w:val="00D26561"/>
    <w:rsid w:val="00D452A3"/>
    <w:rsid w:val="00D53EC5"/>
    <w:rsid w:val="00D91CEA"/>
    <w:rsid w:val="00DD46CE"/>
    <w:rsid w:val="00E02064"/>
    <w:rsid w:val="00E02326"/>
    <w:rsid w:val="00E3002E"/>
    <w:rsid w:val="00E30A9C"/>
    <w:rsid w:val="00E33446"/>
    <w:rsid w:val="00E371BF"/>
    <w:rsid w:val="00E51525"/>
    <w:rsid w:val="00E7515D"/>
    <w:rsid w:val="00E960BB"/>
    <w:rsid w:val="00EA751C"/>
    <w:rsid w:val="00EB0FA7"/>
    <w:rsid w:val="00EB7195"/>
    <w:rsid w:val="00EC4EE8"/>
    <w:rsid w:val="00ED3B98"/>
    <w:rsid w:val="00F23AE0"/>
    <w:rsid w:val="00F24F8F"/>
    <w:rsid w:val="00F34043"/>
    <w:rsid w:val="00F577C9"/>
    <w:rsid w:val="00F70A23"/>
    <w:rsid w:val="00F753F1"/>
    <w:rsid w:val="00F87462"/>
    <w:rsid w:val="00F906F5"/>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2962A8"/>
    <w:rPr>
      <w:color w:val="808080"/>
      <w:bdr w:space="0" w:sz="0" w:color="auto" w:val="none"/>
      <w:shd w:fill="auto" w:color="auto" w:val="clear"/>
    </w:rPr>
  </w:style>
  <w:style w:customStyle="true" w:styleId="eSPISCCParagraphDefaultFont" w:type="character">
    <w:name w:val="eSPIS_CC_Paragraph Default Font"/>
    <w:basedOn w:val="Zadanifontodlomka"/>
    <w:rsid w:val="00296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2A8"/>
    <w:rPr>
      <w:bdr w:space="0" w:sz="0" w:color="auto" w:val="none"/>
      <w:shd w:fill="FFFFCC" w:color="auto" w:val="clear"/>
      <w:lang w:val="hr-HR"/>
    </w:rPr>
  </w:style>
  <w:style w:customStyle="true" w:styleId="PozadinaSvijetloCrvena" w:type="character">
    <w:name w:val="Pozadina_SvijetloCrvena"/>
    <w:basedOn w:val="eSPISCCParagraphDefaultFont"/>
    <w:rsid w:val="002962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2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2962A8"/>
    <w:rPr>
      <w:color w:val="808080"/>
      <w:bdr w:color="auto" w:space="0" w:sz="0" w:val="none"/>
      <w:shd w:color="auto" w:fill="auto" w:val="clear"/>
    </w:rPr>
  </w:style>
  <w:style w:customStyle="1" w:styleId="eSPISCCParagraphDefaultFont" w:type="character">
    <w:name w:val="eSPIS_CC_Paragraph Default Font"/>
    <w:basedOn w:val="Zadanifontodlomka"/>
    <w:rsid w:val="00296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2A8"/>
    <w:rPr>
      <w:bdr w:color="auto" w:space="0" w:sz="0" w:val="none"/>
      <w:shd w:color="auto" w:fill="FFFFCC" w:val="clear"/>
      <w:lang w:val="hr-HR"/>
    </w:rPr>
  </w:style>
  <w:style w:customStyle="1" w:styleId="PozadinaSvijetloCrvena" w:type="character">
    <w:name w:val="Pozadina_SvijetloCrvena"/>
    <w:basedOn w:val="eSPISCCParagraphDefaultFont"/>
    <w:rsid w:val="002962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2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St-17/2018</izvorni_sadrzaj>
    <derivirana_varijabla naziv="DomainObject.Predmet.OznakaBroj_1">St-17/2018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OVUM d.o.o.</izvorni_sadrzaj>
    <derivirana_varijabla naziv="DomainObject.Predmet.ProtustrankaFormated_1">  OVUM d.o.o.</derivirana_varijabla>
  </DomainObject.Predmet.ProtustrankaFormated>
  <DomainObject.Predmet.ProtustrankaFormatedOIB>
    <izvorni_sadrzaj>  OVUM d.o.o., OIB 93991942410</izvorni_sadrzaj>
    <derivirana_varijabla naziv="DomainObject.Predmet.ProtustrankaFormatedOIB_1">  OVUM d.o.o., OIB 93991942410</derivirana_varijabla>
  </DomainObject.Predmet.ProtustrankaFormatedOIB>
  <DomainObject.Predmet.ProtustrankaFormatedWithAdress>
    <izvorni_sadrzaj> OVUM d.o.o., Gradišćanska 34, 10000 Zagreb</izvorni_sadrzaj>
    <derivirana_varijabla naziv="DomainObject.Predmet.ProtustrankaFormatedWithAdress_1"> OVUM d.o.o., Gradišćanska 34, 10000 Zagreb</derivirana_varijabla>
  </DomainObject.Predmet.ProtustrankaFormatedWithAdress>
  <DomainObject.Predmet.ProtustrankaFormatedWithAdressOIB>
    <izvorni_sadrzaj> OVUM d.o.o., OIB 93991942410, Gradišćanska 34, 10000 Zagreb</izvorni_sadrzaj>
    <derivirana_varijabla naziv="DomainObject.Predmet.ProtustrankaFormatedWithAdressOIB_1"> OVUM d.o.o., OIB 93991942410, Gradišćanska 34, 10000 Zagreb</derivirana_varijabla>
  </DomainObject.Predmet.ProtustrankaFormatedWithAdressOIB>
  <DomainObject.Predmet.ProtustrankaWithAdress>
    <izvorni_sadrzaj>OVUM d.o.o. Gradišćanska 34, 10000 Zagreb</izvorni_sadrzaj>
    <derivirana_varijabla naziv="DomainObject.Predmet.ProtustrankaWithAdress_1">OVUM d.o.o. Gradišćanska 34, 10000 Zagreb</derivirana_varijabla>
  </DomainObject.Predmet.ProtustrankaWithAdress>
  <DomainObject.Predmet.ProtustrankaWithAdressOIB>
    <izvorni_sadrzaj>OVUM d.o.o., OIB 93991942410, Gradišćanska 34, 10000 Zagreb</izvorni_sadrzaj>
    <derivirana_varijabla naziv="DomainObject.Predmet.ProtustrankaWithAdressOIB_1">OVUM d.o.o., OIB 93991942410, Gradišćanska 34, 10000 Zagreb</derivirana_varijabla>
  </DomainObject.Predmet.ProtustrankaWithAdressOIB>
  <DomainObject.Predmet.ProtustrankaNazivFormated>
    <izvorni_sadrzaj>OVUM d.o.o.</izvorni_sadrzaj>
    <derivirana_varijabla naziv="DomainObject.Predmet.ProtustrankaNazivFormated_1">OVUM d.o.o.</derivirana_varijabla>
  </DomainObject.Predmet.ProtustrankaNazivFormated>
  <DomainObject.Predmet.ProtustrankaNazivFormatedOIB>
    <izvorni_sadrzaj>OVUM d.o.o., OIB 93991942410</izvorni_sadrzaj>
    <derivirana_varijabla naziv="DomainObject.Predmet.ProtustrankaNazivFormatedOIB_1">OVUM d.o.o., OIB 93991942410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OVUM d.o.o.; PERFA - BIO d.o.o. za proizvodnju i trgovinu</izvorni_sadrzaj>
    <derivirana_varijabla naziv="DomainObject.Predmet.StrankaFormated_1">  OVUM d.o.o.; PERFA - BIO d.o.o. za proizvodnju i trgovinu</derivirana_varijabla>
  </DomainObject.Predmet.StrankaFormated>
  <DomainObject.Predmet.StrankaFormatedOIB>
    <izvorni_sadrzaj>  OVUM d.o.o., OIB 93991942410; PERFA - BIO d.o.o. za proizvodnju i trgovinu, OIB 77145316465</izvorni_sadrzaj>
    <derivirana_varijabla naziv="DomainObject.Predmet.StrankaFormatedOIB_1">  OVUM d.o.o., OIB 93991942410; PERFA - BIO d.o.o. za proizvodnju i trgovinu, OIB 77145316465</derivirana_varijabla>
  </DomainObject.Predmet.StrankaFormatedOIB>
  <DomainObject.Predmet.StrankaFormatedWithAdress>
    <izvorni_sadrzaj> OVUM d.o.o., Gradišćanska 34, 10000 Zagreb; PERFA - BIO d.o.o. za proizvodnju i trgovinu, Golubovečka 44, 49240 Donja Stubica</izvorni_sadrzaj>
    <derivirana_varijabla naziv="DomainObject.Predmet.StrankaFormatedWithAdress_1"> OVUM d.o.o., Gradišćanska 34, 10000 Zagreb; PERFA - BIO d.o.o. za proizvodnju i trgovinu, Golubovečka 44, 49240 Donja Stubica</derivirana_varijabla>
  </DomainObject.Predmet.StrankaFormatedWithAdress>
  <DomainObject.Predmet.StrankaFormatedWithAdressOIB>
    <izvorni_sadrzaj> OVUM d.o.o., OIB 93991942410, Gradišćanska 34, 10000 Zagreb; PERFA - BIO d.o.o. za proizvodnju i trgovinu, OIB 77145316465, Golubovečka 44, 49240 Donja Stubica</izvorni_sadrzaj>
    <derivirana_varijabla naziv="DomainObject.Predmet.StrankaFormatedWithAdressOIB_1"> OVUM d.o.o., OIB 93991942410, Gradišćanska 34, 10000 Zagreb; PERFA - BIO d.o.o. za proizvodnju i trgovinu, OIB 77145316465, Golubovečka 44, 49240 Donja Stubica</derivirana_varijabla>
  </DomainObject.Predmet.StrankaFormatedWithAdressOIB>
  <DomainObject.Predmet.StrankaWithAdress>
    <izvorni_sadrzaj>OVUM d.o.o. Gradišćanska 34,10000 Zagreb,PERFA - BIO d.o.o. za proizvodnju i trgovinu Golubovečka 44,49240 Donja Stubica</izvorni_sadrzaj>
    <derivirana_varijabla naziv="DomainObject.Predmet.StrankaWithAdress_1">OVUM d.o.o. Gradišćanska 34,10000 Zagreb,PERFA - BIO d.o.o. za proizvodnju i trgovinu Golubovečka 44,49240 Donja Stubica</derivirana_varijabla>
  </DomainObject.Predmet.StrankaWithAdress>
  <DomainObject.Predmet.StrankaWithAdressOIB>
    <izvorni_sadrzaj>OVUM d.o.o., OIB 93991942410, Gradišćanska 34,10000 Zagreb,PERFA - BIO d.o.o. za proizvodnju i trgovinu, OIB 77145316465, Golubovečka 44,49240 Donja Stubica</izvorni_sadrzaj>
    <derivirana_varijabla naziv="DomainObject.Predmet.StrankaWithAdressOIB_1">OVUM d.o.o., OIB 93991942410, Gradišćanska 34,10000 Zagreb,PERFA - BIO d.o.o. za proizvodnju i trgovinu, OIB 77145316465, Golubovečka 44,49240 Donja Stubica</derivirana_varijabla>
  </DomainObject.Predmet.StrankaWithAdressOIB>
  <DomainObject.Predmet.StrankaNazivFormated>
    <izvorni_sadrzaj>OVUM d.o.o.,PERFA - BIO d.o.o. za proizvodnju i trgovinu</izvorni_sadrzaj>
    <derivirana_varijabla naziv="DomainObject.Predmet.StrankaNazivFormated_1">OVUM d.o.o.,PERFA - BIO d.o.o. za proizvodnju i trgovinu</derivirana_varijabla>
  </DomainObject.Predmet.StrankaNazivFormated>
  <DomainObject.Predmet.StrankaNazivFormatedOIB>
    <izvorni_sadrzaj>OVUM d.o.o., OIB 93991942410,PERFA - BIO d.o.o. za proizvodnju i trgovinu, OIB 77145316465</izvorni_sadrzaj>
    <derivirana_varijabla naziv="DomainObject.Predmet.StrankaNazivFormatedOIB_1">OVUM d.o.o., OIB 93991942410,PERFA - BIO d.o.o. za proizvodnju i trgovinu, OIB 77145316465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OVUM d.o.o.</item>
      <item>PERFA - BIO d.o.o. za proizvodnju i trgovinu</item>
    </izvorni_sadrzaj>
    <derivirana_varijabla naziv="DomainObject.Predmet.StrankaListFormated_1">
      <item>OVUM d.o.o.</item>
      <item>PERFA - BIO d.o.o. za proizvodnju i trgovinu</item>
    </derivirana_varijabla>
  </DomainObject.Predmet.StrankaListFormated>
  <DomainObject.Predmet.StrankaListFormatedOIB>
    <izvorni_sadrzaj>
      <item>OVUM d.o.o., OIB 93991942410</item>
      <item>PERFA - BIO d.o.o. za proizvodnju i trgovinu, OIB 77145316465</item>
    </izvorni_sadrzaj>
    <derivirana_varijabla naziv="DomainObject.Predmet.StrankaListFormatedOIB_1">
      <item>OVUM d.o.o., OIB 93991942410</item>
      <item>PERFA - BIO d.o.o. za proizvodnju i trgovinu, OIB 77145316465</item>
    </derivirana_varijabla>
  </DomainObject.Predmet.StrankaListFormatedOIB>
  <DomainObject.Predmet.StrankaListFormatedWithAdress>
    <izvorni_sadrzaj>
      <item>OVUM d.o.o., Gradišćanska 34, 10000 Zagreb</item>
      <item>PERFA - BIO d.o.o. za proizvodnju i trgovinu, Golubovečka 44, 49240 Donja Stubica</item>
    </izvorni_sadrzaj>
    <derivirana_varijabla naziv="DomainObject.Predmet.StrankaListFormatedWithAdress_1">
      <item>OVUM d.o.o., Gradišćanska 34, 10000 Zagreb</item>
      <item>PERFA - BIO d.o.o. za proizvodnju i trgovinu, Golubovečka 44, 49240 Donja Stubica</item>
    </derivirana_varijabla>
  </DomainObject.Predmet.StrankaListFormatedWithAdress>
  <DomainObject.Predmet.StrankaListFormatedWithAdressOIB>
    <izvorni_sadrzaj>
      <item>OVUM d.o.o., OIB 93991942410, Gradišćanska 34, 10000 Zagreb</item>
      <item>PERFA - BIO d.o.o. za proizvodnju i trgovinu, OIB 77145316465, Golubovečka 44, 49240 Donja Stubica</item>
    </izvorni_sadrzaj>
    <derivirana_varijabla naziv="DomainObject.Predmet.StrankaListFormatedWithAdressOIB_1">
      <item>OVUM d.o.o., OIB 93991942410, Gradišćanska 34, 10000 Zagreb</item>
      <item>PERFA - BIO d.o.o. za proizvodnju i trgovinu, OIB 77145316465, Golubovečka 44, 49240 Donja Stubica</item>
    </derivirana_varijabla>
  </DomainObject.Predmet.StrankaListFormatedWithAdressOIB>
  <DomainObject.Predmet.StrankaListNazivFormated>
    <izvorni_sadrzaj>
      <item>OVUM d.o.o.</item>
      <item>PERFA - BIO d.o.o. za proizvodnju i trgovinu</item>
    </izvorni_sadrzaj>
    <derivirana_varijabla naziv="DomainObject.Predmet.StrankaListNazivFormated_1">
      <item>OVUM d.o.o.</item>
      <item>PERFA - BIO d.o.o. za proizvodnju i trgovinu</item>
    </derivirana_varijabla>
  </DomainObject.Predmet.StrankaListNazivFormated>
  <DomainObject.Predmet.StrankaListNazivFormatedOIB>
    <izvorni_sadrzaj>
      <item>OVUM d.o.o., OIB 93991942410</item>
      <item>PERFA - BIO d.o.o. za proizvodnju i trgovinu, OIB 77145316465</item>
    </izvorni_sadrzaj>
    <derivirana_varijabla naziv="DomainObject.Predmet.StrankaListNazivFormatedOIB_1">
      <item>OVUM d.o.o., OIB 93991942410</item>
      <item>PERFA - BIO d.o.o. za proizvodnju i trgovinu, OIB 77145316465</item>
    </derivirana_varijabla>
  </DomainObject.Predmet.StrankaListNazivFormatedOIB>
  <DomainObject.Predmet.ProtuStrankaListFormated>
    <izvorni_sadrzaj>
      <item>OVUM d.o.o.</item>
    </izvorni_sadrzaj>
    <derivirana_varijabla naziv="DomainObject.Predmet.ProtuStrankaListFormated_1">
      <item>OVUM d.o.o.</item>
    </derivirana_varijabla>
  </DomainObject.Predmet.ProtuStrankaListFormated>
  <DomainObject.Predmet.ProtuStrankaListFormatedOIB>
    <izvorni_sadrzaj>
      <item>OVUM d.o.o., OIB 93991942410</item>
    </izvorni_sadrzaj>
    <derivirana_varijabla naziv="DomainObject.Predmet.ProtuStrankaListFormatedOIB_1">
      <item>OVUM d.o.o., OIB 93991942410</item>
    </derivirana_varijabla>
  </DomainObject.Predmet.ProtuStrankaListFormatedOIB>
  <DomainObject.Predmet.ProtuStrankaListFormatedWithAdress>
    <izvorni_sadrzaj>
      <item>OVUM d.o.o., Gradišćanska 34, 10000 Zagreb</item>
    </izvorni_sadrzaj>
    <derivirana_varijabla naziv="DomainObject.Predmet.ProtuStrankaListFormatedWithAdress_1">
      <item>OVUM d.o.o., Gradišćanska 34, 10000 Zagreb</item>
    </derivirana_varijabla>
  </DomainObject.Predmet.ProtuStrankaListFormatedWithAdress>
  <DomainObject.Predmet.ProtuStrankaListFormatedWithAdressOIB>
    <izvorni_sadrzaj>
      <item>OVUM d.o.o., OIB 93991942410, Gradišćanska 34, 10000 Zagreb</item>
    </izvorni_sadrzaj>
    <derivirana_varijabla naziv="DomainObject.Predmet.ProtuStrankaListFormatedWithAdressOIB_1">
      <item>OVUM d.o.o., OIB 93991942410, Gradišćanska 34, 10000 Zagreb</item>
    </derivirana_varijabla>
  </DomainObject.Predmet.ProtuStrankaListFormatedWithAdressOIB>
  <DomainObject.Predmet.ProtuStrankaListNazivFormated>
    <izvorni_sadrzaj>
      <item>OVUM d.o.o.</item>
    </izvorni_sadrzaj>
    <derivirana_varijabla naziv="DomainObject.Predmet.ProtuStrankaListNazivFormated_1">
      <item>OVUM d.o.o.</item>
    </derivirana_varijabla>
  </DomainObject.Predmet.ProtuStrankaListNazivFormated>
  <DomainObject.Predmet.ProtuStrankaListNazivFormatedOIB>
    <izvorni_sadrzaj>
      <item>OVUM d.o.o., OIB 93991942410</item>
    </izvorni_sadrzaj>
    <derivirana_varijabla naziv="DomainObject.Predmet.ProtuStrankaListNazivFormatedOIB_1">
      <item>OVUM d.o.o., OIB 93991942410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OVUM d.o.o. i dr.</izvorni_sadrzaj>
    <derivirana_varijabla naziv="DomainObject.Predmet.StrankaIDrugi_1">OVUM d.o.o. i dr.</derivirana_varijabla>
  </DomainObject.Predmet.StrankaIDrugi>
  <DomainObject.Predmet.ProtustrankaIDrugi>
    <izvorni_sadrzaj>OVUM d.o.o.</izvorni_sadrzaj>
    <derivirana_varijabla naziv="DomainObject.Predmet.ProtustrankaIDrugi_1">OVUM d.o.o.</derivirana_varijabla>
  </DomainObject.Predmet.ProtustrankaIDrugi>
  <DomainObject.Predmet.StrankaIDrugiAdressOIB>
    <izvorni_sadrzaj>OVUM d.o.o., OIB 93991942410, Gradišćanska 34, 10000 Zagreb i dr.</izvorni_sadrzaj>
    <derivirana_varijabla naziv="DomainObject.Predmet.StrankaIDrugiAdressOIB_1">OVUM d.o.o., OIB 93991942410, Gradišćanska 34, 10000 Zagreb i dr.</derivirana_varijabla>
  </DomainObject.Predmet.StrankaIDrugiAdressOIB>
  <DomainObject.Predmet.ProtustrankaIDrugiAdressOIB>
    <izvorni_sadrzaj>OVUM d.o.o., OIB 93991942410, Gradišćanska 34, 10000 Zagreb</izvorni_sadrzaj>
    <derivirana_varijabla naziv="DomainObject.Predmet.ProtustrankaIDrugiAdressOIB_1">OVUM d.o.o., OIB 93991942410,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OVUM d.o.o.</item>
      <item>OVUM d.o.o.</item>
      <item>PERFA - BIO d.o.o. za proizvodnju i trgovinu</item>
    </izvorni_sadrzaj>
    <derivirana_varijabla naziv="DomainObject.Predmet.SudioniciListNaziv_1">
      <item>OVUM d.o.o.</item>
      <item>OVUM d.o.o.</item>
      <item>PERFA - BIO d.o.o. za proizvodnju i trgovinu</item>
    </derivirana_varijabla>
  </DomainObject.Predmet.SudioniciListNaziv>
  <DomainObject.Predmet.SudioniciListAdressOIB>
    <izvorni_sadrzaj>
      <item>OVUM d.o.o., OIB 93991942410, Gradišćanska 34,10000 Zagreb</item>
      <item>OVUM d.o.o., OIB 93991942410, Gradišćanska 34,10000 Zagreb</item>
      <item>PERFA - BIO d.o.o. za proizvodnju i trgovinu, OIB 77145316465, Golubovečka 44,49240 Donja Stubica</item>
    </izvorni_sadrzaj>
    <derivirana_varijabla naziv="DomainObject.Predmet.SudioniciListAdressOIB_1">
      <item>OVUM d.o.o., OIB 93991942410, Gradišćanska 34,10000 Zagreb</item>
      <item>OVUM d.o.o., OIB 93991942410, Gradišćanska 34,10000 Zagreb</item>
      <item>PERFA - BIO d.o.o. za proizvodnju i trgovinu, OIB 77145316465, Golubovečka 44,49240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93991942410</item>
      <item>, OIB 93991942410</item>
      <item>, OIB 77145316465</item>
    </izvorni_sadrzaj>
    <derivirana_varijabla naziv="DomainObject.Predmet.SudioniciListNazivOIB_1">
      <item>, OIB 93991942410</item>
      <item>, OIB 93991942410</item>
      <item>, OIB 77145316465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1131</properties:Words>
  <properties:Characters>6392</properties:Characters>
  <properties:Lines>178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2018-01-31T11:50:00Z</dcterms:created>
  <dc:creator>nribaric</dc:creator>
  <cp:lastModifiedBy>Valentina Delač</cp:lastModifiedBy>
  <cp:lastPrinted>2018-01-31T11:53:00Z</cp:lastPrinted>
  <dcterms:modified xmlns:xsi="http://www.w3.org/2001/XMLSchema-instance" xsi:type="dcterms:W3CDTF">2018-01-31T11:53:00Z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