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8a55" w14:paraId="7ea8a5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72F2A">
        <w:t>12</w:t>
      </w:r>
      <w:r w:rsidR="000C2BD7">
        <w:t>60</w:t>
      </w:r>
      <w:r w:rsidR="00492EFB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0C2BD7" w:rsidRPr="002F73A0">
        <w:t>TEMPUS CONSTRUCTIO d.o.o.</w:t>
      </w:r>
      <w:r w:rsidR="000C2BD7">
        <w:t xml:space="preserve"> Zagreb, Antuna Šoljana 6, MBS: </w:t>
      </w:r>
      <w:r w:rsidR="000C2BD7" w:rsidRPr="002F73A0">
        <w:t>080721970</w:t>
      </w:r>
      <w:r w:rsidR="000C2BD7">
        <w:t xml:space="preserve">, OIB: </w:t>
      </w:r>
      <w:r w:rsidR="000C2BD7" w:rsidRPr="002F73A0">
        <w:t>59325336296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C2BD7">
        <w:t>1.084,20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0C2BD7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73CD"/>
    <w:rsid w:val="009A43C5"/>
    <w:rsid w:val="00A71431"/>
    <w:rsid w:val="00AC4528"/>
    <w:rsid w:val="00AD027A"/>
    <w:rsid w:val="00AF2689"/>
    <w:rsid w:val="00AF2F93"/>
    <w:rsid w:val="00B12221"/>
    <w:rsid w:val="00B82F18"/>
    <w:rsid w:val="00BB396F"/>
    <w:rsid w:val="00BD38E1"/>
    <w:rsid w:val="00C72F2A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St-1260/2016</izvorni_sadrzaj>
    <derivirana_varijabla naziv="DomainObject.Predmet.OznakaBroj_1">St-1260/2016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TEMPUS CONSTRUCTIO d.o.o. zastupanog po punomoćniku Brane Jurić</izvorni_sadrzaj>
    <derivirana_varijabla naziv="DomainObject.Predmet.ProtustrankaFormated_1">  TEMPUS CONSTRUCTIO d.o.o. zastupanog po punomoćniku Brane Jurić</derivirana_varijabla>
  </DomainObject.Predmet.ProtustrankaFormated>
  <DomainObject.Predmet.ProtustrankaFormatedOIB>
    <izvorni_sadrzaj>  TEMPUS CONSTRUCTIO d.o.o., OIB 59325336296 zastupanog po punomoćniku Brane Jurić</izvorni_sadrzaj>
    <derivirana_varijabla naziv="DomainObject.Predmet.ProtustrankaFormatedOIB_1">  TEMPUS CONSTRUCTIO d.o.o., OIB 59325336296 zastupanog po punomoćniku Brane Jurić</derivirana_varijabla>
  </DomainObject.Predmet.ProtustrankaFormatedOIB>
  <DomainObject.Predmet.ProtustrankaFormatedWithAdress>
    <izvorni_sadrzaj> TEMPUS CONSTRUCTIO d.o.o., Antuna Šoljana 6, 10000 Zagreb zastupanog po punomoćniku Brane Jurić</izvorni_sadrzaj>
    <derivirana_varijabla naziv="DomainObject.Predmet.ProtustrankaFormatedWithAdress_1"> TEMPUS CONSTRUCTIO d.o.o., Antuna Šoljana 6, 10000 Zagreb zastupanog po punomoćniku Brane Jurić</derivirana_varijabla>
  </DomainObject.Predmet.ProtustrankaFormatedWithAdress>
  <DomainObject.Predmet.ProtustrankaFormatedWithAdressOIB>
    <izvorni_sadrzaj> TEMPUS CONSTRUCTIO d.o.o., OIB 59325336296, Antuna Šoljana 6, 10000 Zagreb zastupanog po punomoćniku Brane Jurić</izvorni_sadrzaj>
    <derivirana_varijabla naziv="DomainObject.Predmet.ProtustrankaFormatedWithAdressOIB_1"> TEMPUS CONSTRUCTIO d.o.o., OIB 59325336296, Antuna Šoljana 6, 10000 Zagreb zastupanog po punomoćniku Brane Jurić</derivirana_varijabla>
  </DomainObject.Predmet.ProtustrankaFormatedWithAdressOIB>
  <DomainObject.Predmet.ProtustrankaWithAdress>
    <izvorni_sadrzaj>TEMPUS CONSTRUCTIO d.o.o. Antuna Šoljana 6, 10000 Zagreb</izvorni_sadrzaj>
    <derivirana_varijabla naziv="DomainObject.Predmet.ProtustrankaWithAdress_1">TEMPUS CONSTRUCTIO d.o.o. Antuna Šoljana 6, 10000 Zagreb</derivirana_varijabla>
  </DomainObject.Predmet.ProtustrankaWithAdress>
  <DomainObject.Predmet.ProtustrankaWithAdressOIB>
    <izvorni_sadrzaj>TEMPUS CONSTRUCTIO d.o.o., OIB 59325336296, Antuna Šoljana 6, 10000 Zagreb</izvorni_sadrzaj>
    <derivirana_varijabla naziv="DomainObject.Predmet.ProtustrankaWithAdressOIB_1">TEMPUS CONSTRUCTIO d.o.o., OIB 59325336296, Antuna Šoljana 6, 10000 Zagreb</derivirana_varijabla>
  </DomainObject.Predmet.ProtustrankaWithAdressOIB>
  <DomainObject.Predmet.ProtustrankaNazivFormated>
    <izvorni_sadrzaj>TEMPUS CONSTRUCTIO d.o.o.</izvorni_sadrzaj>
    <derivirana_varijabla naziv="DomainObject.Predmet.ProtustrankaNazivFormated_1">TEMPUS CONSTRUCTIO d.o.o.</derivirana_varijabla>
  </DomainObject.Predmet.ProtustrankaNazivFormated>
  <DomainObject.Predmet.ProtustrankaNazivFormatedOIB>
    <izvorni_sadrzaj>TEMPUS CONSTRUCTIO d.o.o., OIB 59325336296</izvorni_sadrzaj>
    <derivirana_varijabla naziv="DomainObject.Predmet.ProtustrankaNazivFormatedOIB_1">TEMPUS CONSTRUCTIO d.o.o., OIB 59325336296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TEMPUS CONSTRUCTIO d.o.o. zastupanog po punomoćniku Brane Jurić</item>
    </izvorni_sadrzaj>
    <derivirana_varijabla naziv="DomainObject.Predmet.ProtuStrankaListFormated_1">
      <item>TEMPUS CONSTRUCTIO d.o.o. zastupanog po punomoćniku Brane Jurić</item>
    </derivirana_varijabla>
  </DomainObject.Predmet.ProtuStrankaListFormated>
  <DomainObject.Predmet.ProtuStrankaListFormatedOIB>
    <izvorni_sadrzaj>
      <item>TEMPUS CONSTRUCTIO d.o.o., OIB 59325336296 zastupanog po punomoćniku Brane Jurić</item>
    </izvorni_sadrzaj>
    <derivirana_varijabla naziv="DomainObject.Predmet.ProtuStrankaListFormatedOIB_1">
      <item>TEMPUS CONSTRUCTIO d.o.o., OIB 59325336296 zastupanog po punomoćniku Brane Jurić</item>
    </derivirana_varijabla>
  </DomainObject.Predmet.ProtuStrankaListFormatedOIB>
  <DomainObject.Predmet.ProtuStrankaListFormatedWithAdress>
    <izvorni_sadrzaj>
      <item>TEMPUS CONSTRUCTIO d.o.o., Antuna Šoljana 6, 10000 Zagreb zastupanog po punomoćniku Brane Jurić</item>
    </izvorni_sadrzaj>
    <derivirana_varijabla naziv="DomainObject.Predmet.ProtuStrankaListFormatedWithAdress_1">
      <item>TEMPUS CONSTRUCTIO d.o.o., Antuna Šoljana 6, 10000 Zagreb zastupanog po punomoćniku Brane Jurić</item>
    </derivirana_varijabla>
  </DomainObject.Predmet.ProtuStrankaListFormatedWithAdress>
  <DomainObject.Predmet.ProtuStrankaListFormatedWithAdressOIB>
    <izvorni_sadrzaj>
      <item>TEMPUS CONSTRUCTIO d.o.o., OIB 59325336296, Antuna Šoljana 6, 10000 Zagreb zastupanog po punomoćniku Brane Jurić</item>
    </izvorni_sadrzaj>
    <derivirana_varijabla naziv="DomainObject.Predmet.ProtuStrankaListFormatedWithAdressOIB_1">
      <item>TEMPUS CONSTRUCTIO d.o.o., OIB 59325336296, Antuna Šoljana 6, 10000 Zagreb zastupanog po punomoćniku Brane Jurić</item>
    </derivirana_varijabla>
  </DomainObject.Predmet.ProtuStrankaListFormatedWithAdressOIB>
  <DomainObject.Predmet.ProtuStrankaListNazivFormated>
    <izvorni_sadrzaj>
      <item>TEMPUS CONSTRUCTIO d.o.o.</item>
    </izvorni_sadrzaj>
    <derivirana_varijabla naziv="DomainObject.Predmet.ProtuStrankaListNazivFormated_1">
      <item>TEMPUS CONSTRUCTIO d.o.o.</item>
    </derivirana_varijabla>
  </DomainObject.Predmet.ProtuStrankaListNazivFormated>
  <DomainObject.Predmet.ProtuStrankaListNazivFormatedOIB>
    <izvorni_sadrzaj>
      <item>TEMPUS CONSTRUCTIO d.o.o., OIB 59325336296</item>
    </izvorni_sadrzaj>
    <derivirana_varijabla naziv="DomainObject.Predmet.ProtuStrankaListNazivFormatedOIB_1">
      <item>TEMPUS CONSTRUCTIO d.o.o., OIB 59325336296</item>
    </derivirana_varijabla>
  </DomainObject.Predmet.ProtuStrankaListNazivFormatedOIB>
  <DomainObject.Predmet.OstaliListFormated>
    <izvorni_sadrzaj>
      <item>Brane Jurić punomoćnik sudionika u postupku TEMPUS CONSTRUCTIO d.o.o.</item>
    </izvorni_sadrzaj>
    <derivirana_varijabla naziv="DomainObject.Predmet.OstaliListFormated_1">
      <item>Brane Jurić punomoćnik sudionika u postupku TEMPUS CONSTRUCTIO d.o.o.</item>
    </derivirana_varijabla>
  </DomainObject.Predmet.OstaliListFormated>
  <DomainObject.Predmet.OstaliListFormatedOIB>
    <izvorni_sadrzaj>
      <item>Brane Jurić, OIB 07788547793 punomoćnik sudionika u postupku TEMPUS CONSTRUCTIO d.o.o.</item>
    </izvorni_sadrzaj>
    <derivirana_varijabla naziv="DomainObject.Predmet.OstaliListFormatedOIB_1">
      <item>Brane Jurić, OIB 07788547793 punomoćnik sudionika u postupku TEMPUS CONSTRUCTIO d.o.o.</item>
    </derivirana_varijabla>
  </DomainObject.Predmet.OstaliListFormatedOIB>
  <DomainObject.Predmet.OstaliListFormatedWithAdress>
    <izvorni_sadrzaj>
      <item>Brane Jurić, Glavna 92, 10360 Sesvete punomoćnik sudionika u postupku TEMPUS CONSTRUCTIO d.o.o.</item>
    </izvorni_sadrzaj>
    <derivirana_varijabla naziv="DomainObject.Predmet.OstaliListFormatedWithAdress_1">
      <item>Brane Jurić, Glavna 92, 10360 Sesvete punomoćnik sudionika u postupku TEMPUS CONSTRUCTIO d.o.o.</item>
    </derivirana_varijabla>
  </DomainObject.Predmet.OstaliListFormatedWithAdress>
  <DomainObject.Predmet.OstaliListFormatedWithAdressOIB>
    <izvorni_sadrzaj>
      <item>Brane Jurić, OIB 07788547793, Glavna 92, 10360 Sesvete punomoćnik sudionika u postupku TEMPUS CONSTRUCTIO d.o.o.</item>
    </izvorni_sadrzaj>
    <derivirana_varijabla naziv="DomainObject.Predmet.OstaliListFormatedWithAdressOIB_1">
      <item>Brane Jurić, OIB 07788547793, Glavna 92, 10360 Sesvete punomoćnik sudionika u postupku TEMPUS CONSTRUCTIO d.o.o.</item>
    </derivirana_varijabla>
  </DomainObject.Predmet.OstaliListFormatedWithAdressOIB>
  <DomainObject.Predmet.OstaliListNazivFormated>
    <izvorni_sadrzaj>
      <item>Brane Jurić</item>
    </izvorni_sadrzaj>
    <derivirana_varijabla naziv="DomainObject.Predmet.OstaliListNazivFormated_1">
      <item>Brane Jurić</item>
    </derivirana_varijabla>
  </DomainObject.Predmet.OstaliListNazivFormated>
  <DomainObject.Predmet.OstaliListNazivFormatedOIB>
    <izvorni_sadrzaj>
      <item>Brane Jurić, OIB 07788547793</item>
    </izvorni_sadrzaj>
    <derivirana_varijabla naziv="DomainObject.Predmet.OstaliListNazivFormatedOIB_1">
      <item>Brane Jurić, OIB 07788547793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TEMPUS CONSTRUCTIO d.o.o.</izvorni_sadrzaj>
    <derivirana_varijabla naziv="DomainObject.Predmet.ProtustrankaIDrugi_1">TEMPUS CONSTRUCTIO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TEMPUS CONSTRUCTIO d.o.o., OIB 59325336296, Antuna Šoljana 6, 10000 Zagreb</izvorni_sadrzaj>
    <derivirana_varijabla naziv="DomainObject.Predmet.ProtustrankaIDrugiAdressOIB_1">TEMPUS CONSTRUCTIO d.o.o., OIB 59325336296, Antuna Šoljana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TEMPUS CONSTRUCTIO d.o.o.</item>
      <item>Brane Jurić</item>
    </izvorni_sadrzaj>
    <derivirana_varijabla naziv="DomainObject.Predmet.SudioniciListNaziv_1">
      <item>FINA Regionalni centar Zagreb</item>
      <item>TEMPUS CONSTRUCTIO d.o.o.</item>
      <item>Brane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TEMPUS CONSTRUCTIO d.o.o., OIB 59325336296, Antuna Šoljana 6,10000 Zagreb</item>
      <item>Brane Jurić, OIB 07788547793, Glavna 92,10360 Sesvete</item>
    </izvorni_sadrzaj>
    <derivirana_varijabla naziv="DomainObject.Predmet.SudioniciListAdressOIB_1">
      <item>FINA Regionalni centar Zagreb, OIB 85821130368, Trg svibanjskih žrtava 1995. 1,10000 Zagreb</item>
      <item>TEMPUS CONSTRUCTIO d.o.o., OIB 59325336296, Antuna Šoljana 6,10000 Zagreb</item>
      <item>Brane Jurić, OIB 07788547793, Glavna 92,10360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59325336296</item>
      <item>, OIB 07788547793</item>
    </izvorni_sadrzaj>
    <derivirana_varijabla naziv="DomainObject.Predmet.SudioniciListNazivOIB_1">
      <item>, OIB 85821130368</item>
      <item>, OIB 59325336296</item>
      <item>, OIB 07788547793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2016-02-24T14:21:00Z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