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4352" w14:paraId="69a435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5035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50</w:t>
      </w:r>
      <w:r w:rsidR="00CD57E4">
        <w:t>35</w:t>
      </w:r>
      <w:r>
        <w:t xml:space="preserve">/15, temeljem odredbe članka 430. Stečajnog zakona (N.N.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D57E4">
        <w:t>AZI AGRO d.o.o., OIB 59705746953, Topolje (Grad Ivanić-Grad), Braće Radić 22</w:t>
      </w:r>
      <w:r w:rsidR="00C972A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D57E4">
        <w:t>447.381,55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C31DE"/>
    <w:rsid w:val="00916F5B"/>
    <w:rsid w:val="009A248B"/>
    <w:rsid w:val="009D789B"/>
    <w:rsid w:val="00A053FB"/>
    <w:rsid w:val="00A9783B"/>
    <w:rsid w:val="00AE3FF7"/>
    <w:rsid w:val="00AF31FC"/>
    <w:rsid w:val="00B00AAF"/>
    <w:rsid w:val="00B37548"/>
    <w:rsid w:val="00BC1743"/>
    <w:rsid w:val="00C33CA7"/>
    <w:rsid w:val="00C445F4"/>
    <w:rsid w:val="00C54284"/>
    <w:rsid w:val="00C972A9"/>
    <w:rsid w:val="00CD57E4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3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3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3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3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3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3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3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3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3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St-5035/2015</izvorni_sadrzaj>
    <derivirana_varijabla naziv="DomainObject.Predmet.OznakaBroj_1">St-5035/2015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AZI AGRO d.o.o. zastupanog po punomoćniku Norbert Žmegač-Kunić</izvorni_sadrzaj>
    <derivirana_varijabla naziv="DomainObject.Predmet.ProtustrankaFormated_1">  AZI AGRO d.o.o. zastupanog po punomoćniku Norbert Žmegač-Kunić</derivirana_varijabla>
  </DomainObject.Predmet.ProtustrankaFormated>
  <DomainObject.Predmet.ProtustrankaFormatedOIB>
    <izvorni_sadrzaj>  AZI AGRO d.o.o., OIB 59705746953 zastupanog po punomoćniku Norbert Žmegač-Kunić</izvorni_sadrzaj>
    <derivirana_varijabla naziv="DomainObject.Predmet.ProtustrankaFormatedOIB_1">  AZI AGRO d.o.o., OIB 59705746953 zastupanog po punomoćniku Norbert Žmegač-Kunić</derivirana_varijabla>
  </DomainObject.Predmet.ProtustrankaFormatedOIB>
  <DomainObject.Predmet.ProtustrankaFormatedWithAdress>
    <izvorni_sadrzaj> AZI AGRO d.o.o., Braće Radić 22, 10316 Topolje zastupanog po punomoćniku Norbert Žmegač-Kunić</izvorni_sadrzaj>
    <derivirana_varijabla naziv="DomainObject.Predmet.ProtustrankaFormatedWithAdress_1"> AZI AGRO d.o.o., Braće Radić 22, 10316 Topolje zastupanog po punomoćniku Norbert Žmegač-Kunić</derivirana_varijabla>
  </DomainObject.Predmet.ProtustrankaFormatedWithAdress>
  <DomainObject.Predmet.ProtustrankaFormatedWithAdressOIB>
    <izvorni_sadrzaj> AZI AGRO d.o.o., OIB 59705746953, Braće Radić 22, 10316 Topolje zastupanog po punomoćniku Norbert Žmegač-Kunić</izvorni_sadrzaj>
    <derivirana_varijabla naziv="DomainObject.Predmet.ProtustrankaFormatedWithAdressOIB_1"> AZI AGRO d.o.o., OIB 59705746953, Braće Radić 22, 10316 Topolje zastupanog po punomoćniku Norbert Žmegač-Kunić</derivirana_varijabla>
  </DomainObject.Predmet.ProtustrankaFormatedWithAdressOIB>
  <DomainObject.Predmet.ProtustrankaWithAdress>
    <izvorni_sadrzaj>AZI AGRO d.o.o. Braće Radić 22, 10316 Topolje</izvorni_sadrzaj>
    <derivirana_varijabla naziv="DomainObject.Predmet.ProtustrankaWithAdress_1">AZI AGRO d.o.o. Braće Radić 22, 10316 Topolje</derivirana_varijabla>
  </DomainObject.Predmet.ProtustrankaWithAdress>
  <DomainObject.Predmet.ProtustrankaWithAdressOIB>
    <izvorni_sadrzaj>AZI AGRO d.o.o., OIB 59705746953, Braće Radić 22, 10316 Topolje</izvorni_sadrzaj>
    <derivirana_varijabla naziv="DomainObject.Predmet.ProtustrankaWithAdressOIB_1">AZI AGRO d.o.o., OIB 59705746953, Braće Radić 22, 10316 Topolje</derivirana_varijabla>
  </DomainObject.Predmet.ProtustrankaWithAdressOIB>
  <DomainObject.Predmet.ProtustrankaNazivFormated>
    <izvorni_sadrzaj>AZI AGRO d.o.o.</izvorni_sadrzaj>
    <derivirana_varijabla naziv="DomainObject.Predmet.ProtustrankaNazivFormated_1">AZI AGRO d.o.o.</derivirana_varijabla>
  </DomainObject.Predmet.ProtustrankaNazivFormated>
  <DomainObject.Predmet.ProtustrankaNazivFormatedOIB>
    <izvorni_sadrzaj>AZI AGRO d.o.o., OIB 59705746953</izvorni_sadrzaj>
    <derivirana_varijabla naziv="DomainObject.Predmet.ProtustrankaNazivFormatedOIB_1">AZI AGRO d.o.o., OIB 59705746953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AZI AGRO d.o.o. zastupanog po punomoćniku Norbert Žmegač-Kunić</item>
    </izvorni_sadrzaj>
    <derivirana_varijabla naziv="DomainObject.Predmet.ProtuStrankaListFormated_1">
      <item>AZI AGRO d.o.o. zastupanog po punomoćniku Norbert Žmegač-Kunić</item>
    </derivirana_varijabla>
  </DomainObject.Predmet.ProtuStrankaListFormated>
  <DomainObject.Predmet.ProtuStrankaListFormatedOIB>
    <izvorni_sadrzaj>
      <item>AZI AGRO d.o.o., OIB 59705746953 zastupanog po punomoćniku Norbert Žmegač-Kunić</item>
    </izvorni_sadrzaj>
    <derivirana_varijabla naziv="DomainObject.Predmet.ProtuStrankaListFormatedOIB_1">
      <item>AZI AGRO d.o.o., OIB 59705746953 zastupanog po punomoćniku Norbert Žmegač-Kunić</item>
    </derivirana_varijabla>
  </DomainObject.Predmet.ProtuStrankaListFormatedOIB>
  <DomainObject.Predmet.ProtuStrankaListFormatedWithAdress>
    <izvorni_sadrzaj>
      <item>AZI AGRO d.o.o., Braće Radić 22, 10316 Topolje zastupanog po punomoćniku Norbert Žmegač-Kunić</item>
    </izvorni_sadrzaj>
    <derivirana_varijabla naziv="DomainObject.Predmet.ProtuStrankaListFormatedWithAdress_1">
      <item>AZI AGRO d.o.o., Braće Radić 22, 10316 Topolje zastupanog po punomoćniku Norbert Žmegač-Kunić</item>
    </derivirana_varijabla>
  </DomainObject.Predmet.ProtuStrankaListFormatedWithAdress>
  <DomainObject.Predmet.ProtuStrankaListFormatedWithAdressOIB>
    <izvorni_sadrzaj>
      <item>AZI AGRO d.o.o., OIB 59705746953, Braće Radić 22, 10316 Topolje zastupanog po punomoćniku Norbert Žmegač-Kunić</item>
    </izvorni_sadrzaj>
    <derivirana_varijabla naziv="DomainObject.Predmet.ProtuStrankaListFormatedWithAdressOIB_1">
      <item>AZI AGRO d.o.o., OIB 59705746953, Braće Radić 22, 10316 Topolje zastupanog po punomoćniku Norbert Žmegač-Kunić</item>
    </derivirana_varijabla>
  </DomainObject.Predmet.ProtuStrankaListFormatedWithAdressOIB>
  <DomainObject.Predmet.ProtuStrankaListNazivFormated>
    <izvorni_sadrzaj>
      <item>AZI AGRO d.o.o.</item>
    </izvorni_sadrzaj>
    <derivirana_varijabla naziv="DomainObject.Predmet.ProtuStrankaListNazivFormated_1">
      <item>AZI AGRO d.o.o.</item>
    </derivirana_varijabla>
  </DomainObject.Predmet.ProtuStrankaListNazivFormated>
  <DomainObject.Predmet.ProtuStrankaListNazivFormatedOIB>
    <izvorni_sadrzaj>
      <item>AZI AGRO d.o.o., OIB 59705746953</item>
    </izvorni_sadrzaj>
    <derivirana_varijabla naziv="DomainObject.Predmet.ProtuStrankaListNazivFormatedOIB_1">
      <item>AZI AGRO d.o.o., OIB 59705746953</item>
    </derivirana_varijabla>
  </DomainObject.Predmet.ProtuStrankaListNazivFormatedOIB>
  <DomainObject.Predmet.OstaliListFormated>
    <izvorni_sadrzaj>
      <item>Norbert Žmegač-Kunić punomoćnik sudionika u postupku AZI AGRO d.o.o.</item>
    </izvorni_sadrzaj>
    <derivirana_varijabla naziv="DomainObject.Predmet.OstaliListFormated_1">
      <item>Norbert Žmegač-Kunić punomoćnik sudionika u postupku AZI AGRO d.o.o.</item>
    </derivirana_varijabla>
  </DomainObject.Predmet.OstaliListFormated>
  <DomainObject.Predmet.OstaliListFormatedOIB>
    <izvorni_sadrzaj>
      <item>Norbert Žmegač-Kunić, OIB 06734320877 punomoćnik sudionika u postupku AZI AGRO d.o.o.</item>
    </izvorni_sadrzaj>
    <derivirana_varijabla naziv="DomainObject.Predmet.OstaliListFormatedOIB_1">
      <item>Norbert Žmegač-Kunić, OIB 06734320877 punomoćnik sudionika u postupku AZI AGRO d.o.o.</item>
    </derivirana_varijabla>
  </DomainObject.Predmet.OstaliListFormatedOIB>
  <DomainObject.Predmet.OstaliListFormatedWithAdress>
    <izvorni_sadrzaj>
      <item>Norbert Žmegač-Kunić, Franje Moguša 19, 10310 Ivanić-Grad punomoćnik sudionika u postupku AZI AGRO d.o.o.</item>
    </izvorni_sadrzaj>
    <derivirana_varijabla naziv="DomainObject.Predmet.OstaliListFormatedWithAdress_1">
      <item>Norbert Žmegač-Kunić, Franje Moguša 19, 10310 Ivanić-Grad punomoćnik sudionika u postupku AZI AGRO d.o.o.</item>
    </derivirana_varijabla>
  </DomainObject.Predmet.OstaliListFormatedWithAdress>
  <DomainObject.Predmet.OstaliListFormatedWithAdressOIB>
    <izvorni_sadrzaj>
      <item>Norbert Žmegač-Kunić, OIB 06734320877, Franje Moguša 19, 10310 Ivanić-Grad punomoćnik sudionika u postupku AZI AGRO d.o.o.</item>
    </izvorni_sadrzaj>
    <derivirana_varijabla naziv="DomainObject.Predmet.OstaliListFormatedWithAdressOIB_1">
      <item>Norbert Žmegač-Kunić, OIB 06734320877, Franje Moguša 19, 10310 Ivanić-Grad punomoćnik sudionika u postupku AZI AGRO d.o.o.</item>
    </derivirana_varijabla>
  </DomainObject.Predmet.OstaliListFormatedWithAdressOIB>
  <DomainObject.Predmet.OstaliListNazivFormated>
    <izvorni_sadrzaj>
      <item>Norbert Žmegač-Kunić</item>
    </izvorni_sadrzaj>
    <derivirana_varijabla naziv="DomainObject.Predmet.OstaliListNazivFormated_1">
      <item>Norbert Žmegač-Kunić</item>
    </derivirana_varijabla>
  </DomainObject.Predmet.OstaliListNazivFormated>
  <DomainObject.Predmet.OstaliListNazivFormatedOIB>
    <izvorni_sadrzaj>
      <item>Norbert Žmegač-Kunić, OIB 06734320877</item>
    </izvorni_sadrzaj>
    <derivirana_varijabla naziv="DomainObject.Predmet.OstaliListNazivFormatedOIB_1">
      <item>Norbert Žmegač-Kunić, OIB 06734320877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AZI AGRO d.o.o.</izvorni_sadrzaj>
    <derivirana_varijabla naziv="DomainObject.Predmet.ProtustrankaIDrugi_1">AZI 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AZI AGRO d.o.o., OIB 59705746953, Braće Radić 22, 10316 Topolje</izvorni_sadrzaj>
    <derivirana_varijabla naziv="DomainObject.Predmet.ProtustrankaIDrugiAdressOIB_1">AZI AGRO d.o.o., OIB 59705746953, Braće Radić 22, 10316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AZI AGRO d.o.o.</item>
      <item>Norbert Žmegač-Kunić</item>
    </izvorni_sadrzaj>
    <derivirana_varijabla naziv="DomainObject.Predmet.SudioniciListNaziv_1">
      <item>FINA Regionalni centar Zagreb</item>
      <item>AZI AGRO d.o.o.</item>
      <item>Norbert Žmegač-Kunić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AZI AGRO d.o.o., OIB 59705746953, Braće Radić 22,10316 Topolje</item>
      <item>Norbert Žmegač-Kunić, OIB 06734320877, Franje Moguša 19,10310 Ivanić-Grad</item>
    </izvorni_sadrzaj>
    <derivirana_varijabla naziv="DomainObject.Predmet.SudioniciListAdressOIB_1">
      <item>FINA Regionalni centar Zagreb, OIB 85821130368, Trg svibanjskih žrtava 1995. 1,10000 Zagreb</item>
      <item>AZI AGRO d.o.o., OIB 59705746953, Braće Radić 22,10316 Topolje</item>
      <item>Norbert Žmegač-Kunić, OIB 06734320877, Franje Moguša 19,10310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59705746953</item>
      <item>, OIB 06734320877</item>
    </izvorni_sadrzaj>
    <derivirana_varijabla naziv="DomainObject.Predmet.SudioniciListNazivOIB_1">
      <item>, OIB 85821130368</item>
      <item>, OIB 59705746953</item>
      <item>, OIB 06734320877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1337</properties:Characters>
  <properties:Lines>48</properties:Lines>
  <properties:Paragraphs>17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2016-01-15T10:34:00Z</cp:lastPrinted>
  <dcterms:modified xmlns:xsi="http://www.w3.org/2001/XMLSchema-instance" xsi:type="dcterms:W3CDTF">2016-01-15T10:34:00Z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