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D3B26" w:rsidP="001D3B26" w:rsidRDefault="001D3B26" w14:paraId="465E70F3" w14:textId="77777777">
      <w:pPr>
        <w15:collapsed w:val="false"/>
      </w:pPr>
    </w:p>
    <w:p w:rsidR="00140E3E" w:rsidP="00607973" w:rsidRDefault="00140E3E" w14:paraId="301FEA87" w14:textId="77777777">
      <w:r>
        <w:t xml:space="preserve">      </w:t>
      </w:r>
      <w:r w:rsidR="00607973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0CC7" w:rsidP="00361F1A" w:rsidRDefault="00C70CC7" w14:paraId="53750520" w14:textId="77777777">
      <w:pPr>
        <w:rPr>
          <w:rFonts w:ascii="Arial" w:hAnsi="Arial" w:cs="Arial"/>
        </w:rPr>
      </w:pPr>
    </w:p>
    <w:p w:rsidRPr="00F664E5" w:rsidR="00361F1A" w:rsidP="00361F1A" w:rsidRDefault="00361F1A" w14:paraId="4B526C6C" w14:textId="77777777">
      <w:pPr>
        <w:rPr>
          <w:rFonts w:ascii="Arial" w:hAnsi="Arial" w:cs="Arial"/>
        </w:rPr>
      </w:pPr>
      <w:r w:rsidRPr="00F664E5">
        <w:rPr>
          <w:rFonts w:ascii="Arial" w:hAnsi="Arial" w:cs="Arial"/>
        </w:rPr>
        <w:t xml:space="preserve">REPUBLIKA HRVATSKA </w:t>
      </w:r>
    </w:p>
    <w:p w:rsidRPr="00F664E5" w:rsidR="00361F1A" w:rsidP="00361F1A" w:rsidRDefault="00361F1A" w14:paraId="3416563C" w14:textId="77777777">
      <w:pPr>
        <w:rPr>
          <w:rFonts w:ascii="Arial" w:hAnsi="Arial" w:cs="Arial"/>
        </w:rPr>
      </w:pPr>
      <w:r w:rsidRPr="00F664E5">
        <w:rPr>
          <w:rFonts w:ascii="Arial" w:hAnsi="Arial" w:cs="Arial"/>
        </w:rPr>
        <w:t>Trgovački sud u Zagrebu</w:t>
      </w:r>
    </w:p>
    <w:p w:rsidRPr="00F664E5" w:rsidR="00361F1A" w:rsidP="00361F1A" w:rsidRDefault="00AB2061" w14:paraId="57F6FDF5" w14:textId="77777777">
      <w:pPr>
        <w:rPr>
          <w:rFonts w:ascii="Arial" w:hAnsi="Arial" w:cs="Arial"/>
        </w:rPr>
      </w:pPr>
      <w:r w:rsidRPr="00AB2061">
        <w:rPr>
          <w:rFonts w:ascii="Arial" w:hAnsi="Arial" w:cs="Arial"/>
        </w:rPr>
        <w:t>Zagreb, Trg Johna Fitzgeralda Kennedyja 11</w:t>
      </w:r>
    </w:p>
    <w:p w:rsidRPr="00FC6E2A" w:rsidR="00361F1A" w:rsidP="00361F1A" w:rsidRDefault="00361F1A" w14:paraId="397988C1" w14:textId="77777777">
      <w:pPr>
        <w:rPr>
          <w:rFonts w:ascii="Arial" w:hAnsi="Arial" w:cs="Arial"/>
          <w:color w:val="000000" w:themeColor="text1"/>
        </w:rPr>
      </w:pPr>
      <w:r w:rsidRPr="00F664E5">
        <w:rPr>
          <w:rFonts w:ascii="Arial" w:hAnsi="Arial" w:cs="Arial"/>
        </w:rPr>
        <w:t>                                                                                  </w:t>
      </w:r>
      <w:r w:rsidRPr="00F664E5" w:rsidR="00DC7F55">
        <w:rPr>
          <w:rFonts w:ascii="Arial" w:hAnsi="Arial" w:cs="Arial"/>
        </w:rPr>
        <w:t>                   </w:t>
      </w:r>
      <w:r w:rsidRPr="00F664E5">
        <w:rPr>
          <w:rFonts w:ascii="Arial" w:hAnsi="Arial" w:cs="Arial"/>
        </w:rPr>
        <w:t> </w:t>
      </w:r>
      <w:r w:rsidR="00B43949">
        <w:rPr>
          <w:rFonts w:ascii="Arial" w:hAnsi="Arial" w:cs="Arial"/>
        </w:rPr>
        <w:t xml:space="preserve">    </w:t>
      </w:r>
      <w:r w:rsidRPr="00F664E5">
        <w:rPr>
          <w:rFonts w:ascii="Arial" w:hAnsi="Arial" w:cs="Arial"/>
        </w:rPr>
        <w:t xml:space="preserve"> </w:t>
      </w:r>
      <w:r w:rsidR="00A8533F">
        <w:rPr>
          <w:rFonts w:ascii="Arial" w:hAnsi="Arial" w:cs="Arial"/>
        </w:rPr>
        <w:t xml:space="preserve">   </w:t>
      </w:r>
      <w:r w:rsidR="00A1469A">
        <w:rPr>
          <w:rFonts w:ascii="Arial" w:hAnsi="Arial" w:cs="Arial"/>
        </w:rPr>
        <w:t xml:space="preserve">   </w:t>
      </w:r>
      <w:r w:rsidR="000D7A88">
        <w:rPr>
          <w:rFonts w:ascii="Arial" w:hAnsi="Arial" w:cs="Arial"/>
        </w:rPr>
        <w:t xml:space="preserve"> </w:t>
      </w:r>
      <w:r w:rsidRPr="00F664E5" w:rsidR="009272E6">
        <w:rPr>
          <w:rFonts w:ascii="Arial" w:hAnsi="Arial" w:cs="Arial"/>
        </w:rPr>
        <w:t>St</w:t>
      </w:r>
      <w:r w:rsidRPr="00F664E5" w:rsidR="00B057A7">
        <w:rPr>
          <w:rFonts w:ascii="Arial" w:hAnsi="Arial" w:cs="Arial"/>
        </w:rPr>
        <w:t>-</w:t>
      </w:r>
      <w:r w:rsidR="0084184B">
        <w:rPr>
          <w:rFonts w:ascii="Arial" w:hAnsi="Arial" w:cs="Arial"/>
          <w:color w:val="000000" w:themeColor="text1"/>
        </w:rPr>
        <w:t>652</w:t>
      </w:r>
      <w:r w:rsidR="006B43A4">
        <w:rPr>
          <w:rFonts w:ascii="Arial" w:hAnsi="Arial" w:cs="Arial"/>
          <w:color w:val="000000" w:themeColor="text1"/>
        </w:rPr>
        <w:t>/202</w:t>
      </w:r>
      <w:r w:rsidR="00DB7D3A">
        <w:rPr>
          <w:rFonts w:ascii="Arial" w:hAnsi="Arial" w:cs="Arial"/>
          <w:color w:val="000000" w:themeColor="text1"/>
        </w:rPr>
        <w:t>6</w:t>
      </w:r>
    </w:p>
    <w:p w:rsidRPr="00F664E5" w:rsidR="00361F1A" w:rsidP="00361F1A" w:rsidRDefault="00361F1A" w14:paraId="06802B69" w14:textId="77777777">
      <w:pPr>
        <w:rPr>
          <w:rFonts w:ascii="Arial" w:hAnsi="Arial" w:cs="Arial"/>
        </w:rPr>
      </w:pPr>
    </w:p>
    <w:p w:rsidRPr="00F664E5" w:rsidR="00361F1A" w:rsidP="00361F1A" w:rsidRDefault="00361F1A" w14:paraId="7E0DFFB5" w14:textId="77777777">
      <w:pPr>
        <w:jc w:val="both"/>
        <w:rPr>
          <w:rFonts w:ascii="Arial" w:hAnsi="Arial" w:cs="Arial"/>
          <w:sz w:val="40"/>
          <w:szCs w:val="40"/>
        </w:rPr>
      </w:pPr>
      <w:r w:rsidRPr="00F664E5">
        <w:rPr>
          <w:rFonts w:ascii="Arial" w:hAnsi="Arial" w:cs="Arial"/>
        </w:rPr>
        <w:t>           Trgovački sud u Zagrebu, u skraćenom stečajnom postupku temeljem odredbe članka 430. Stečajnog zakona (“Narodne novine</w:t>
      </w:r>
      <w:r w:rsidRPr="00F664E5" w:rsidR="00CA1C2A">
        <w:rPr>
          <w:rFonts w:ascii="Arial" w:hAnsi="Arial" w:cs="Arial"/>
        </w:rPr>
        <w:t>” broj 71/15</w:t>
      </w:r>
      <w:r w:rsidRPr="00F664E5" w:rsidR="006C325F">
        <w:rPr>
          <w:rFonts w:ascii="Arial" w:hAnsi="Arial" w:cs="Arial"/>
        </w:rPr>
        <w:t xml:space="preserve"> i 104/17</w:t>
      </w:r>
      <w:r w:rsidRPr="00F664E5" w:rsidR="00CA1C2A">
        <w:rPr>
          <w:rFonts w:ascii="Arial" w:hAnsi="Arial" w:cs="Arial"/>
        </w:rPr>
        <w:t xml:space="preserve">, dalje: SZ), dana </w:t>
      </w:r>
      <w:r w:rsidRPr="00F664E5" w:rsidR="00B53811">
        <w:rPr>
          <w:rFonts w:ascii="Arial" w:hAnsi="Arial" w:cs="Arial"/>
        </w:rPr>
        <w:t xml:space="preserve"> </w:t>
      </w:r>
      <w:proofErr w:type="spellStart"/>
      <w:r w:rsidR="002B2C0E">
        <w:rPr>
          <w:rFonts w:ascii="Arial" w:hAnsi="Arial" w:cs="Arial"/>
          <w:color w:val="000000" w:themeColor="text1"/>
        </w:rPr>
        <w:t>2</w:t>
      </w:r>
      <w:r w:rsidR="00625488">
        <w:rPr>
          <w:rFonts w:ascii="Arial" w:hAnsi="Arial" w:cs="Arial"/>
          <w:color w:val="000000" w:themeColor="text1"/>
        </w:rPr>
        <w:t>3</w:t>
      </w:r>
      <w:r w:rsidR="002B2C0E">
        <w:rPr>
          <w:rFonts w:ascii="Arial" w:hAnsi="Arial" w:cs="Arial"/>
          <w:color w:val="000000" w:themeColor="text1"/>
        </w:rPr>
        <w:t>.travnja</w:t>
      </w:r>
      <w:proofErr w:type="spellEnd"/>
      <w:r w:rsidR="00520331">
        <w:rPr>
          <w:rFonts w:ascii="Arial" w:hAnsi="Arial" w:cs="Arial"/>
          <w:color w:val="000000" w:themeColor="text1"/>
        </w:rPr>
        <w:t xml:space="preserve"> </w:t>
      </w:r>
      <w:proofErr w:type="spellStart"/>
      <w:r w:rsidR="00520331">
        <w:rPr>
          <w:rFonts w:ascii="Arial" w:hAnsi="Arial" w:cs="Arial"/>
          <w:color w:val="000000" w:themeColor="text1"/>
        </w:rPr>
        <w:t>2026</w:t>
      </w:r>
      <w:r w:rsidR="00931D96">
        <w:rPr>
          <w:rFonts w:ascii="Arial" w:hAnsi="Arial" w:cs="Arial"/>
        </w:rPr>
        <w:t>.</w:t>
      </w:r>
      <w:r w:rsidR="008E1D8B">
        <w:rPr>
          <w:rFonts w:ascii="Arial" w:hAnsi="Arial" w:cs="Arial"/>
        </w:rPr>
        <w:t>,</w:t>
      </w:r>
      <w:r w:rsidRPr="00F664E5">
        <w:rPr>
          <w:rFonts w:ascii="Arial" w:hAnsi="Arial" w:cs="Arial"/>
        </w:rPr>
        <w:t>objavljuje</w:t>
      </w:r>
      <w:proofErr w:type="spellEnd"/>
      <w:r w:rsidRPr="00F664E5">
        <w:rPr>
          <w:rFonts w:ascii="Arial" w:hAnsi="Arial" w:cs="Arial"/>
        </w:rPr>
        <w:t>:</w:t>
      </w:r>
    </w:p>
    <w:p w:rsidR="005F4C51" w:rsidP="00361F1A" w:rsidRDefault="005F4C51" w14:paraId="7A17B52B" w14:textId="77777777">
      <w:pPr>
        <w:jc w:val="center"/>
        <w:rPr>
          <w:rFonts w:ascii="Arial" w:hAnsi="Arial" w:cs="Arial"/>
          <w:b/>
          <w:bCs/>
        </w:rPr>
      </w:pPr>
    </w:p>
    <w:p w:rsidRPr="00F664E5" w:rsidR="00361F1A" w:rsidP="00361F1A" w:rsidRDefault="00361F1A" w14:paraId="7A8E1A8B" w14:textId="77777777">
      <w:pPr>
        <w:jc w:val="center"/>
        <w:rPr>
          <w:rFonts w:ascii="Arial" w:hAnsi="Arial" w:cs="Arial"/>
          <w:b/>
          <w:bCs/>
        </w:rPr>
      </w:pPr>
      <w:r w:rsidRPr="00F664E5">
        <w:rPr>
          <w:rFonts w:ascii="Arial" w:hAnsi="Arial" w:cs="Arial"/>
          <w:b/>
          <w:bCs/>
        </w:rPr>
        <w:t>O G L A S</w:t>
      </w:r>
    </w:p>
    <w:p w:rsidRPr="00F664E5" w:rsidR="00361F1A" w:rsidP="000627CE" w:rsidRDefault="00361F1A" w14:paraId="389D444D" w14:textId="77777777">
      <w:pPr>
        <w:jc w:val="both"/>
        <w:rPr>
          <w:rFonts w:ascii="Arial" w:hAnsi="Arial" w:cs="Arial"/>
          <w:b/>
          <w:bCs/>
        </w:rPr>
      </w:pPr>
    </w:p>
    <w:p w:rsidR="002D0EDE" w:rsidP="00C83397" w:rsidRDefault="009829C8" w14:paraId="045216EB" w14:textId="77777777">
      <w:pPr>
        <w:jc w:val="both"/>
        <w:rPr>
          <w:rFonts w:ascii="Arial" w:hAnsi="Arial" w:cs="Arial"/>
        </w:rPr>
      </w:pPr>
      <w:r w:rsidRPr="00F664E5">
        <w:rPr>
          <w:rFonts w:ascii="Arial" w:hAnsi="Arial" w:cs="Arial"/>
        </w:rPr>
        <w:t>I          </w:t>
      </w:r>
      <w:r w:rsidRPr="00F664E5" w:rsidR="00361F1A">
        <w:rPr>
          <w:rFonts w:ascii="Arial" w:hAnsi="Arial" w:cs="Arial"/>
        </w:rPr>
        <w:t>Za</w:t>
      </w:r>
      <w:r w:rsidRPr="00F664E5" w:rsidR="00C047FA">
        <w:rPr>
          <w:rFonts w:ascii="Arial" w:hAnsi="Arial" w:cs="Arial"/>
        </w:rPr>
        <w:t xml:space="preserve"> </w:t>
      </w:r>
      <w:r w:rsidR="00A02CF0">
        <w:rPr>
          <w:rFonts w:ascii="Arial" w:hAnsi="Arial" w:cs="Arial"/>
        </w:rPr>
        <w:t xml:space="preserve"> </w:t>
      </w:r>
      <w:proofErr w:type="spellStart"/>
      <w:r w:rsidRPr="0084184B" w:rsidR="0084184B">
        <w:rPr>
          <w:rFonts w:ascii="Arial" w:hAnsi="Arial" w:cs="Arial"/>
        </w:rPr>
        <w:t>TRIPOLITANA</w:t>
      </w:r>
      <w:proofErr w:type="spellEnd"/>
      <w:r w:rsidRPr="0084184B" w:rsidR="0084184B">
        <w:rPr>
          <w:rFonts w:ascii="Arial" w:hAnsi="Arial" w:cs="Arial"/>
        </w:rPr>
        <w:t xml:space="preserve"> </w:t>
      </w:r>
      <w:proofErr w:type="spellStart"/>
      <w:r w:rsidRPr="0084184B" w:rsidR="0084184B">
        <w:rPr>
          <w:rFonts w:ascii="Arial" w:hAnsi="Arial" w:cs="Arial"/>
        </w:rPr>
        <w:t>TRADE</w:t>
      </w:r>
      <w:proofErr w:type="spellEnd"/>
      <w:r w:rsidRPr="0084184B" w:rsidR="0084184B">
        <w:rPr>
          <w:rFonts w:ascii="Arial" w:hAnsi="Arial" w:cs="Arial"/>
        </w:rPr>
        <w:t xml:space="preserve"> d.o.o., OIB: 12495930065, Zagreb, Trg kralja Petra Svačića 11</w:t>
      </w:r>
      <w:r w:rsidR="0084184B">
        <w:rPr>
          <w:rFonts w:ascii="Arial" w:hAnsi="Arial" w:cs="Arial"/>
        </w:rPr>
        <w:t>.</w:t>
      </w:r>
    </w:p>
    <w:p w:rsidR="00E01101" w:rsidP="00D470B1" w:rsidRDefault="00E01101" w14:paraId="5C45D9C9" w14:textId="77777777">
      <w:pPr>
        <w:jc w:val="both"/>
        <w:rPr>
          <w:rFonts w:ascii="Arial" w:hAnsi="Arial" w:cs="Arial"/>
        </w:rPr>
      </w:pPr>
    </w:p>
    <w:p w:rsidRPr="00FC6E2A" w:rsidR="00361F1A" w:rsidP="00D470B1" w:rsidRDefault="00361F1A" w14:paraId="7EC0D87F" w14:textId="77777777">
      <w:pPr>
        <w:jc w:val="both"/>
        <w:rPr>
          <w:rFonts w:ascii="Arial" w:hAnsi="Arial" w:cs="Arial"/>
          <w:color w:val="000000" w:themeColor="text1"/>
        </w:rPr>
      </w:pPr>
      <w:r w:rsidRPr="00F664E5">
        <w:rPr>
          <w:rFonts w:ascii="Arial" w:hAnsi="Arial" w:cs="Arial"/>
        </w:rPr>
        <w:t xml:space="preserve">II         Iznos duga evidentiran na temelju neizvršenih osnova za plaćanje </w:t>
      </w:r>
      <w:r w:rsidR="00AB2061">
        <w:rPr>
          <w:rFonts w:ascii="Arial" w:hAnsi="Arial" w:cs="Arial"/>
        </w:rPr>
        <w:t>je</w:t>
      </w:r>
      <w:r w:rsidR="005F3A8C">
        <w:rPr>
          <w:rFonts w:ascii="Arial" w:hAnsi="Arial" w:cs="Arial"/>
        </w:rPr>
        <w:t xml:space="preserve"> </w:t>
      </w:r>
      <w:r w:rsidR="0084184B">
        <w:rPr>
          <w:rFonts w:ascii="Arial" w:hAnsi="Arial" w:cs="Arial"/>
        </w:rPr>
        <w:t>6.0</w:t>
      </w:r>
      <w:r w:rsidR="00625488">
        <w:rPr>
          <w:rFonts w:ascii="Arial" w:hAnsi="Arial" w:cs="Arial"/>
        </w:rPr>
        <w:t>3</w:t>
      </w:r>
      <w:r w:rsidR="0084184B">
        <w:rPr>
          <w:rFonts w:ascii="Arial" w:hAnsi="Arial" w:cs="Arial"/>
        </w:rPr>
        <w:t>2,72</w:t>
      </w:r>
      <w:r w:rsidR="007C5FAA">
        <w:rPr>
          <w:rFonts w:ascii="Arial" w:hAnsi="Arial" w:cs="Arial"/>
        </w:rPr>
        <w:t xml:space="preserve"> </w:t>
      </w:r>
      <w:proofErr w:type="spellStart"/>
      <w:r w:rsidR="00107861">
        <w:rPr>
          <w:rFonts w:ascii="Arial" w:hAnsi="Arial" w:cs="Arial"/>
        </w:rPr>
        <w:t>eur</w:t>
      </w:r>
      <w:proofErr w:type="spellEnd"/>
      <w:r w:rsidR="00107861">
        <w:rPr>
          <w:rFonts w:ascii="Arial" w:hAnsi="Arial" w:cs="Arial"/>
        </w:rPr>
        <w:t>.</w:t>
      </w:r>
    </w:p>
    <w:p w:rsidR="00E01101" w:rsidP="00D470B1" w:rsidRDefault="00E01101" w14:paraId="473E703B" w14:textId="77777777">
      <w:pPr>
        <w:jc w:val="both"/>
        <w:rPr>
          <w:rFonts w:ascii="Arial" w:hAnsi="Arial" w:cs="Arial"/>
        </w:rPr>
      </w:pPr>
    </w:p>
    <w:p w:rsidRPr="00F664E5" w:rsidR="00F83AA3" w:rsidP="00D470B1" w:rsidRDefault="00361F1A" w14:paraId="41645715" w14:textId="77777777">
      <w:pPr>
        <w:jc w:val="both"/>
        <w:rPr>
          <w:rFonts w:ascii="Arial" w:hAnsi="Arial" w:cs="Arial"/>
        </w:rPr>
      </w:pPr>
      <w:r w:rsidRPr="00F664E5">
        <w:rPr>
          <w:rFonts w:ascii="Arial" w:hAnsi="Arial" w:cs="Arial"/>
        </w:rPr>
        <w:t xml:space="preserve">III        Pozivaju se osobe ovlaštene za zastupanje dužnika po zakonu u roku 15 dana od dana </w:t>
      </w:r>
      <w:r w:rsidRPr="00F664E5" w:rsidR="007A1051">
        <w:rPr>
          <w:rFonts w:ascii="Arial" w:hAnsi="Arial" w:cs="Arial"/>
        </w:rPr>
        <w:t xml:space="preserve"> </w:t>
      </w:r>
      <w:r w:rsidRPr="00F664E5" w:rsidR="00E31157">
        <w:rPr>
          <w:rFonts w:ascii="Arial" w:hAnsi="Arial" w:cs="Arial"/>
        </w:rPr>
        <w:t xml:space="preserve"> </w:t>
      </w:r>
      <w:r w:rsidRPr="00F664E5">
        <w:rPr>
          <w:rFonts w:ascii="Arial" w:hAnsi="Arial" w:cs="Arial"/>
        </w:rPr>
        <w:t xml:space="preserve">objave oglasa, pozivom na gornji broj spisa, podnijeti sudu javnobilježnički </w:t>
      </w:r>
    </w:p>
    <w:p w:rsidRPr="00F664E5" w:rsidR="00361F1A" w:rsidP="00D470B1" w:rsidRDefault="00361F1A" w14:paraId="416D9DB1" w14:textId="77777777">
      <w:pPr>
        <w:jc w:val="both"/>
        <w:rPr>
          <w:rFonts w:ascii="Arial" w:hAnsi="Arial" w:cs="Arial"/>
        </w:rPr>
      </w:pPr>
      <w:r w:rsidRPr="00F664E5">
        <w:rPr>
          <w:rFonts w:ascii="Arial" w:hAnsi="Arial" w:cs="Arial"/>
        </w:rPr>
        <w:t xml:space="preserve">ovjerovljen </w:t>
      </w:r>
      <w:r w:rsidRPr="00F664E5" w:rsidR="007A1051">
        <w:rPr>
          <w:rFonts w:ascii="Arial" w:hAnsi="Arial" w:cs="Arial"/>
        </w:rPr>
        <w:t xml:space="preserve"> </w:t>
      </w:r>
      <w:r w:rsidRPr="00F664E5">
        <w:rPr>
          <w:rFonts w:ascii="Arial" w:hAnsi="Arial" w:cs="Arial"/>
        </w:rPr>
        <w:t>popis imovine i obveza na propisanom obrascu.</w:t>
      </w:r>
    </w:p>
    <w:p w:rsidRPr="00F664E5" w:rsidR="006A22CF" w:rsidP="00D470B1" w:rsidRDefault="006A22CF" w14:paraId="254759B5" w14:textId="77777777">
      <w:pPr>
        <w:jc w:val="both"/>
        <w:rPr>
          <w:rFonts w:ascii="Arial" w:hAnsi="Arial" w:cs="Arial"/>
        </w:rPr>
      </w:pPr>
    </w:p>
    <w:p w:rsidRPr="00F664E5" w:rsidR="00361F1A" w:rsidP="00E31157" w:rsidRDefault="00E31157" w14:paraId="3D493664" w14:textId="77777777">
      <w:pPr>
        <w:jc w:val="both"/>
        <w:rPr>
          <w:rFonts w:ascii="Arial" w:hAnsi="Arial" w:cs="Arial"/>
        </w:rPr>
      </w:pPr>
      <w:r w:rsidRPr="00F664E5">
        <w:rPr>
          <w:rFonts w:ascii="Arial" w:hAnsi="Arial" w:cs="Arial"/>
        </w:rPr>
        <w:t>IV     </w:t>
      </w:r>
      <w:r w:rsidRPr="00F664E5" w:rsidR="00361F1A">
        <w:rPr>
          <w:rFonts w:ascii="Arial" w:hAnsi="Arial" w:cs="Arial"/>
        </w:rPr>
        <w:t xml:space="preserve">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Pr="00F664E5" w:rsidR="006A22CF" w:rsidP="00D470B1" w:rsidRDefault="006A22CF" w14:paraId="3CB878AA" w14:textId="77777777">
      <w:pPr>
        <w:jc w:val="both"/>
        <w:rPr>
          <w:rFonts w:ascii="Arial" w:hAnsi="Arial" w:cs="Arial"/>
        </w:rPr>
      </w:pPr>
    </w:p>
    <w:p w:rsidRPr="00F664E5" w:rsidR="007A1051" w:rsidP="00361F1A" w:rsidRDefault="00361F1A" w14:paraId="0BF9DF89" w14:textId="77777777">
      <w:pPr>
        <w:jc w:val="both"/>
        <w:rPr>
          <w:rFonts w:ascii="Arial" w:hAnsi="Arial" w:cs="Arial"/>
        </w:rPr>
      </w:pPr>
      <w:r w:rsidRPr="00F664E5">
        <w:rPr>
          <w:rFonts w:ascii="Arial" w:hAnsi="Arial" w:cs="Arial"/>
        </w:rPr>
        <w:t>V         UPOZORENJE:</w:t>
      </w:r>
    </w:p>
    <w:p w:rsidRPr="00F664E5" w:rsidR="00361F1A" w:rsidP="00E31157" w:rsidRDefault="00361F1A" w14:paraId="0C015314" w14:textId="77777777">
      <w:pPr>
        <w:jc w:val="both"/>
        <w:rPr>
          <w:rFonts w:ascii="Arial" w:hAnsi="Arial" w:cs="Arial"/>
        </w:rPr>
      </w:pPr>
      <w:r w:rsidRPr="00F664E5">
        <w:rPr>
          <w:rFonts w:ascii="Arial" w:hAnsi="Arial" w:cs="Arial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Pr="00F664E5" w:rsidR="00361F1A" w:rsidP="00E31157" w:rsidRDefault="00361F1A" w14:paraId="29DCE49C" w14:textId="77777777">
      <w:pPr>
        <w:jc w:val="both"/>
        <w:rPr>
          <w:rFonts w:ascii="Arial" w:hAnsi="Arial" w:cs="Arial"/>
        </w:rPr>
      </w:pPr>
      <w:r w:rsidRPr="00F664E5">
        <w:rPr>
          <w:rFonts w:ascii="Arial" w:hAnsi="Arial" w:cs="Arial"/>
        </w:rPr>
        <w:t>U tom slučaju sud će po službenoj dužnosti donijeti rješenje o otvaranju i zaključenju skraćenog stečajnog postupka.</w:t>
      </w:r>
    </w:p>
    <w:p w:rsidRPr="00F664E5" w:rsidR="00361F1A" w:rsidP="00361F1A" w:rsidRDefault="00361F1A" w14:paraId="1A3AECF2" w14:textId="77777777">
      <w:pPr>
        <w:jc w:val="center"/>
        <w:rPr>
          <w:rFonts w:ascii="Arial" w:hAnsi="Arial" w:cs="Arial"/>
        </w:rPr>
      </w:pPr>
    </w:p>
    <w:p w:rsidRPr="00FC6E2A" w:rsidR="002D6087" w:rsidP="0086355B" w:rsidRDefault="0086355B" w14:paraId="61A0C333" w14:textId="77777777">
      <w:pPr>
        <w:ind w:left="2124"/>
        <w:rPr>
          <w:rFonts w:ascii="Arial" w:hAnsi="Arial" w:cs="Arial"/>
          <w:color w:val="000000" w:themeColor="text1"/>
        </w:rPr>
      </w:pPr>
      <w:r w:rsidRPr="00F664E5">
        <w:rPr>
          <w:rFonts w:ascii="Arial" w:hAnsi="Arial" w:cs="Arial"/>
        </w:rPr>
        <w:t xml:space="preserve">                       </w:t>
      </w:r>
      <w:r w:rsidRPr="00F664E5" w:rsidR="00361F1A">
        <w:rPr>
          <w:rFonts w:ascii="Arial" w:hAnsi="Arial" w:cs="Arial"/>
        </w:rPr>
        <w:t xml:space="preserve">Zagreb, </w:t>
      </w:r>
      <w:proofErr w:type="spellStart"/>
      <w:r w:rsidR="002B2C0E">
        <w:rPr>
          <w:rFonts w:ascii="Arial" w:hAnsi="Arial" w:cs="Arial"/>
          <w:color w:val="000000" w:themeColor="text1"/>
        </w:rPr>
        <w:t>2</w:t>
      </w:r>
      <w:r w:rsidR="00625488">
        <w:rPr>
          <w:rFonts w:ascii="Arial" w:hAnsi="Arial" w:cs="Arial"/>
          <w:color w:val="000000" w:themeColor="text1"/>
        </w:rPr>
        <w:t>3</w:t>
      </w:r>
      <w:r w:rsidR="002B2C0E">
        <w:rPr>
          <w:rFonts w:ascii="Arial" w:hAnsi="Arial" w:cs="Arial"/>
          <w:color w:val="000000" w:themeColor="text1"/>
        </w:rPr>
        <w:t>.travnja</w:t>
      </w:r>
      <w:proofErr w:type="spellEnd"/>
      <w:r w:rsidR="00520331">
        <w:rPr>
          <w:rFonts w:ascii="Arial" w:hAnsi="Arial" w:cs="Arial"/>
          <w:color w:val="000000" w:themeColor="text1"/>
        </w:rPr>
        <w:t xml:space="preserve"> 2026</w:t>
      </w:r>
      <w:r w:rsidRPr="00FC6E2A" w:rsidR="00E31157">
        <w:rPr>
          <w:rFonts w:ascii="Arial" w:hAnsi="Arial" w:cs="Arial"/>
          <w:color w:val="000000" w:themeColor="text1"/>
        </w:rPr>
        <w:t>.</w:t>
      </w:r>
    </w:p>
    <w:p w:rsidRPr="00F664E5" w:rsidR="00451D82" w:rsidP="00D470B1" w:rsidRDefault="00422F97" w14:paraId="6F6D59B6" w14:textId="77777777">
      <w:pPr>
        <w:ind w:left="4956"/>
        <w:jc w:val="right"/>
        <w:rPr>
          <w:rFonts w:ascii="Arial" w:hAnsi="Arial" w:cs="Arial"/>
        </w:rPr>
      </w:pPr>
      <w:r w:rsidRPr="00F664E5">
        <w:rPr>
          <w:rFonts w:ascii="Arial" w:hAnsi="Arial" w:cs="Arial"/>
        </w:rPr>
        <w:tab/>
      </w:r>
      <w:r w:rsidRPr="00F664E5">
        <w:rPr>
          <w:rFonts w:ascii="Arial" w:hAnsi="Arial" w:cs="Arial"/>
        </w:rPr>
        <w:tab/>
      </w:r>
      <w:r w:rsidRPr="00F664E5" w:rsidR="000D4D4D">
        <w:rPr>
          <w:rFonts w:ascii="Arial" w:hAnsi="Arial" w:cs="Arial"/>
        </w:rPr>
        <w:t xml:space="preserve">                                         </w:t>
      </w:r>
      <w:r w:rsidRPr="00F664E5" w:rsidR="00186133">
        <w:rPr>
          <w:rFonts w:ascii="Arial" w:hAnsi="Arial" w:cs="Arial"/>
        </w:rPr>
        <w:t xml:space="preserve">                                                                                        </w:t>
      </w:r>
      <w:r w:rsidRPr="00F664E5" w:rsidR="00522BDE">
        <w:rPr>
          <w:rFonts w:ascii="Arial" w:hAnsi="Arial" w:cs="Arial"/>
        </w:rPr>
        <w:t xml:space="preserve">                                                                                        </w:t>
      </w:r>
      <w:r w:rsidRPr="00F664E5" w:rsidR="00D81D5C">
        <w:rPr>
          <w:rFonts w:ascii="Arial" w:hAnsi="Arial" w:cs="Arial"/>
        </w:rPr>
        <w:t xml:space="preserve">                                                                                        </w:t>
      </w:r>
      <w:r w:rsidRPr="00F664E5" w:rsidR="00701F29">
        <w:rPr>
          <w:rFonts w:ascii="Arial" w:hAnsi="Arial" w:cs="Arial"/>
        </w:rPr>
        <w:t xml:space="preserve">                                                                                        </w:t>
      </w:r>
      <w:r w:rsidRPr="00F664E5" w:rsidR="00451D82">
        <w:rPr>
          <w:rFonts w:ascii="Arial" w:hAnsi="Arial" w:cs="Arial"/>
        </w:rPr>
        <w:t xml:space="preserve">                                                                                        SUDAC: </w:t>
      </w:r>
    </w:p>
    <w:p w:rsidRPr="00F664E5" w:rsidR="00451D82" w:rsidP="00D470B1" w:rsidRDefault="00451D82" w14:paraId="51178152" w14:textId="77777777">
      <w:pPr>
        <w:jc w:val="right"/>
        <w:rPr>
          <w:rFonts w:ascii="Arial" w:hAnsi="Arial" w:cs="Arial"/>
        </w:rPr>
      </w:pPr>
      <w:r w:rsidRPr="00F664E5">
        <w:rPr>
          <w:rFonts w:ascii="Arial" w:hAnsi="Arial" w:cs="Arial"/>
        </w:rPr>
        <w:t xml:space="preserve">                                                                                     </w:t>
      </w:r>
      <w:r w:rsidRPr="00F664E5" w:rsidR="00D470B1">
        <w:rPr>
          <w:rFonts w:ascii="Arial" w:hAnsi="Arial" w:cs="Arial"/>
        </w:rPr>
        <w:t xml:space="preserve">Sandra </w:t>
      </w:r>
      <w:proofErr w:type="spellStart"/>
      <w:r w:rsidRPr="00F664E5" w:rsidR="00D470B1">
        <w:rPr>
          <w:rFonts w:ascii="Arial" w:hAnsi="Arial" w:cs="Arial"/>
        </w:rPr>
        <w:t>Rotar</w:t>
      </w:r>
      <w:proofErr w:type="spellEnd"/>
    </w:p>
    <w:p w:rsidRPr="00F664E5" w:rsidR="00875AF6" w:rsidP="00AF7C38" w:rsidRDefault="00875AF6" w14:paraId="0DC8F757" w14:textId="77777777">
      <w:pPr>
        <w:rPr>
          <w:rFonts w:ascii="Arial" w:hAnsi="Arial" w:cs="Arial"/>
        </w:rPr>
      </w:pPr>
    </w:p>
    <w:p w:rsidRPr="00F664E5" w:rsidR="00875AF6" w:rsidP="00AF7C38" w:rsidRDefault="00875AF6" w14:paraId="71C58232" w14:textId="77777777">
      <w:pPr>
        <w:rPr>
          <w:rFonts w:ascii="Arial" w:hAnsi="Arial" w:cs="Arial"/>
        </w:rPr>
      </w:pPr>
    </w:p>
    <w:p w:rsidRPr="00F664E5" w:rsidR="00875AF6" w:rsidP="00AF7C38" w:rsidRDefault="00875AF6" w14:paraId="41209DD8" w14:textId="77777777">
      <w:pPr>
        <w:rPr>
          <w:rFonts w:ascii="Arial" w:hAnsi="Arial" w:cs="Arial"/>
        </w:rPr>
      </w:pPr>
    </w:p>
    <w:p w:rsidRPr="00F664E5" w:rsidR="00875AF6" w:rsidP="00AF7C38" w:rsidRDefault="00875AF6" w14:paraId="1B542DAE" w14:textId="77777777">
      <w:pPr>
        <w:rPr>
          <w:rFonts w:ascii="Arial" w:hAnsi="Arial" w:cs="Arial"/>
        </w:rPr>
      </w:pPr>
    </w:p>
    <w:p w:rsidRPr="00F664E5" w:rsidR="00875AF6" w:rsidP="00AF7C38" w:rsidRDefault="00875AF6" w14:paraId="07692742" w14:textId="77777777">
      <w:pPr>
        <w:rPr>
          <w:rFonts w:ascii="Arial" w:hAnsi="Arial" w:cs="Arial"/>
        </w:rPr>
      </w:pPr>
    </w:p>
    <w:p w:rsidRPr="00F664E5" w:rsidR="00875AF6" w:rsidP="00AF7C38" w:rsidRDefault="00875AF6" w14:paraId="6813C78C" w14:textId="77777777">
      <w:pPr>
        <w:rPr>
          <w:rFonts w:ascii="Arial" w:hAnsi="Arial" w:cs="Arial"/>
        </w:rPr>
      </w:pPr>
    </w:p>
    <w:p w:rsidRPr="00F664E5" w:rsidR="00BF7AFA" w:rsidP="00AF7C38" w:rsidRDefault="00BF7AFA" w14:paraId="59DB2504" w14:textId="77777777">
      <w:pPr>
        <w:rPr>
          <w:rFonts w:ascii="Arial" w:hAnsi="Arial" w:cs="Arial"/>
        </w:rPr>
      </w:pPr>
    </w:p>
    <w:p w:rsidRPr="00F664E5" w:rsidR="00AF7C38" w:rsidP="00AF7C38" w:rsidRDefault="00AF7C38" w14:paraId="4727FE84" w14:textId="77777777">
      <w:pPr>
        <w:rPr>
          <w:rFonts w:ascii="Arial" w:hAnsi="Arial" w:cs="Arial"/>
        </w:rPr>
      </w:pPr>
      <w:r w:rsidRPr="00F664E5">
        <w:rPr>
          <w:rFonts w:ascii="Arial" w:hAnsi="Arial" w:cs="Arial"/>
        </w:rPr>
        <w:t>DNA:</w:t>
      </w:r>
    </w:p>
    <w:p w:rsidRPr="00F664E5" w:rsidR="00AF7C38" w:rsidP="00AF7C38" w:rsidRDefault="00AF7C38" w14:paraId="645BF5A7" w14:textId="77777777">
      <w:pPr>
        <w:pStyle w:val="Odlomakpopisa"/>
        <w:numPr>
          <w:ilvl w:val="0"/>
          <w:numId w:val="25"/>
        </w:numPr>
        <w:rPr>
          <w:rFonts w:ascii="Arial" w:hAnsi="Arial" w:cs="Arial"/>
        </w:rPr>
      </w:pPr>
      <w:r w:rsidRPr="00F664E5">
        <w:rPr>
          <w:rFonts w:ascii="Arial" w:hAnsi="Arial" w:cs="Arial"/>
        </w:rPr>
        <w:t>e- oglasna ploča 45 dana – za javnost</w:t>
      </w:r>
    </w:p>
    <w:p w:rsidRPr="00F664E5" w:rsidR="00AF7C38" w:rsidP="00AF7C38" w:rsidRDefault="00AF7C38" w14:paraId="36EBF07E" w14:textId="77777777">
      <w:pPr>
        <w:pStyle w:val="Odlomakpopisa"/>
        <w:numPr>
          <w:ilvl w:val="0"/>
          <w:numId w:val="25"/>
        </w:numPr>
        <w:rPr>
          <w:rFonts w:ascii="Arial" w:hAnsi="Arial" w:cs="Arial"/>
        </w:rPr>
      </w:pPr>
      <w:r w:rsidRPr="00F664E5">
        <w:rPr>
          <w:rFonts w:ascii="Arial" w:hAnsi="Arial" w:cs="Arial"/>
        </w:rPr>
        <w:t>kal.</w:t>
      </w:r>
    </w:p>
    <w:p w:rsidRPr="00F664E5" w:rsidR="00AE0968" w:rsidP="00AF7C38" w:rsidRDefault="00451D82" w14:paraId="1475F009" w14:textId="77777777">
      <w:pPr>
        <w:jc w:val="right"/>
        <w:rPr>
          <w:rFonts w:ascii="Arial" w:hAnsi="Arial" w:cs="Arial"/>
        </w:rPr>
      </w:pPr>
      <w:r w:rsidRPr="00F664E5">
        <w:rPr>
          <w:rFonts w:ascii="Arial" w:hAnsi="Arial" w:cs="Arial"/>
        </w:rPr>
        <w:t xml:space="preserve">                                                                                  </w:t>
      </w:r>
      <w:r w:rsidRPr="00F664E5">
        <w:rPr>
          <w:rFonts w:ascii="Arial" w:hAnsi="Arial" w:cs="Arial"/>
        </w:rPr>
        <w:tab/>
      </w:r>
    </w:p>
    <w:p w:rsidRPr="00F664E5" w:rsidR="00462E8F" w:rsidP="00D470B1" w:rsidRDefault="00422F97" w14:paraId="0B865015" w14:textId="77777777">
      <w:pPr>
        <w:rPr>
          <w:rFonts w:ascii="Arial" w:hAnsi="Arial" w:cs="Arial"/>
        </w:rPr>
      </w:pPr>
      <w:r w:rsidRPr="00F664E5">
        <w:rPr>
          <w:rFonts w:ascii="Arial" w:hAnsi="Arial" w:cs="Arial"/>
        </w:rPr>
        <w:t xml:space="preserve">                                                       </w:t>
      </w:r>
      <w:r w:rsidRPr="00F664E5" w:rsidR="00D470B1">
        <w:rPr>
          <w:rFonts w:ascii="Arial" w:hAnsi="Arial" w:cs="Arial"/>
        </w:rPr>
        <w:t xml:space="preserve">                        </w:t>
      </w:r>
      <w:r w:rsidRPr="00F664E5" w:rsidR="00C15688">
        <w:rPr>
          <w:rFonts w:ascii="Arial" w:hAnsi="Arial" w:cs="Arial"/>
        </w:rPr>
        <w:t xml:space="preserve">                                                                                </w:t>
      </w:r>
      <w:r w:rsidRPr="00F664E5" w:rsidR="00B12DF5">
        <w:rPr>
          <w:rFonts w:ascii="Arial" w:hAnsi="Arial" w:cs="Arial"/>
        </w:rPr>
        <w:t xml:space="preserve">                                                                                        </w:t>
      </w:r>
      <w:r w:rsidRPr="00F664E5" w:rsidR="00443D16">
        <w:rPr>
          <w:rFonts w:ascii="Arial" w:hAnsi="Arial" w:cs="Arial"/>
        </w:rPr>
        <w:t xml:space="preserve">                                                                                        </w:t>
      </w:r>
      <w:r w:rsidRPr="00F664E5" w:rsidR="00715981">
        <w:rPr>
          <w:rFonts w:ascii="Arial" w:hAnsi="Arial" w:cs="Arial"/>
        </w:rPr>
        <w:t xml:space="preserve">                                                                                        </w:t>
      </w:r>
      <w:r w:rsidRPr="00F664E5" w:rsidR="00083E56">
        <w:rPr>
          <w:rFonts w:ascii="Arial" w:hAnsi="Arial" w:cs="Arial"/>
        </w:rPr>
        <w:t xml:space="preserve">                                                                                        </w:t>
      </w:r>
      <w:r w:rsidRPr="00F664E5" w:rsidR="00B03B81">
        <w:rPr>
          <w:rFonts w:ascii="Arial" w:hAnsi="Arial" w:cs="Arial"/>
        </w:rPr>
        <w:t xml:space="preserve">                                                                                        </w:t>
      </w:r>
      <w:r w:rsidRPr="00F664E5" w:rsidR="00E115E7">
        <w:rPr>
          <w:rFonts w:ascii="Arial" w:hAnsi="Arial" w:cs="Arial"/>
        </w:rPr>
        <w:t xml:space="preserve">                                                              </w:t>
      </w:r>
      <w:r w:rsidRPr="00F664E5" w:rsidR="00D470B1">
        <w:rPr>
          <w:rFonts w:ascii="Arial" w:hAnsi="Arial" w:cs="Arial"/>
        </w:rPr>
        <w:t xml:space="preserve">                  </w:t>
      </w:r>
      <w:r w:rsidRPr="00F664E5" w:rsidR="0082531D">
        <w:rPr>
          <w:rFonts w:ascii="Arial" w:hAnsi="Arial" w:cs="Arial"/>
        </w:rPr>
        <w:t xml:space="preserve">                   </w:t>
      </w:r>
      <w:r w:rsidRPr="00F664E5" w:rsidR="00D470B1">
        <w:rPr>
          <w:rFonts w:ascii="Arial" w:hAnsi="Arial" w:cs="Arial"/>
        </w:rPr>
        <w:tab/>
      </w:r>
      <w:r w:rsidRPr="00F664E5" w:rsidR="00D470B1">
        <w:rPr>
          <w:rFonts w:ascii="Arial" w:hAnsi="Arial" w:cs="Arial"/>
        </w:rPr>
        <w:tab/>
      </w:r>
      <w:r w:rsidRPr="00F664E5" w:rsidR="00D470B1">
        <w:rPr>
          <w:rFonts w:ascii="Arial" w:hAnsi="Arial" w:cs="Arial"/>
        </w:rPr>
        <w:tab/>
      </w:r>
      <w:r w:rsidRPr="00F664E5" w:rsidR="00D470B1">
        <w:rPr>
          <w:rFonts w:ascii="Arial" w:hAnsi="Arial" w:cs="Arial"/>
        </w:rPr>
        <w:tab/>
      </w:r>
      <w:r w:rsidRPr="00F664E5" w:rsidR="00F64739">
        <w:rPr>
          <w:rFonts w:ascii="Arial" w:hAnsi="Arial" w:cs="Arial"/>
        </w:rPr>
        <w:t xml:space="preserve">                                                                             </w:t>
      </w:r>
      <w:r w:rsidRPr="00F664E5" w:rsidR="00F64739">
        <w:rPr>
          <w:rFonts w:ascii="Arial" w:hAnsi="Arial" w:cs="Arial"/>
        </w:rPr>
        <w:tab/>
      </w:r>
      <w:r w:rsidRPr="00F664E5" w:rsidR="00F64739">
        <w:rPr>
          <w:rFonts w:ascii="Arial" w:hAnsi="Arial" w:cs="Arial"/>
        </w:rPr>
        <w:tab/>
      </w:r>
      <w:r w:rsidRPr="00F664E5" w:rsidR="00F64739">
        <w:rPr>
          <w:rFonts w:ascii="Arial" w:hAnsi="Arial" w:cs="Arial"/>
        </w:rPr>
        <w:tab/>
      </w:r>
      <w:r w:rsidRPr="00F664E5" w:rsidR="00F64739">
        <w:rPr>
          <w:rFonts w:ascii="Arial" w:hAnsi="Arial" w:cs="Arial"/>
        </w:rPr>
        <w:tab/>
      </w:r>
      <w:r w:rsidRPr="00F664E5" w:rsidR="00F64739">
        <w:rPr>
          <w:rFonts w:ascii="Arial" w:hAnsi="Arial" w:cs="Arial"/>
        </w:rPr>
        <w:tab/>
      </w:r>
      <w:r w:rsidRPr="00F664E5" w:rsidR="00F64739">
        <w:rPr>
          <w:rFonts w:ascii="Arial" w:hAnsi="Arial" w:cs="Arial"/>
        </w:rPr>
        <w:tab/>
      </w:r>
      <w:r w:rsidRPr="00F664E5" w:rsidR="00F64739">
        <w:rPr>
          <w:rFonts w:ascii="Arial" w:hAnsi="Arial" w:cs="Arial"/>
        </w:rPr>
        <w:tab/>
      </w:r>
      <w:r w:rsidRPr="00F664E5" w:rsidR="0050231F">
        <w:rPr>
          <w:rFonts w:ascii="Arial" w:hAnsi="Arial" w:cs="Arial"/>
        </w:rPr>
        <w:t xml:space="preserve">                                                              </w:t>
      </w:r>
      <w:r w:rsidRPr="00F664E5" w:rsidR="00D470B1">
        <w:rPr>
          <w:rFonts w:ascii="Arial" w:hAnsi="Arial" w:cs="Arial"/>
        </w:rPr>
        <w:t xml:space="preserve">                        </w:t>
      </w:r>
    </w:p>
    <w:sectPr w:rsidRPr="00F664E5" w:rsidR="00462E8F" w:rsidSect="001D2443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73805" w:rsidRDefault="00073805" w14:paraId="3DBEB863" w14:textId="77777777">
      <w:r>
        <w:separator/>
      </w:r>
    </w:p>
  </w:endnote>
  <w:endnote w:type="continuationSeparator" w:id="0">
    <w:p w:rsidR="00073805" w:rsidRDefault="00073805" w14:paraId="1E8335C3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-New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73805" w:rsidRDefault="00073805" w14:paraId="18D5CCD6" w14:textId="77777777">
      <w:r>
        <w:separator/>
      </w:r>
    </w:p>
  </w:footnote>
  <w:footnote w:type="continuationSeparator" w:id="0">
    <w:p w:rsidR="00073805" w:rsidRDefault="00073805" w14:paraId="2B6ECEC0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P="00E00585" w:rsidRDefault="00881D1D" w14:paraId="15133977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81D1D" w:rsidRDefault="00881D1D" w14:paraId="1D9047F9" w14:textId="77777777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</w:rPr>
      <w:id w:val="1291778634"/>
      <w:docPartObj>
        <w:docPartGallery w:val="Page Numbers (Top of Page)"/>
        <w:docPartUnique/>
      </w:docPartObj>
    </w:sdtPr>
    <w:sdtEndPr/>
    <w:sdtContent>
      <w:p w:rsidRPr="00B83595" w:rsidR="005C20B2" w:rsidRDefault="005C20B2" w14:paraId="205D4C03" w14:textId="77777777">
        <w:pPr>
          <w:pStyle w:val="Zaglavlje"/>
          <w:jc w:val="center"/>
          <w:rPr>
            <w:rFonts w:ascii="Arial" w:hAnsi="Arial" w:cs="Arial"/>
          </w:rPr>
        </w:pPr>
        <w:r w:rsidRPr="00B83595">
          <w:rPr>
            <w:rFonts w:ascii="Arial" w:hAnsi="Arial" w:cs="Arial"/>
          </w:rPr>
          <w:t xml:space="preserve">                                                       </w:t>
        </w:r>
        <w:r w:rsidRPr="00B83595">
          <w:rPr>
            <w:rFonts w:ascii="Arial" w:hAnsi="Arial" w:cs="Arial"/>
          </w:rPr>
          <w:fldChar w:fldCharType="begin"/>
        </w:r>
        <w:r w:rsidRPr="00B83595">
          <w:rPr>
            <w:rFonts w:ascii="Arial" w:hAnsi="Arial" w:cs="Arial"/>
          </w:rPr>
          <w:instrText>PAGE   \* MERGEFORMAT</w:instrText>
        </w:r>
        <w:r w:rsidRPr="00B83595">
          <w:rPr>
            <w:rFonts w:ascii="Arial" w:hAnsi="Arial" w:cs="Arial"/>
          </w:rPr>
          <w:fldChar w:fldCharType="separate"/>
        </w:r>
        <w:r w:rsidR="000D7A88">
          <w:rPr>
            <w:rFonts w:ascii="Arial" w:hAnsi="Arial" w:cs="Arial"/>
            <w:noProof/>
          </w:rPr>
          <w:t>2</w:t>
        </w:r>
        <w:r w:rsidRPr="00B83595">
          <w:rPr>
            <w:rFonts w:ascii="Arial" w:hAnsi="Arial" w:cs="Arial"/>
          </w:rPr>
          <w:fldChar w:fldCharType="end"/>
        </w:r>
        <w:r w:rsidRPr="00B83595">
          <w:rPr>
            <w:rFonts w:ascii="Arial" w:hAnsi="Arial" w:cs="Arial"/>
          </w:rPr>
          <w:t xml:space="preserve">                                      </w:t>
        </w:r>
        <w:r w:rsidR="00DB7D3A">
          <w:rPr>
            <w:rFonts w:ascii="Arial" w:hAnsi="Arial" w:cs="Arial"/>
          </w:rPr>
          <w:t xml:space="preserve">      </w:t>
        </w:r>
        <w:r w:rsidRPr="00B83595">
          <w:rPr>
            <w:rFonts w:ascii="Arial" w:hAnsi="Arial" w:cs="Arial"/>
          </w:rPr>
          <w:t>St-</w:t>
        </w:r>
        <w:r w:rsidR="0084184B">
          <w:rPr>
            <w:rFonts w:ascii="Arial" w:hAnsi="Arial" w:cs="Arial"/>
          </w:rPr>
          <w:t>652</w:t>
        </w:r>
        <w:r w:rsidR="0060399A">
          <w:rPr>
            <w:rFonts w:ascii="Arial" w:hAnsi="Arial" w:cs="Arial"/>
          </w:rPr>
          <w:t>/202</w:t>
        </w:r>
        <w:r w:rsidR="00DB7D3A">
          <w:rPr>
            <w:rFonts w:ascii="Arial" w:hAnsi="Arial" w:cs="Arial"/>
          </w:rPr>
          <w:t>6</w:t>
        </w:r>
      </w:p>
    </w:sdtContent>
  </w:sdt>
  <w:p w:rsidR="00881D1D" w:rsidRDefault="00881D1D" w14:paraId="3639C3EA" w14:textId="77777777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ilvl="0" w:tplc="16982444">
      <w:start w:val="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4A7357F"/>
    <w:multiLevelType w:val="hybridMultilevel"/>
    <w:tmpl w:val="66AA1440"/>
    <w:lvl w:ilvl="0" w:tplc="EEA6055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BA4AFF"/>
    <w:multiLevelType w:val="hybridMultilevel"/>
    <w:tmpl w:val="B88C70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F1798"/>
    <w:multiLevelType w:val="hybridMultilevel"/>
    <w:tmpl w:val="EFE49276"/>
    <w:lvl w:ilvl="0" w:tplc="821611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158F926">
      <w:start w:val="68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EF0D39"/>
    <w:multiLevelType w:val="hybridMultilevel"/>
    <w:tmpl w:val="5AB433A4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6B40A1"/>
    <w:multiLevelType w:val="hybridMultilevel"/>
    <w:tmpl w:val="1F08F8BA"/>
    <w:lvl w:ilvl="0" w:tplc="9BE04C4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F017F89"/>
    <w:multiLevelType w:val="hybridMultilevel"/>
    <w:tmpl w:val="D3D068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C058B"/>
    <w:multiLevelType w:val="hybridMultilevel"/>
    <w:tmpl w:val="52C0EC34"/>
    <w:lvl w:ilvl="0" w:tplc="F3ACCAB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1D34CFFE">
      <w:start w:val="68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 w:ascii="Times New Roman" w:hAnsi="Times New Roman" w:eastAsia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38414A03"/>
    <w:multiLevelType w:val="hybridMultilevel"/>
    <w:tmpl w:val="E1FE6E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FB00BB"/>
    <w:multiLevelType w:val="hybridMultilevel"/>
    <w:tmpl w:val="E026BC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99395E"/>
    <w:multiLevelType w:val="hybridMultilevel"/>
    <w:tmpl w:val="07B859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5F342B9"/>
    <w:multiLevelType w:val="hybridMultilevel"/>
    <w:tmpl w:val="AABEEB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D37016F"/>
    <w:multiLevelType w:val="hybridMultilevel"/>
    <w:tmpl w:val="5844AFF8"/>
    <w:lvl w:ilvl="0" w:tplc="32A8E672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E4453B3"/>
    <w:multiLevelType w:val="hybridMultilevel"/>
    <w:tmpl w:val="6AC2FC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DE2138"/>
    <w:multiLevelType w:val="hybridMultilevel"/>
    <w:tmpl w:val="D756A8E2"/>
    <w:lvl w:ilvl="0" w:tplc="7C9CF1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6">
    <w:nsid w:val="5B076F42"/>
    <w:multiLevelType w:val="hybridMultilevel"/>
    <w:tmpl w:val="0D9EB5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0B7358"/>
    <w:multiLevelType w:val="hybridMultilevel"/>
    <w:tmpl w:val="8E68B4EE"/>
    <w:lvl w:ilvl="0" w:tplc="36407D6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3881BFD"/>
    <w:multiLevelType w:val="hybridMultilevel"/>
    <w:tmpl w:val="FA6C8E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0E36E3"/>
    <w:multiLevelType w:val="hybridMultilevel"/>
    <w:tmpl w:val="45D674DA"/>
    <w:lvl w:ilvl="0" w:tplc="E9F27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false"/>
      </w:rPr>
    </w:lvl>
    <w:lvl w:ilvl="1" w:tplc="6B98022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CE77B64"/>
    <w:multiLevelType w:val="hybridMultilevel"/>
    <w:tmpl w:val="CAE415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AA0A5A"/>
    <w:multiLevelType w:val="singleLevel"/>
    <w:tmpl w:val="94C281A0"/>
    <w:lvl w:ilvl="0">
      <w:start w:val="1"/>
      <w:numFmt w:val="decimal"/>
      <w:lvlText w:val="%1. "/>
      <w:legacy w:legacy="true" w:legacySpace="0" w:legacyIndent="360"/>
      <w:lvlJc w:val="left"/>
      <w:pPr>
        <w:ind w:left="360" w:hanging="360"/>
      </w:pPr>
      <w:rPr>
        <w:rFonts w:hint="default" w:ascii="Times New Roman" w:hAnsi="Times New Roman" w:cs="Times New Roman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9"/>
  </w:num>
  <w:num w:numId="3">
    <w:abstractNumId w:val="2"/>
  </w:num>
  <w:num w:numId="4">
    <w:abstractNumId w:val="0"/>
  </w:num>
  <w:num w:numId="5">
    <w:abstractNumId w:val="21"/>
    <w:lvlOverride w:ilvl="0">
      <w:startOverride w:val="1"/>
    </w:lvlOverride>
  </w:num>
  <w:num w:numId="6">
    <w:abstractNumId w:val="15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8"/>
  </w:num>
  <w:num w:numId="22">
    <w:abstractNumId w:val="20"/>
  </w:num>
  <w:num w:numId="23">
    <w:abstractNumId w:val="5"/>
  </w:num>
  <w:num w:numId="24">
    <w:abstractNumId w:val="12"/>
  </w:num>
  <w:num w:numId="25">
    <w:abstractNumId w:val="14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3F01"/>
  <w:documentProtection w:edit="readOnly" w:enforcement="false"/>
  <w:defaultTabStop w:val="708"/>
  <w:hyphenationZone w:val="425"/>
  <w:noPunctuationKerning/>
  <w:characterSpacingControl w:val="doNotCompress"/>
  <w:hdrShapeDefaults>
    <o:shapedefaults spidmax="634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7652"/>
    <w:rsid w:val="00000CC4"/>
    <w:rsid w:val="00000D68"/>
    <w:rsid w:val="00000EF6"/>
    <w:rsid w:val="000016D5"/>
    <w:rsid w:val="000017D8"/>
    <w:rsid w:val="000023EE"/>
    <w:rsid w:val="000032AD"/>
    <w:rsid w:val="000036DC"/>
    <w:rsid w:val="00004B34"/>
    <w:rsid w:val="00006E2C"/>
    <w:rsid w:val="000071D2"/>
    <w:rsid w:val="00007717"/>
    <w:rsid w:val="00010FF8"/>
    <w:rsid w:val="0001365F"/>
    <w:rsid w:val="000159BD"/>
    <w:rsid w:val="00017B11"/>
    <w:rsid w:val="00021071"/>
    <w:rsid w:val="0002156E"/>
    <w:rsid w:val="00023651"/>
    <w:rsid w:val="00024785"/>
    <w:rsid w:val="000271AD"/>
    <w:rsid w:val="0003080B"/>
    <w:rsid w:val="00033648"/>
    <w:rsid w:val="00033A2B"/>
    <w:rsid w:val="00033FCA"/>
    <w:rsid w:val="00034052"/>
    <w:rsid w:val="00034B12"/>
    <w:rsid w:val="000352CC"/>
    <w:rsid w:val="000370B8"/>
    <w:rsid w:val="0003783F"/>
    <w:rsid w:val="00041C95"/>
    <w:rsid w:val="0004219E"/>
    <w:rsid w:val="00042208"/>
    <w:rsid w:val="000460B4"/>
    <w:rsid w:val="00052561"/>
    <w:rsid w:val="00052E56"/>
    <w:rsid w:val="00055347"/>
    <w:rsid w:val="00056F5A"/>
    <w:rsid w:val="000577C6"/>
    <w:rsid w:val="00057EC0"/>
    <w:rsid w:val="000600F4"/>
    <w:rsid w:val="000627CE"/>
    <w:rsid w:val="000632DF"/>
    <w:rsid w:val="00064EB8"/>
    <w:rsid w:val="00065C8E"/>
    <w:rsid w:val="00070C45"/>
    <w:rsid w:val="0007105E"/>
    <w:rsid w:val="00073805"/>
    <w:rsid w:val="000740E3"/>
    <w:rsid w:val="000768DC"/>
    <w:rsid w:val="00076CEA"/>
    <w:rsid w:val="000771E7"/>
    <w:rsid w:val="00083E56"/>
    <w:rsid w:val="0008534B"/>
    <w:rsid w:val="00086650"/>
    <w:rsid w:val="000866FD"/>
    <w:rsid w:val="00087C90"/>
    <w:rsid w:val="00087F1E"/>
    <w:rsid w:val="000914B7"/>
    <w:rsid w:val="00093F47"/>
    <w:rsid w:val="00094F49"/>
    <w:rsid w:val="00095FC2"/>
    <w:rsid w:val="00096200"/>
    <w:rsid w:val="000964D5"/>
    <w:rsid w:val="00096707"/>
    <w:rsid w:val="00096B4E"/>
    <w:rsid w:val="000A2B7F"/>
    <w:rsid w:val="000A3ADF"/>
    <w:rsid w:val="000A5994"/>
    <w:rsid w:val="000A68A1"/>
    <w:rsid w:val="000A6B7A"/>
    <w:rsid w:val="000A71F9"/>
    <w:rsid w:val="000A759B"/>
    <w:rsid w:val="000B1382"/>
    <w:rsid w:val="000B1AAF"/>
    <w:rsid w:val="000B29D3"/>
    <w:rsid w:val="000B3285"/>
    <w:rsid w:val="000B52E0"/>
    <w:rsid w:val="000B616D"/>
    <w:rsid w:val="000B6181"/>
    <w:rsid w:val="000B6AF3"/>
    <w:rsid w:val="000B6C4B"/>
    <w:rsid w:val="000C08AC"/>
    <w:rsid w:val="000C3DA1"/>
    <w:rsid w:val="000C4B0F"/>
    <w:rsid w:val="000C5501"/>
    <w:rsid w:val="000C56EB"/>
    <w:rsid w:val="000C7C1A"/>
    <w:rsid w:val="000C7CB3"/>
    <w:rsid w:val="000D33B1"/>
    <w:rsid w:val="000D3D7E"/>
    <w:rsid w:val="000D3DE0"/>
    <w:rsid w:val="000D42C7"/>
    <w:rsid w:val="000D4D4D"/>
    <w:rsid w:val="000D5210"/>
    <w:rsid w:val="000D6AD2"/>
    <w:rsid w:val="000D6E67"/>
    <w:rsid w:val="000D7A88"/>
    <w:rsid w:val="000E3934"/>
    <w:rsid w:val="000E3FC7"/>
    <w:rsid w:val="000E6F6B"/>
    <w:rsid w:val="000F08D3"/>
    <w:rsid w:val="000F0BF0"/>
    <w:rsid w:val="000F10E1"/>
    <w:rsid w:val="000F3AA1"/>
    <w:rsid w:val="000F4143"/>
    <w:rsid w:val="000F5D9E"/>
    <w:rsid w:val="000F6BA9"/>
    <w:rsid w:val="000F7AD4"/>
    <w:rsid w:val="0010074D"/>
    <w:rsid w:val="0010082C"/>
    <w:rsid w:val="001012C0"/>
    <w:rsid w:val="00102BDC"/>
    <w:rsid w:val="00103C25"/>
    <w:rsid w:val="00103F2D"/>
    <w:rsid w:val="00105431"/>
    <w:rsid w:val="00106C60"/>
    <w:rsid w:val="001071FA"/>
    <w:rsid w:val="00107623"/>
    <w:rsid w:val="00107861"/>
    <w:rsid w:val="00110A35"/>
    <w:rsid w:val="001111AF"/>
    <w:rsid w:val="0011235E"/>
    <w:rsid w:val="00112DB0"/>
    <w:rsid w:val="00113FB2"/>
    <w:rsid w:val="001154E0"/>
    <w:rsid w:val="001169A6"/>
    <w:rsid w:val="00117130"/>
    <w:rsid w:val="00117927"/>
    <w:rsid w:val="00120E41"/>
    <w:rsid w:val="00121C3F"/>
    <w:rsid w:val="00121DE1"/>
    <w:rsid w:val="001236C9"/>
    <w:rsid w:val="0012404B"/>
    <w:rsid w:val="00125445"/>
    <w:rsid w:val="0012557B"/>
    <w:rsid w:val="00130696"/>
    <w:rsid w:val="00130D65"/>
    <w:rsid w:val="00131133"/>
    <w:rsid w:val="00131C65"/>
    <w:rsid w:val="00134C55"/>
    <w:rsid w:val="00134D38"/>
    <w:rsid w:val="00134DB3"/>
    <w:rsid w:val="00135B8E"/>
    <w:rsid w:val="001360D7"/>
    <w:rsid w:val="001374E6"/>
    <w:rsid w:val="00140E3E"/>
    <w:rsid w:val="00140EE7"/>
    <w:rsid w:val="00141B1E"/>
    <w:rsid w:val="00142AC2"/>
    <w:rsid w:val="0014308F"/>
    <w:rsid w:val="00143BF1"/>
    <w:rsid w:val="00145A72"/>
    <w:rsid w:val="00146CD6"/>
    <w:rsid w:val="00146EEB"/>
    <w:rsid w:val="0014722F"/>
    <w:rsid w:val="00147BF4"/>
    <w:rsid w:val="00153117"/>
    <w:rsid w:val="00153EC1"/>
    <w:rsid w:val="0015472F"/>
    <w:rsid w:val="001565BF"/>
    <w:rsid w:val="00156E21"/>
    <w:rsid w:val="001577E4"/>
    <w:rsid w:val="0016278D"/>
    <w:rsid w:val="00162D9A"/>
    <w:rsid w:val="00163340"/>
    <w:rsid w:val="00163528"/>
    <w:rsid w:val="001635DE"/>
    <w:rsid w:val="00163C9C"/>
    <w:rsid w:val="001663F2"/>
    <w:rsid w:val="0016680B"/>
    <w:rsid w:val="0016691C"/>
    <w:rsid w:val="00167027"/>
    <w:rsid w:val="00167196"/>
    <w:rsid w:val="0016782A"/>
    <w:rsid w:val="001713ED"/>
    <w:rsid w:val="001727CE"/>
    <w:rsid w:val="0017575A"/>
    <w:rsid w:val="00181289"/>
    <w:rsid w:val="00184573"/>
    <w:rsid w:val="001845A4"/>
    <w:rsid w:val="00184B02"/>
    <w:rsid w:val="00185152"/>
    <w:rsid w:val="00185420"/>
    <w:rsid w:val="00185F0C"/>
    <w:rsid w:val="00186133"/>
    <w:rsid w:val="0018761B"/>
    <w:rsid w:val="00190084"/>
    <w:rsid w:val="00190086"/>
    <w:rsid w:val="00191327"/>
    <w:rsid w:val="00194053"/>
    <w:rsid w:val="00195081"/>
    <w:rsid w:val="0019565C"/>
    <w:rsid w:val="0019708D"/>
    <w:rsid w:val="001A16A2"/>
    <w:rsid w:val="001A1B27"/>
    <w:rsid w:val="001A2792"/>
    <w:rsid w:val="001A3449"/>
    <w:rsid w:val="001A3D2F"/>
    <w:rsid w:val="001A5D1F"/>
    <w:rsid w:val="001A616B"/>
    <w:rsid w:val="001A71A4"/>
    <w:rsid w:val="001A7795"/>
    <w:rsid w:val="001A7F71"/>
    <w:rsid w:val="001B17DF"/>
    <w:rsid w:val="001B20B3"/>
    <w:rsid w:val="001B2250"/>
    <w:rsid w:val="001B26D9"/>
    <w:rsid w:val="001B3472"/>
    <w:rsid w:val="001B6F3C"/>
    <w:rsid w:val="001C1701"/>
    <w:rsid w:val="001C19B3"/>
    <w:rsid w:val="001C1F4A"/>
    <w:rsid w:val="001C21A8"/>
    <w:rsid w:val="001C4352"/>
    <w:rsid w:val="001C4522"/>
    <w:rsid w:val="001C4AD5"/>
    <w:rsid w:val="001C66C8"/>
    <w:rsid w:val="001D0677"/>
    <w:rsid w:val="001D2183"/>
    <w:rsid w:val="001D2443"/>
    <w:rsid w:val="001D35BE"/>
    <w:rsid w:val="001D3B26"/>
    <w:rsid w:val="001D4D34"/>
    <w:rsid w:val="001E02F5"/>
    <w:rsid w:val="001E3A04"/>
    <w:rsid w:val="001E7C3B"/>
    <w:rsid w:val="001F05AC"/>
    <w:rsid w:val="001F0C1F"/>
    <w:rsid w:val="001F1881"/>
    <w:rsid w:val="001F401B"/>
    <w:rsid w:val="001F4476"/>
    <w:rsid w:val="001F4847"/>
    <w:rsid w:val="001F508F"/>
    <w:rsid w:val="001F526B"/>
    <w:rsid w:val="001F5503"/>
    <w:rsid w:val="001F5669"/>
    <w:rsid w:val="001F5DBC"/>
    <w:rsid w:val="001F5EB8"/>
    <w:rsid w:val="001F6238"/>
    <w:rsid w:val="0020020A"/>
    <w:rsid w:val="00201A23"/>
    <w:rsid w:val="00202649"/>
    <w:rsid w:val="00204DC2"/>
    <w:rsid w:val="00205368"/>
    <w:rsid w:val="002066F0"/>
    <w:rsid w:val="00212AB7"/>
    <w:rsid w:val="002131BA"/>
    <w:rsid w:val="002171A1"/>
    <w:rsid w:val="00221895"/>
    <w:rsid w:val="00221AD9"/>
    <w:rsid w:val="00221D12"/>
    <w:rsid w:val="00221D74"/>
    <w:rsid w:val="00223E31"/>
    <w:rsid w:val="00225AC5"/>
    <w:rsid w:val="00232C94"/>
    <w:rsid w:val="00233BB7"/>
    <w:rsid w:val="002341F6"/>
    <w:rsid w:val="0023479B"/>
    <w:rsid w:val="00234A21"/>
    <w:rsid w:val="00234FBC"/>
    <w:rsid w:val="0024046F"/>
    <w:rsid w:val="00241901"/>
    <w:rsid w:val="00242314"/>
    <w:rsid w:val="00243B55"/>
    <w:rsid w:val="00243CC4"/>
    <w:rsid w:val="0024428A"/>
    <w:rsid w:val="00244425"/>
    <w:rsid w:val="002452F2"/>
    <w:rsid w:val="00245E5F"/>
    <w:rsid w:val="00250F01"/>
    <w:rsid w:val="00251515"/>
    <w:rsid w:val="00253495"/>
    <w:rsid w:val="00253C31"/>
    <w:rsid w:val="002541A7"/>
    <w:rsid w:val="0025635D"/>
    <w:rsid w:val="00256A5E"/>
    <w:rsid w:val="0025794C"/>
    <w:rsid w:val="002579BD"/>
    <w:rsid w:val="00260175"/>
    <w:rsid w:val="0026173D"/>
    <w:rsid w:val="0026316A"/>
    <w:rsid w:val="002631E4"/>
    <w:rsid w:val="00264341"/>
    <w:rsid w:val="00265A38"/>
    <w:rsid w:val="00267089"/>
    <w:rsid w:val="002673C4"/>
    <w:rsid w:val="00270713"/>
    <w:rsid w:val="0027207A"/>
    <w:rsid w:val="002741A2"/>
    <w:rsid w:val="002741CE"/>
    <w:rsid w:val="0027438B"/>
    <w:rsid w:val="00275B7D"/>
    <w:rsid w:val="00275F25"/>
    <w:rsid w:val="00281D19"/>
    <w:rsid w:val="00281EE4"/>
    <w:rsid w:val="00282033"/>
    <w:rsid w:val="0028409A"/>
    <w:rsid w:val="002842E2"/>
    <w:rsid w:val="00284441"/>
    <w:rsid w:val="00285FE0"/>
    <w:rsid w:val="00290580"/>
    <w:rsid w:val="0029275C"/>
    <w:rsid w:val="00295F71"/>
    <w:rsid w:val="00296E31"/>
    <w:rsid w:val="00297C9D"/>
    <w:rsid w:val="002A05B5"/>
    <w:rsid w:val="002A098A"/>
    <w:rsid w:val="002A271C"/>
    <w:rsid w:val="002A3294"/>
    <w:rsid w:val="002A3E6A"/>
    <w:rsid w:val="002A6950"/>
    <w:rsid w:val="002A6FFB"/>
    <w:rsid w:val="002A7023"/>
    <w:rsid w:val="002B01A3"/>
    <w:rsid w:val="002B06A4"/>
    <w:rsid w:val="002B1819"/>
    <w:rsid w:val="002B2C0E"/>
    <w:rsid w:val="002B2E7A"/>
    <w:rsid w:val="002B4D58"/>
    <w:rsid w:val="002B5998"/>
    <w:rsid w:val="002B7A9C"/>
    <w:rsid w:val="002C04BD"/>
    <w:rsid w:val="002C152A"/>
    <w:rsid w:val="002C2053"/>
    <w:rsid w:val="002C3D78"/>
    <w:rsid w:val="002C4336"/>
    <w:rsid w:val="002C4DED"/>
    <w:rsid w:val="002C56FB"/>
    <w:rsid w:val="002C5DF8"/>
    <w:rsid w:val="002C61C8"/>
    <w:rsid w:val="002C7BCF"/>
    <w:rsid w:val="002D0EDE"/>
    <w:rsid w:val="002D231A"/>
    <w:rsid w:val="002D3374"/>
    <w:rsid w:val="002D5187"/>
    <w:rsid w:val="002D5BD8"/>
    <w:rsid w:val="002D6087"/>
    <w:rsid w:val="002D6961"/>
    <w:rsid w:val="002D7D34"/>
    <w:rsid w:val="002E0389"/>
    <w:rsid w:val="002E12EC"/>
    <w:rsid w:val="002E20CD"/>
    <w:rsid w:val="002E429F"/>
    <w:rsid w:val="002E43BC"/>
    <w:rsid w:val="002E47DF"/>
    <w:rsid w:val="002E557C"/>
    <w:rsid w:val="002E6C29"/>
    <w:rsid w:val="002F1729"/>
    <w:rsid w:val="002F217D"/>
    <w:rsid w:val="002F23C2"/>
    <w:rsid w:val="002F305C"/>
    <w:rsid w:val="002F6413"/>
    <w:rsid w:val="002F7E6D"/>
    <w:rsid w:val="00300D53"/>
    <w:rsid w:val="00300E91"/>
    <w:rsid w:val="00300E97"/>
    <w:rsid w:val="00300EBC"/>
    <w:rsid w:val="003011DB"/>
    <w:rsid w:val="0030121C"/>
    <w:rsid w:val="003022D4"/>
    <w:rsid w:val="00306D4C"/>
    <w:rsid w:val="0031195F"/>
    <w:rsid w:val="00311B19"/>
    <w:rsid w:val="003123B5"/>
    <w:rsid w:val="003134BC"/>
    <w:rsid w:val="00314419"/>
    <w:rsid w:val="003144B8"/>
    <w:rsid w:val="00314514"/>
    <w:rsid w:val="003151F4"/>
    <w:rsid w:val="003161D5"/>
    <w:rsid w:val="003162CC"/>
    <w:rsid w:val="00316A81"/>
    <w:rsid w:val="00316D91"/>
    <w:rsid w:val="00317F97"/>
    <w:rsid w:val="00322A8D"/>
    <w:rsid w:val="00322F9C"/>
    <w:rsid w:val="00324291"/>
    <w:rsid w:val="00324E98"/>
    <w:rsid w:val="00325023"/>
    <w:rsid w:val="00325744"/>
    <w:rsid w:val="00325C88"/>
    <w:rsid w:val="00326846"/>
    <w:rsid w:val="00327774"/>
    <w:rsid w:val="003300D1"/>
    <w:rsid w:val="003319DB"/>
    <w:rsid w:val="003324DF"/>
    <w:rsid w:val="00333043"/>
    <w:rsid w:val="00333D60"/>
    <w:rsid w:val="00335B21"/>
    <w:rsid w:val="0033700D"/>
    <w:rsid w:val="003377CA"/>
    <w:rsid w:val="00337884"/>
    <w:rsid w:val="00342606"/>
    <w:rsid w:val="00343F54"/>
    <w:rsid w:val="003466C9"/>
    <w:rsid w:val="00346AB9"/>
    <w:rsid w:val="00353043"/>
    <w:rsid w:val="00355389"/>
    <w:rsid w:val="00355A56"/>
    <w:rsid w:val="00355D86"/>
    <w:rsid w:val="00355DEB"/>
    <w:rsid w:val="00361AF1"/>
    <w:rsid w:val="00361E09"/>
    <w:rsid w:val="00361F1A"/>
    <w:rsid w:val="0036387B"/>
    <w:rsid w:val="00363C87"/>
    <w:rsid w:val="00364A30"/>
    <w:rsid w:val="00364FF8"/>
    <w:rsid w:val="00366146"/>
    <w:rsid w:val="003662D7"/>
    <w:rsid w:val="00366DB2"/>
    <w:rsid w:val="003674B4"/>
    <w:rsid w:val="00367A14"/>
    <w:rsid w:val="00367DD3"/>
    <w:rsid w:val="00367FE9"/>
    <w:rsid w:val="00371E4E"/>
    <w:rsid w:val="00372586"/>
    <w:rsid w:val="00376AC8"/>
    <w:rsid w:val="00377544"/>
    <w:rsid w:val="003807F5"/>
    <w:rsid w:val="00384BFA"/>
    <w:rsid w:val="00385F45"/>
    <w:rsid w:val="0038617F"/>
    <w:rsid w:val="00386CF6"/>
    <w:rsid w:val="003901AA"/>
    <w:rsid w:val="00391575"/>
    <w:rsid w:val="00391929"/>
    <w:rsid w:val="00393AE4"/>
    <w:rsid w:val="00394E11"/>
    <w:rsid w:val="00395506"/>
    <w:rsid w:val="003955B3"/>
    <w:rsid w:val="003965A3"/>
    <w:rsid w:val="003968F8"/>
    <w:rsid w:val="00397292"/>
    <w:rsid w:val="003974D2"/>
    <w:rsid w:val="003A252D"/>
    <w:rsid w:val="003A31C8"/>
    <w:rsid w:val="003A3304"/>
    <w:rsid w:val="003A4A42"/>
    <w:rsid w:val="003A4FBF"/>
    <w:rsid w:val="003A510B"/>
    <w:rsid w:val="003A5729"/>
    <w:rsid w:val="003A5AE9"/>
    <w:rsid w:val="003A5F3E"/>
    <w:rsid w:val="003A75FB"/>
    <w:rsid w:val="003B0305"/>
    <w:rsid w:val="003B09D5"/>
    <w:rsid w:val="003B1B4D"/>
    <w:rsid w:val="003B1EE7"/>
    <w:rsid w:val="003B302B"/>
    <w:rsid w:val="003B33C1"/>
    <w:rsid w:val="003B3AE5"/>
    <w:rsid w:val="003B441A"/>
    <w:rsid w:val="003B4670"/>
    <w:rsid w:val="003B6DD3"/>
    <w:rsid w:val="003B7BBC"/>
    <w:rsid w:val="003C059C"/>
    <w:rsid w:val="003C08B7"/>
    <w:rsid w:val="003C12F7"/>
    <w:rsid w:val="003C5040"/>
    <w:rsid w:val="003C7C6A"/>
    <w:rsid w:val="003D0183"/>
    <w:rsid w:val="003D1F0F"/>
    <w:rsid w:val="003D396F"/>
    <w:rsid w:val="003D504D"/>
    <w:rsid w:val="003D5215"/>
    <w:rsid w:val="003E0830"/>
    <w:rsid w:val="003E0BEE"/>
    <w:rsid w:val="003E0EB9"/>
    <w:rsid w:val="003E34E3"/>
    <w:rsid w:val="003E3D79"/>
    <w:rsid w:val="003E4760"/>
    <w:rsid w:val="003E5FD4"/>
    <w:rsid w:val="003E5FE3"/>
    <w:rsid w:val="003E60CD"/>
    <w:rsid w:val="003E679E"/>
    <w:rsid w:val="003E701E"/>
    <w:rsid w:val="003E7652"/>
    <w:rsid w:val="003E7F12"/>
    <w:rsid w:val="003F03E9"/>
    <w:rsid w:val="003F0BDA"/>
    <w:rsid w:val="003F0D9B"/>
    <w:rsid w:val="003F1591"/>
    <w:rsid w:val="003F2115"/>
    <w:rsid w:val="003F2B4A"/>
    <w:rsid w:val="003F42A2"/>
    <w:rsid w:val="003F4830"/>
    <w:rsid w:val="003F4A0B"/>
    <w:rsid w:val="003F5E2E"/>
    <w:rsid w:val="003F6A75"/>
    <w:rsid w:val="00402727"/>
    <w:rsid w:val="004036D0"/>
    <w:rsid w:val="00403D97"/>
    <w:rsid w:val="00404022"/>
    <w:rsid w:val="00404ED7"/>
    <w:rsid w:val="00405A52"/>
    <w:rsid w:val="00406E06"/>
    <w:rsid w:val="00410B35"/>
    <w:rsid w:val="00410C13"/>
    <w:rsid w:val="00411186"/>
    <w:rsid w:val="0041142B"/>
    <w:rsid w:val="00412267"/>
    <w:rsid w:val="00412973"/>
    <w:rsid w:val="00412E39"/>
    <w:rsid w:val="004147B9"/>
    <w:rsid w:val="00415D10"/>
    <w:rsid w:val="00416313"/>
    <w:rsid w:val="00420A18"/>
    <w:rsid w:val="0042171B"/>
    <w:rsid w:val="00422F97"/>
    <w:rsid w:val="00423CD9"/>
    <w:rsid w:val="004248A2"/>
    <w:rsid w:val="00431CAD"/>
    <w:rsid w:val="00431DE6"/>
    <w:rsid w:val="0043334D"/>
    <w:rsid w:val="004333EF"/>
    <w:rsid w:val="00433C73"/>
    <w:rsid w:val="00443461"/>
    <w:rsid w:val="00443D16"/>
    <w:rsid w:val="00444180"/>
    <w:rsid w:val="004442BF"/>
    <w:rsid w:val="00444CA4"/>
    <w:rsid w:val="004464D8"/>
    <w:rsid w:val="004503D9"/>
    <w:rsid w:val="00451D82"/>
    <w:rsid w:val="00452228"/>
    <w:rsid w:val="00452A38"/>
    <w:rsid w:val="0045509B"/>
    <w:rsid w:val="00455532"/>
    <w:rsid w:val="00455DF7"/>
    <w:rsid w:val="00460B0B"/>
    <w:rsid w:val="004618F9"/>
    <w:rsid w:val="00461947"/>
    <w:rsid w:val="00462E8F"/>
    <w:rsid w:val="00462F27"/>
    <w:rsid w:val="00463F17"/>
    <w:rsid w:val="0046505F"/>
    <w:rsid w:val="00465666"/>
    <w:rsid w:val="00465C8B"/>
    <w:rsid w:val="00467DA7"/>
    <w:rsid w:val="0047144D"/>
    <w:rsid w:val="00471AB6"/>
    <w:rsid w:val="00472502"/>
    <w:rsid w:val="004728ED"/>
    <w:rsid w:val="00473E07"/>
    <w:rsid w:val="004746B8"/>
    <w:rsid w:val="004748B4"/>
    <w:rsid w:val="00477F13"/>
    <w:rsid w:val="00480252"/>
    <w:rsid w:val="004851BC"/>
    <w:rsid w:val="00485EA8"/>
    <w:rsid w:val="00487361"/>
    <w:rsid w:val="004903F3"/>
    <w:rsid w:val="00490588"/>
    <w:rsid w:val="00491AB1"/>
    <w:rsid w:val="00494949"/>
    <w:rsid w:val="004A0F64"/>
    <w:rsid w:val="004A4025"/>
    <w:rsid w:val="004A46D5"/>
    <w:rsid w:val="004A4F1F"/>
    <w:rsid w:val="004B06D6"/>
    <w:rsid w:val="004B33CC"/>
    <w:rsid w:val="004B35C8"/>
    <w:rsid w:val="004B406D"/>
    <w:rsid w:val="004B45CD"/>
    <w:rsid w:val="004B5E7D"/>
    <w:rsid w:val="004B721A"/>
    <w:rsid w:val="004C1024"/>
    <w:rsid w:val="004C1343"/>
    <w:rsid w:val="004C17B3"/>
    <w:rsid w:val="004C1CCC"/>
    <w:rsid w:val="004C2087"/>
    <w:rsid w:val="004C2D32"/>
    <w:rsid w:val="004C2F1D"/>
    <w:rsid w:val="004C600B"/>
    <w:rsid w:val="004C6287"/>
    <w:rsid w:val="004C70C9"/>
    <w:rsid w:val="004C7720"/>
    <w:rsid w:val="004D1B64"/>
    <w:rsid w:val="004D2D0F"/>
    <w:rsid w:val="004D4E3B"/>
    <w:rsid w:val="004D7AB0"/>
    <w:rsid w:val="004E029A"/>
    <w:rsid w:val="004E05F1"/>
    <w:rsid w:val="004E1BED"/>
    <w:rsid w:val="004E2521"/>
    <w:rsid w:val="004E3E39"/>
    <w:rsid w:val="004E52A1"/>
    <w:rsid w:val="004E5EC1"/>
    <w:rsid w:val="004E5FC3"/>
    <w:rsid w:val="004E7231"/>
    <w:rsid w:val="004F1AED"/>
    <w:rsid w:val="004F38D9"/>
    <w:rsid w:val="004F3E4D"/>
    <w:rsid w:val="004F47C1"/>
    <w:rsid w:val="004F5125"/>
    <w:rsid w:val="004F5484"/>
    <w:rsid w:val="004F7A1A"/>
    <w:rsid w:val="00500346"/>
    <w:rsid w:val="00500905"/>
    <w:rsid w:val="0050231F"/>
    <w:rsid w:val="005023D9"/>
    <w:rsid w:val="00502D50"/>
    <w:rsid w:val="005032B3"/>
    <w:rsid w:val="005038A5"/>
    <w:rsid w:val="005047BB"/>
    <w:rsid w:val="00504A83"/>
    <w:rsid w:val="00504B9B"/>
    <w:rsid w:val="00506A8E"/>
    <w:rsid w:val="005078D8"/>
    <w:rsid w:val="005131F9"/>
    <w:rsid w:val="00514B63"/>
    <w:rsid w:val="00514E2F"/>
    <w:rsid w:val="005157FD"/>
    <w:rsid w:val="005164B9"/>
    <w:rsid w:val="005172C6"/>
    <w:rsid w:val="00517492"/>
    <w:rsid w:val="00517577"/>
    <w:rsid w:val="00520331"/>
    <w:rsid w:val="005209EA"/>
    <w:rsid w:val="00520D93"/>
    <w:rsid w:val="005227F4"/>
    <w:rsid w:val="00522BDE"/>
    <w:rsid w:val="00523276"/>
    <w:rsid w:val="0052382B"/>
    <w:rsid w:val="00523847"/>
    <w:rsid w:val="005245A9"/>
    <w:rsid w:val="0052598E"/>
    <w:rsid w:val="0052662C"/>
    <w:rsid w:val="00527F1F"/>
    <w:rsid w:val="00530DEC"/>
    <w:rsid w:val="00531F32"/>
    <w:rsid w:val="005334D9"/>
    <w:rsid w:val="0053372E"/>
    <w:rsid w:val="0053612E"/>
    <w:rsid w:val="00536812"/>
    <w:rsid w:val="0053706B"/>
    <w:rsid w:val="0053772C"/>
    <w:rsid w:val="005377D9"/>
    <w:rsid w:val="00537BA6"/>
    <w:rsid w:val="005408FF"/>
    <w:rsid w:val="00540D00"/>
    <w:rsid w:val="00541021"/>
    <w:rsid w:val="005410C4"/>
    <w:rsid w:val="00542CDC"/>
    <w:rsid w:val="00543C74"/>
    <w:rsid w:val="00545517"/>
    <w:rsid w:val="0054724D"/>
    <w:rsid w:val="00550CA4"/>
    <w:rsid w:val="00553605"/>
    <w:rsid w:val="00553A33"/>
    <w:rsid w:val="00555A3C"/>
    <w:rsid w:val="005608D4"/>
    <w:rsid w:val="00561268"/>
    <w:rsid w:val="005616FA"/>
    <w:rsid w:val="005632F0"/>
    <w:rsid w:val="00563F43"/>
    <w:rsid w:val="005644E6"/>
    <w:rsid w:val="00566805"/>
    <w:rsid w:val="00566AF3"/>
    <w:rsid w:val="005677D6"/>
    <w:rsid w:val="00570C3C"/>
    <w:rsid w:val="005725D1"/>
    <w:rsid w:val="00575A52"/>
    <w:rsid w:val="00575FA6"/>
    <w:rsid w:val="00577748"/>
    <w:rsid w:val="00580810"/>
    <w:rsid w:val="00582750"/>
    <w:rsid w:val="00582FAC"/>
    <w:rsid w:val="00583407"/>
    <w:rsid w:val="005834BC"/>
    <w:rsid w:val="00584A76"/>
    <w:rsid w:val="00585C0E"/>
    <w:rsid w:val="00586359"/>
    <w:rsid w:val="00587062"/>
    <w:rsid w:val="00587098"/>
    <w:rsid w:val="005870A9"/>
    <w:rsid w:val="0059228C"/>
    <w:rsid w:val="0059603F"/>
    <w:rsid w:val="005969E0"/>
    <w:rsid w:val="00596B42"/>
    <w:rsid w:val="005A093E"/>
    <w:rsid w:val="005A2044"/>
    <w:rsid w:val="005A23B3"/>
    <w:rsid w:val="005A344B"/>
    <w:rsid w:val="005A7BB6"/>
    <w:rsid w:val="005B02CF"/>
    <w:rsid w:val="005B1393"/>
    <w:rsid w:val="005B1B52"/>
    <w:rsid w:val="005B4B8A"/>
    <w:rsid w:val="005B554D"/>
    <w:rsid w:val="005B5ABF"/>
    <w:rsid w:val="005B5E38"/>
    <w:rsid w:val="005C20B2"/>
    <w:rsid w:val="005C2C20"/>
    <w:rsid w:val="005C43B1"/>
    <w:rsid w:val="005C4768"/>
    <w:rsid w:val="005C4A0B"/>
    <w:rsid w:val="005C4C48"/>
    <w:rsid w:val="005C697D"/>
    <w:rsid w:val="005D039A"/>
    <w:rsid w:val="005D09B4"/>
    <w:rsid w:val="005D20A8"/>
    <w:rsid w:val="005D22B0"/>
    <w:rsid w:val="005D326A"/>
    <w:rsid w:val="005D3F10"/>
    <w:rsid w:val="005D463E"/>
    <w:rsid w:val="005D4A0E"/>
    <w:rsid w:val="005D5363"/>
    <w:rsid w:val="005D6152"/>
    <w:rsid w:val="005D7D37"/>
    <w:rsid w:val="005E00BD"/>
    <w:rsid w:val="005E02BD"/>
    <w:rsid w:val="005E0F26"/>
    <w:rsid w:val="005E1759"/>
    <w:rsid w:val="005E25C7"/>
    <w:rsid w:val="005E3F81"/>
    <w:rsid w:val="005E5830"/>
    <w:rsid w:val="005E6733"/>
    <w:rsid w:val="005E7A14"/>
    <w:rsid w:val="005E7F15"/>
    <w:rsid w:val="005F170A"/>
    <w:rsid w:val="005F2A4A"/>
    <w:rsid w:val="005F2B09"/>
    <w:rsid w:val="005F39D1"/>
    <w:rsid w:val="005F3A8C"/>
    <w:rsid w:val="005F3E59"/>
    <w:rsid w:val="005F4336"/>
    <w:rsid w:val="005F4C51"/>
    <w:rsid w:val="005F5711"/>
    <w:rsid w:val="005F57D0"/>
    <w:rsid w:val="005F6D9D"/>
    <w:rsid w:val="005F6F82"/>
    <w:rsid w:val="00600394"/>
    <w:rsid w:val="0060077D"/>
    <w:rsid w:val="0060399A"/>
    <w:rsid w:val="00604560"/>
    <w:rsid w:val="006057EF"/>
    <w:rsid w:val="0060687F"/>
    <w:rsid w:val="00607973"/>
    <w:rsid w:val="00607F4C"/>
    <w:rsid w:val="006109EE"/>
    <w:rsid w:val="00610CB5"/>
    <w:rsid w:val="00610E11"/>
    <w:rsid w:val="00610EE2"/>
    <w:rsid w:val="006114FC"/>
    <w:rsid w:val="006135A5"/>
    <w:rsid w:val="006136CB"/>
    <w:rsid w:val="00614292"/>
    <w:rsid w:val="006143F2"/>
    <w:rsid w:val="0061619A"/>
    <w:rsid w:val="006205A8"/>
    <w:rsid w:val="006216FA"/>
    <w:rsid w:val="00625488"/>
    <w:rsid w:val="006303C2"/>
    <w:rsid w:val="00631300"/>
    <w:rsid w:val="00631BEE"/>
    <w:rsid w:val="006367EE"/>
    <w:rsid w:val="00637405"/>
    <w:rsid w:val="0064662C"/>
    <w:rsid w:val="00646A6A"/>
    <w:rsid w:val="006472B7"/>
    <w:rsid w:val="00651985"/>
    <w:rsid w:val="00651DFA"/>
    <w:rsid w:val="00654A84"/>
    <w:rsid w:val="006555D4"/>
    <w:rsid w:val="006578E9"/>
    <w:rsid w:val="00662582"/>
    <w:rsid w:val="00664E8D"/>
    <w:rsid w:val="00671F3F"/>
    <w:rsid w:val="00673372"/>
    <w:rsid w:val="00673AA6"/>
    <w:rsid w:val="0067669E"/>
    <w:rsid w:val="006776F8"/>
    <w:rsid w:val="006779A6"/>
    <w:rsid w:val="00677F38"/>
    <w:rsid w:val="006801FD"/>
    <w:rsid w:val="006826EF"/>
    <w:rsid w:val="00683FB9"/>
    <w:rsid w:val="00684243"/>
    <w:rsid w:val="00687ABB"/>
    <w:rsid w:val="00690820"/>
    <w:rsid w:val="00690AAE"/>
    <w:rsid w:val="00690F4D"/>
    <w:rsid w:val="0069142D"/>
    <w:rsid w:val="006923CB"/>
    <w:rsid w:val="0069379B"/>
    <w:rsid w:val="00693D1C"/>
    <w:rsid w:val="00693DD3"/>
    <w:rsid w:val="0069472B"/>
    <w:rsid w:val="006958C6"/>
    <w:rsid w:val="00696295"/>
    <w:rsid w:val="00696FB0"/>
    <w:rsid w:val="006A1763"/>
    <w:rsid w:val="006A17E1"/>
    <w:rsid w:val="006A193E"/>
    <w:rsid w:val="006A1FC5"/>
    <w:rsid w:val="006A22CF"/>
    <w:rsid w:val="006A3F66"/>
    <w:rsid w:val="006A4BD6"/>
    <w:rsid w:val="006A5D64"/>
    <w:rsid w:val="006A5DBD"/>
    <w:rsid w:val="006A6721"/>
    <w:rsid w:val="006A7E9F"/>
    <w:rsid w:val="006B037E"/>
    <w:rsid w:val="006B0388"/>
    <w:rsid w:val="006B2ADF"/>
    <w:rsid w:val="006B2B1D"/>
    <w:rsid w:val="006B337A"/>
    <w:rsid w:val="006B43A4"/>
    <w:rsid w:val="006C0093"/>
    <w:rsid w:val="006C1151"/>
    <w:rsid w:val="006C116B"/>
    <w:rsid w:val="006C2119"/>
    <w:rsid w:val="006C3044"/>
    <w:rsid w:val="006C325F"/>
    <w:rsid w:val="006C3837"/>
    <w:rsid w:val="006C39B4"/>
    <w:rsid w:val="006C4189"/>
    <w:rsid w:val="006C710E"/>
    <w:rsid w:val="006C7BAA"/>
    <w:rsid w:val="006D0912"/>
    <w:rsid w:val="006D1179"/>
    <w:rsid w:val="006D251F"/>
    <w:rsid w:val="006D32DE"/>
    <w:rsid w:val="006D487F"/>
    <w:rsid w:val="006D4C22"/>
    <w:rsid w:val="006D4C23"/>
    <w:rsid w:val="006D5DBD"/>
    <w:rsid w:val="006D7487"/>
    <w:rsid w:val="006D77B1"/>
    <w:rsid w:val="006D7D9A"/>
    <w:rsid w:val="006E25F4"/>
    <w:rsid w:val="006E4B65"/>
    <w:rsid w:val="006E5536"/>
    <w:rsid w:val="006E68F9"/>
    <w:rsid w:val="006E69E2"/>
    <w:rsid w:val="006E7515"/>
    <w:rsid w:val="006F0A63"/>
    <w:rsid w:val="006F2DA1"/>
    <w:rsid w:val="006F4A84"/>
    <w:rsid w:val="006F4A88"/>
    <w:rsid w:val="006F684A"/>
    <w:rsid w:val="006F7B18"/>
    <w:rsid w:val="00701A10"/>
    <w:rsid w:val="00701F29"/>
    <w:rsid w:val="0070461C"/>
    <w:rsid w:val="00704BF1"/>
    <w:rsid w:val="0070616F"/>
    <w:rsid w:val="00706274"/>
    <w:rsid w:val="007062B1"/>
    <w:rsid w:val="00706B81"/>
    <w:rsid w:val="00712029"/>
    <w:rsid w:val="00712256"/>
    <w:rsid w:val="0071416B"/>
    <w:rsid w:val="00714F9B"/>
    <w:rsid w:val="00715981"/>
    <w:rsid w:val="00715C0A"/>
    <w:rsid w:val="0071615A"/>
    <w:rsid w:val="00717487"/>
    <w:rsid w:val="0072019A"/>
    <w:rsid w:val="0072101F"/>
    <w:rsid w:val="0072164D"/>
    <w:rsid w:val="00721F37"/>
    <w:rsid w:val="0072514A"/>
    <w:rsid w:val="00725213"/>
    <w:rsid w:val="0072602F"/>
    <w:rsid w:val="0072766A"/>
    <w:rsid w:val="00734807"/>
    <w:rsid w:val="00734BAD"/>
    <w:rsid w:val="00736666"/>
    <w:rsid w:val="00736C7E"/>
    <w:rsid w:val="00736DBD"/>
    <w:rsid w:val="007374C7"/>
    <w:rsid w:val="007429E3"/>
    <w:rsid w:val="00742E81"/>
    <w:rsid w:val="00744F99"/>
    <w:rsid w:val="0074521D"/>
    <w:rsid w:val="007464F0"/>
    <w:rsid w:val="00746D3C"/>
    <w:rsid w:val="0074744E"/>
    <w:rsid w:val="0075248F"/>
    <w:rsid w:val="00754595"/>
    <w:rsid w:val="00754ED9"/>
    <w:rsid w:val="00755263"/>
    <w:rsid w:val="00755E35"/>
    <w:rsid w:val="0075602E"/>
    <w:rsid w:val="00760F77"/>
    <w:rsid w:val="00761884"/>
    <w:rsid w:val="00761C22"/>
    <w:rsid w:val="00761DE4"/>
    <w:rsid w:val="0076394A"/>
    <w:rsid w:val="007675B1"/>
    <w:rsid w:val="00771698"/>
    <w:rsid w:val="007743D2"/>
    <w:rsid w:val="00774FBB"/>
    <w:rsid w:val="007759BD"/>
    <w:rsid w:val="00777993"/>
    <w:rsid w:val="00780D4F"/>
    <w:rsid w:val="00783B71"/>
    <w:rsid w:val="007844CF"/>
    <w:rsid w:val="007851A9"/>
    <w:rsid w:val="00787E90"/>
    <w:rsid w:val="00791F7A"/>
    <w:rsid w:val="00792F02"/>
    <w:rsid w:val="00794A95"/>
    <w:rsid w:val="0079564D"/>
    <w:rsid w:val="00796024"/>
    <w:rsid w:val="007976A6"/>
    <w:rsid w:val="007A0CBF"/>
    <w:rsid w:val="007A1051"/>
    <w:rsid w:val="007A1ABD"/>
    <w:rsid w:val="007A245F"/>
    <w:rsid w:val="007A493C"/>
    <w:rsid w:val="007A5D65"/>
    <w:rsid w:val="007A69E8"/>
    <w:rsid w:val="007A6C82"/>
    <w:rsid w:val="007A7239"/>
    <w:rsid w:val="007B232F"/>
    <w:rsid w:val="007B280E"/>
    <w:rsid w:val="007B3876"/>
    <w:rsid w:val="007B4092"/>
    <w:rsid w:val="007B479B"/>
    <w:rsid w:val="007C00BA"/>
    <w:rsid w:val="007C1EA6"/>
    <w:rsid w:val="007C2363"/>
    <w:rsid w:val="007C53CD"/>
    <w:rsid w:val="007C5600"/>
    <w:rsid w:val="007C5F90"/>
    <w:rsid w:val="007C5FAA"/>
    <w:rsid w:val="007C6B24"/>
    <w:rsid w:val="007C702F"/>
    <w:rsid w:val="007D1356"/>
    <w:rsid w:val="007D228D"/>
    <w:rsid w:val="007D4469"/>
    <w:rsid w:val="007D4B13"/>
    <w:rsid w:val="007D6233"/>
    <w:rsid w:val="007D63FA"/>
    <w:rsid w:val="007D70C0"/>
    <w:rsid w:val="007D7872"/>
    <w:rsid w:val="007E2111"/>
    <w:rsid w:val="007E340F"/>
    <w:rsid w:val="007E3CB3"/>
    <w:rsid w:val="007E3CC3"/>
    <w:rsid w:val="007E5193"/>
    <w:rsid w:val="007E7BD0"/>
    <w:rsid w:val="007E7F13"/>
    <w:rsid w:val="007E7FD8"/>
    <w:rsid w:val="007F032B"/>
    <w:rsid w:val="007F06A6"/>
    <w:rsid w:val="007F358F"/>
    <w:rsid w:val="007F59CE"/>
    <w:rsid w:val="007F5E8D"/>
    <w:rsid w:val="007F667D"/>
    <w:rsid w:val="00800D15"/>
    <w:rsid w:val="00800D23"/>
    <w:rsid w:val="00800E68"/>
    <w:rsid w:val="008014BE"/>
    <w:rsid w:val="00802B07"/>
    <w:rsid w:val="008033E8"/>
    <w:rsid w:val="00805229"/>
    <w:rsid w:val="008054B7"/>
    <w:rsid w:val="0081036A"/>
    <w:rsid w:val="00810565"/>
    <w:rsid w:val="008109D0"/>
    <w:rsid w:val="00811C25"/>
    <w:rsid w:val="008120DF"/>
    <w:rsid w:val="008144A5"/>
    <w:rsid w:val="0081719F"/>
    <w:rsid w:val="0082011D"/>
    <w:rsid w:val="0082044C"/>
    <w:rsid w:val="0082335B"/>
    <w:rsid w:val="0082531D"/>
    <w:rsid w:val="00826AF9"/>
    <w:rsid w:val="00826CB8"/>
    <w:rsid w:val="00831FBD"/>
    <w:rsid w:val="008331FC"/>
    <w:rsid w:val="00833419"/>
    <w:rsid w:val="0083359C"/>
    <w:rsid w:val="00835061"/>
    <w:rsid w:val="00835548"/>
    <w:rsid w:val="00837717"/>
    <w:rsid w:val="00840614"/>
    <w:rsid w:val="00840C1C"/>
    <w:rsid w:val="0084184B"/>
    <w:rsid w:val="00842184"/>
    <w:rsid w:val="00845D3A"/>
    <w:rsid w:val="00845DC8"/>
    <w:rsid w:val="00846888"/>
    <w:rsid w:val="008470A0"/>
    <w:rsid w:val="0084769E"/>
    <w:rsid w:val="008476B3"/>
    <w:rsid w:val="00850064"/>
    <w:rsid w:val="008504F1"/>
    <w:rsid w:val="00850B3E"/>
    <w:rsid w:val="00853E0D"/>
    <w:rsid w:val="0085449C"/>
    <w:rsid w:val="00855A98"/>
    <w:rsid w:val="00857AED"/>
    <w:rsid w:val="0086355B"/>
    <w:rsid w:val="00866102"/>
    <w:rsid w:val="00866E17"/>
    <w:rsid w:val="00867DEE"/>
    <w:rsid w:val="008712C1"/>
    <w:rsid w:val="00871C1C"/>
    <w:rsid w:val="008741DA"/>
    <w:rsid w:val="00874F2C"/>
    <w:rsid w:val="008753C2"/>
    <w:rsid w:val="008757A1"/>
    <w:rsid w:val="00875AF6"/>
    <w:rsid w:val="0087601A"/>
    <w:rsid w:val="008770A4"/>
    <w:rsid w:val="00880396"/>
    <w:rsid w:val="0088117E"/>
    <w:rsid w:val="00881D1D"/>
    <w:rsid w:val="00882A18"/>
    <w:rsid w:val="00884F99"/>
    <w:rsid w:val="00890522"/>
    <w:rsid w:val="008917E8"/>
    <w:rsid w:val="0089264B"/>
    <w:rsid w:val="00895F31"/>
    <w:rsid w:val="008962D8"/>
    <w:rsid w:val="008966E4"/>
    <w:rsid w:val="00896AC6"/>
    <w:rsid w:val="00896FE9"/>
    <w:rsid w:val="00897AE1"/>
    <w:rsid w:val="00897D60"/>
    <w:rsid w:val="008A1A28"/>
    <w:rsid w:val="008A1EBC"/>
    <w:rsid w:val="008A2899"/>
    <w:rsid w:val="008A2F8D"/>
    <w:rsid w:val="008A3E14"/>
    <w:rsid w:val="008A509B"/>
    <w:rsid w:val="008A6C17"/>
    <w:rsid w:val="008A78A4"/>
    <w:rsid w:val="008B01A7"/>
    <w:rsid w:val="008B0731"/>
    <w:rsid w:val="008B148E"/>
    <w:rsid w:val="008B1751"/>
    <w:rsid w:val="008B1913"/>
    <w:rsid w:val="008B25D0"/>
    <w:rsid w:val="008B2B8C"/>
    <w:rsid w:val="008B3BBA"/>
    <w:rsid w:val="008B4638"/>
    <w:rsid w:val="008B5821"/>
    <w:rsid w:val="008B59DC"/>
    <w:rsid w:val="008B60F9"/>
    <w:rsid w:val="008B678C"/>
    <w:rsid w:val="008C0AE7"/>
    <w:rsid w:val="008C1925"/>
    <w:rsid w:val="008C1BDC"/>
    <w:rsid w:val="008C3020"/>
    <w:rsid w:val="008C3DBA"/>
    <w:rsid w:val="008C47FB"/>
    <w:rsid w:val="008C4AFF"/>
    <w:rsid w:val="008C4F07"/>
    <w:rsid w:val="008C559B"/>
    <w:rsid w:val="008C7AAC"/>
    <w:rsid w:val="008D05EE"/>
    <w:rsid w:val="008D094D"/>
    <w:rsid w:val="008D1969"/>
    <w:rsid w:val="008D1B5E"/>
    <w:rsid w:val="008D1D12"/>
    <w:rsid w:val="008D26BB"/>
    <w:rsid w:val="008D2AF7"/>
    <w:rsid w:val="008D2B9E"/>
    <w:rsid w:val="008D3428"/>
    <w:rsid w:val="008D37C8"/>
    <w:rsid w:val="008D51F6"/>
    <w:rsid w:val="008D5DD7"/>
    <w:rsid w:val="008D6682"/>
    <w:rsid w:val="008D753D"/>
    <w:rsid w:val="008D7B0D"/>
    <w:rsid w:val="008E10D8"/>
    <w:rsid w:val="008E1D8B"/>
    <w:rsid w:val="008E319D"/>
    <w:rsid w:val="008E34F0"/>
    <w:rsid w:val="008E52AE"/>
    <w:rsid w:val="008E6552"/>
    <w:rsid w:val="008E6A21"/>
    <w:rsid w:val="008F2F1D"/>
    <w:rsid w:val="008F4298"/>
    <w:rsid w:val="008F4C66"/>
    <w:rsid w:val="008F669F"/>
    <w:rsid w:val="008F683A"/>
    <w:rsid w:val="008F6EA1"/>
    <w:rsid w:val="00901382"/>
    <w:rsid w:val="00901900"/>
    <w:rsid w:val="00901A6D"/>
    <w:rsid w:val="00901B73"/>
    <w:rsid w:val="00901E20"/>
    <w:rsid w:val="009024F0"/>
    <w:rsid w:val="00902842"/>
    <w:rsid w:val="00902B1D"/>
    <w:rsid w:val="00905C79"/>
    <w:rsid w:val="00906A6C"/>
    <w:rsid w:val="00906E5A"/>
    <w:rsid w:val="009072CE"/>
    <w:rsid w:val="00907896"/>
    <w:rsid w:val="00911C9B"/>
    <w:rsid w:val="00912A3C"/>
    <w:rsid w:val="00913613"/>
    <w:rsid w:val="00913D85"/>
    <w:rsid w:val="00913E5F"/>
    <w:rsid w:val="00916B69"/>
    <w:rsid w:val="00916CB3"/>
    <w:rsid w:val="00917E1B"/>
    <w:rsid w:val="00921B49"/>
    <w:rsid w:val="009228FC"/>
    <w:rsid w:val="00923126"/>
    <w:rsid w:val="009238D4"/>
    <w:rsid w:val="0092481E"/>
    <w:rsid w:val="00925F6A"/>
    <w:rsid w:val="00926858"/>
    <w:rsid w:val="00926B2C"/>
    <w:rsid w:val="009272E6"/>
    <w:rsid w:val="00927909"/>
    <w:rsid w:val="009303F5"/>
    <w:rsid w:val="00930916"/>
    <w:rsid w:val="00931D96"/>
    <w:rsid w:val="00933965"/>
    <w:rsid w:val="009343D4"/>
    <w:rsid w:val="00936F31"/>
    <w:rsid w:val="00936F3A"/>
    <w:rsid w:val="009371E3"/>
    <w:rsid w:val="00937CF6"/>
    <w:rsid w:val="00937EE4"/>
    <w:rsid w:val="0094178A"/>
    <w:rsid w:val="009439CA"/>
    <w:rsid w:val="009446AA"/>
    <w:rsid w:val="00945AD1"/>
    <w:rsid w:val="00951852"/>
    <w:rsid w:val="00953C76"/>
    <w:rsid w:val="00954167"/>
    <w:rsid w:val="00955182"/>
    <w:rsid w:val="00955F18"/>
    <w:rsid w:val="00956846"/>
    <w:rsid w:val="00956D4C"/>
    <w:rsid w:val="009578AA"/>
    <w:rsid w:val="00957BC2"/>
    <w:rsid w:val="00957DBE"/>
    <w:rsid w:val="00960E5F"/>
    <w:rsid w:val="009651A9"/>
    <w:rsid w:val="00965BC5"/>
    <w:rsid w:val="009703CD"/>
    <w:rsid w:val="009717D8"/>
    <w:rsid w:val="00977DBF"/>
    <w:rsid w:val="0098103B"/>
    <w:rsid w:val="00982653"/>
    <w:rsid w:val="009829C8"/>
    <w:rsid w:val="00984494"/>
    <w:rsid w:val="009852F9"/>
    <w:rsid w:val="00986093"/>
    <w:rsid w:val="00987E8C"/>
    <w:rsid w:val="00987F80"/>
    <w:rsid w:val="00990877"/>
    <w:rsid w:val="009912A0"/>
    <w:rsid w:val="009923FA"/>
    <w:rsid w:val="00997CD9"/>
    <w:rsid w:val="009A2462"/>
    <w:rsid w:val="009A2619"/>
    <w:rsid w:val="009A6FED"/>
    <w:rsid w:val="009A70CD"/>
    <w:rsid w:val="009B0E96"/>
    <w:rsid w:val="009B26DB"/>
    <w:rsid w:val="009B27F0"/>
    <w:rsid w:val="009B3233"/>
    <w:rsid w:val="009B573B"/>
    <w:rsid w:val="009B6E70"/>
    <w:rsid w:val="009C00E6"/>
    <w:rsid w:val="009C04C5"/>
    <w:rsid w:val="009C09BC"/>
    <w:rsid w:val="009C1C3B"/>
    <w:rsid w:val="009C1ED2"/>
    <w:rsid w:val="009C663E"/>
    <w:rsid w:val="009C6D30"/>
    <w:rsid w:val="009D0114"/>
    <w:rsid w:val="009D0465"/>
    <w:rsid w:val="009D0CC9"/>
    <w:rsid w:val="009D1982"/>
    <w:rsid w:val="009D1F76"/>
    <w:rsid w:val="009D314D"/>
    <w:rsid w:val="009D5E2E"/>
    <w:rsid w:val="009D63CE"/>
    <w:rsid w:val="009E05FA"/>
    <w:rsid w:val="009E11C2"/>
    <w:rsid w:val="009E27E9"/>
    <w:rsid w:val="009E2ABE"/>
    <w:rsid w:val="009E370A"/>
    <w:rsid w:val="009E4C2C"/>
    <w:rsid w:val="009E5DBC"/>
    <w:rsid w:val="009E7709"/>
    <w:rsid w:val="009E7CF9"/>
    <w:rsid w:val="009F0E2B"/>
    <w:rsid w:val="009F1262"/>
    <w:rsid w:val="009F16EC"/>
    <w:rsid w:val="009F391C"/>
    <w:rsid w:val="009F4CD3"/>
    <w:rsid w:val="009F4CFE"/>
    <w:rsid w:val="009F609F"/>
    <w:rsid w:val="009F6849"/>
    <w:rsid w:val="00A00702"/>
    <w:rsid w:val="00A01931"/>
    <w:rsid w:val="00A0254D"/>
    <w:rsid w:val="00A02CF0"/>
    <w:rsid w:val="00A052E4"/>
    <w:rsid w:val="00A053BC"/>
    <w:rsid w:val="00A05680"/>
    <w:rsid w:val="00A073CC"/>
    <w:rsid w:val="00A122AC"/>
    <w:rsid w:val="00A130AC"/>
    <w:rsid w:val="00A1469A"/>
    <w:rsid w:val="00A1550C"/>
    <w:rsid w:val="00A168F0"/>
    <w:rsid w:val="00A16D86"/>
    <w:rsid w:val="00A16E68"/>
    <w:rsid w:val="00A16F4A"/>
    <w:rsid w:val="00A17C6A"/>
    <w:rsid w:val="00A21501"/>
    <w:rsid w:val="00A24141"/>
    <w:rsid w:val="00A32718"/>
    <w:rsid w:val="00A33CC6"/>
    <w:rsid w:val="00A36D92"/>
    <w:rsid w:val="00A4106F"/>
    <w:rsid w:val="00A4209F"/>
    <w:rsid w:val="00A437F0"/>
    <w:rsid w:val="00A44531"/>
    <w:rsid w:val="00A44E9E"/>
    <w:rsid w:val="00A47C59"/>
    <w:rsid w:val="00A47CFA"/>
    <w:rsid w:val="00A50763"/>
    <w:rsid w:val="00A50B84"/>
    <w:rsid w:val="00A512EB"/>
    <w:rsid w:val="00A52195"/>
    <w:rsid w:val="00A56CCD"/>
    <w:rsid w:val="00A570FC"/>
    <w:rsid w:val="00A6088E"/>
    <w:rsid w:val="00A63A54"/>
    <w:rsid w:val="00A64917"/>
    <w:rsid w:val="00A64963"/>
    <w:rsid w:val="00A65131"/>
    <w:rsid w:val="00A652A7"/>
    <w:rsid w:val="00A65904"/>
    <w:rsid w:val="00A67026"/>
    <w:rsid w:val="00A71045"/>
    <w:rsid w:val="00A71764"/>
    <w:rsid w:val="00A72FF8"/>
    <w:rsid w:val="00A73CB2"/>
    <w:rsid w:val="00A75C8E"/>
    <w:rsid w:val="00A75EF6"/>
    <w:rsid w:val="00A769BD"/>
    <w:rsid w:val="00A777BB"/>
    <w:rsid w:val="00A80139"/>
    <w:rsid w:val="00A8038C"/>
    <w:rsid w:val="00A808D7"/>
    <w:rsid w:val="00A827D0"/>
    <w:rsid w:val="00A84CC2"/>
    <w:rsid w:val="00A8533F"/>
    <w:rsid w:val="00A853E9"/>
    <w:rsid w:val="00A9007C"/>
    <w:rsid w:val="00A9013A"/>
    <w:rsid w:val="00A92416"/>
    <w:rsid w:val="00A93A8E"/>
    <w:rsid w:val="00A944DA"/>
    <w:rsid w:val="00A95492"/>
    <w:rsid w:val="00A95F48"/>
    <w:rsid w:val="00A96F99"/>
    <w:rsid w:val="00AA0DC9"/>
    <w:rsid w:val="00AA0FBF"/>
    <w:rsid w:val="00AA181E"/>
    <w:rsid w:val="00AA2955"/>
    <w:rsid w:val="00AA429C"/>
    <w:rsid w:val="00AA49B5"/>
    <w:rsid w:val="00AA5872"/>
    <w:rsid w:val="00AA6105"/>
    <w:rsid w:val="00AA665B"/>
    <w:rsid w:val="00AB091F"/>
    <w:rsid w:val="00AB2061"/>
    <w:rsid w:val="00AB2F39"/>
    <w:rsid w:val="00AB3089"/>
    <w:rsid w:val="00AB395A"/>
    <w:rsid w:val="00AB3FDD"/>
    <w:rsid w:val="00AB6423"/>
    <w:rsid w:val="00AB7081"/>
    <w:rsid w:val="00AC0A6E"/>
    <w:rsid w:val="00AC0D67"/>
    <w:rsid w:val="00AC2EFA"/>
    <w:rsid w:val="00AC3400"/>
    <w:rsid w:val="00AC3F36"/>
    <w:rsid w:val="00AC4792"/>
    <w:rsid w:val="00AC5E47"/>
    <w:rsid w:val="00AC6467"/>
    <w:rsid w:val="00AD09B3"/>
    <w:rsid w:val="00AD260B"/>
    <w:rsid w:val="00AD4C07"/>
    <w:rsid w:val="00AD5D70"/>
    <w:rsid w:val="00AD79A6"/>
    <w:rsid w:val="00AD7D43"/>
    <w:rsid w:val="00AE0968"/>
    <w:rsid w:val="00AE1FAF"/>
    <w:rsid w:val="00AE24FD"/>
    <w:rsid w:val="00AE304E"/>
    <w:rsid w:val="00AE3262"/>
    <w:rsid w:val="00AE45CB"/>
    <w:rsid w:val="00AE4C3F"/>
    <w:rsid w:val="00AE4D6C"/>
    <w:rsid w:val="00AE59CA"/>
    <w:rsid w:val="00AF181C"/>
    <w:rsid w:val="00AF2DB0"/>
    <w:rsid w:val="00AF3B57"/>
    <w:rsid w:val="00AF40DD"/>
    <w:rsid w:val="00AF5581"/>
    <w:rsid w:val="00AF57F1"/>
    <w:rsid w:val="00AF73EB"/>
    <w:rsid w:val="00AF74E2"/>
    <w:rsid w:val="00AF761F"/>
    <w:rsid w:val="00AF7C38"/>
    <w:rsid w:val="00B009F8"/>
    <w:rsid w:val="00B00A10"/>
    <w:rsid w:val="00B02334"/>
    <w:rsid w:val="00B03B81"/>
    <w:rsid w:val="00B0404A"/>
    <w:rsid w:val="00B04FE7"/>
    <w:rsid w:val="00B057A7"/>
    <w:rsid w:val="00B05D66"/>
    <w:rsid w:val="00B07A8F"/>
    <w:rsid w:val="00B07ED7"/>
    <w:rsid w:val="00B12DF5"/>
    <w:rsid w:val="00B13F18"/>
    <w:rsid w:val="00B14D1B"/>
    <w:rsid w:val="00B16EFD"/>
    <w:rsid w:val="00B1791B"/>
    <w:rsid w:val="00B17A7C"/>
    <w:rsid w:val="00B22675"/>
    <w:rsid w:val="00B22AC9"/>
    <w:rsid w:val="00B2354D"/>
    <w:rsid w:val="00B23AC4"/>
    <w:rsid w:val="00B24A3F"/>
    <w:rsid w:val="00B24A5F"/>
    <w:rsid w:val="00B26E30"/>
    <w:rsid w:val="00B2747E"/>
    <w:rsid w:val="00B27ED0"/>
    <w:rsid w:val="00B3032A"/>
    <w:rsid w:val="00B31615"/>
    <w:rsid w:val="00B31D04"/>
    <w:rsid w:val="00B34A4A"/>
    <w:rsid w:val="00B3715A"/>
    <w:rsid w:val="00B415CA"/>
    <w:rsid w:val="00B4270B"/>
    <w:rsid w:val="00B42F73"/>
    <w:rsid w:val="00B43949"/>
    <w:rsid w:val="00B445EC"/>
    <w:rsid w:val="00B45DB5"/>
    <w:rsid w:val="00B465E2"/>
    <w:rsid w:val="00B523B8"/>
    <w:rsid w:val="00B52962"/>
    <w:rsid w:val="00B52F14"/>
    <w:rsid w:val="00B5356F"/>
    <w:rsid w:val="00B53811"/>
    <w:rsid w:val="00B53E58"/>
    <w:rsid w:val="00B53EA2"/>
    <w:rsid w:val="00B554E3"/>
    <w:rsid w:val="00B561A4"/>
    <w:rsid w:val="00B569C1"/>
    <w:rsid w:val="00B57771"/>
    <w:rsid w:val="00B57FBD"/>
    <w:rsid w:val="00B6184F"/>
    <w:rsid w:val="00B6340E"/>
    <w:rsid w:val="00B63ADD"/>
    <w:rsid w:val="00B652F1"/>
    <w:rsid w:val="00B65BD3"/>
    <w:rsid w:val="00B6639A"/>
    <w:rsid w:val="00B702FF"/>
    <w:rsid w:val="00B71EB6"/>
    <w:rsid w:val="00B73670"/>
    <w:rsid w:val="00B73830"/>
    <w:rsid w:val="00B73C12"/>
    <w:rsid w:val="00B742E1"/>
    <w:rsid w:val="00B75745"/>
    <w:rsid w:val="00B76A42"/>
    <w:rsid w:val="00B77E56"/>
    <w:rsid w:val="00B806FC"/>
    <w:rsid w:val="00B83595"/>
    <w:rsid w:val="00B8576F"/>
    <w:rsid w:val="00B86588"/>
    <w:rsid w:val="00B87705"/>
    <w:rsid w:val="00B902ED"/>
    <w:rsid w:val="00B92BB2"/>
    <w:rsid w:val="00B94C9E"/>
    <w:rsid w:val="00B959DF"/>
    <w:rsid w:val="00B97B12"/>
    <w:rsid w:val="00BA00CF"/>
    <w:rsid w:val="00BA293F"/>
    <w:rsid w:val="00BA2DFC"/>
    <w:rsid w:val="00BA4841"/>
    <w:rsid w:val="00BA54D5"/>
    <w:rsid w:val="00BA65FB"/>
    <w:rsid w:val="00BA75DB"/>
    <w:rsid w:val="00BA77BF"/>
    <w:rsid w:val="00BB0C0B"/>
    <w:rsid w:val="00BB1C89"/>
    <w:rsid w:val="00BB21F1"/>
    <w:rsid w:val="00BB31D0"/>
    <w:rsid w:val="00BB3362"/>
    <w:rsid w:val="00BB5055"/>
    <w:rsid w:val="00BB520F"/>
    <w:rsid w:val="00BC0361"/>
    <w:rsid w:val="00BC03E2"/>
    <w:rsid w:val="00BC31DC"/>
    <w:rsid w:val="00BC4F4D"/>
    <w:rsid w:val="00BC5F03"/>
    <w:rsid w:val="00BC6498"/>
    <w:rsid w:val="00BC73B3"/>
    <w:rsid w:val="00BC79F0"/>
    <w:rsid w:val="00BD0A38"/>
    <w:rsid w:val="00BD1064"/>
    <w:rsid w:val="00BD14A0"/>
    <w:rsid w:val="00BD55B6"/>
    <w:rsid w:val="00BD5C94"/>
    <w:rsid w:val="00BE1F00"/>
    <w:rsid w:val="00BE233E"/>
    <w:rsid w:val="00BE356B"/>
    <w:rsid w:val="00BE5964"/>
    <w:rsid w:val="00BF1811"/>
    <w:rsid w:val="00BF2A4E"/>
    <w:rsid w:val="00BF5D60"/>
    <w:rsid w:val="00BF7658"/>
    <w:rsid w:val="00BF7ABA"/>
    <w:rsid w:val="00BF7AFA"/>
    <w:rsid w:val="00C004E3"/>
    <w:rsid w:val="00C00BFC"/>
    <w:rsid w:val="00C0289E"/>
    <w:rsid w:val="00C0422C"/>
    <w:rsid w:val="00C047FA"/>
    <w:rsid w:val="00C058C9"/>
    <w:rsid w:val="00C05A72"/>
    <w:rsid w:val="00C06CBF"/>
    <w:rsid w:val="00C07148"/>
    <w:rsid w:val="00C104AD"/>
    <w:rsid w:val="00C11258"/>
    <w:rsid w:val="00C11D14"/>
    <w:rsid w:val="00C11D98"/>
    <w:rsid w:val="00C125FD"/>
    <w:rsid w:val="00C12DF9"/>
    <w:rsid w:val="00C14334"/>
    <w:rsid w:val="00C14367"/>
    <w:rsid w:val="00C15688"/>
    <w:rsid w:val="00C15FFF"/>
    <w:rsid w:val="00C16711"/>
    <w:rsid w:val="00C16B29"/>
    <w:rsid w:val="00C20834"/>
    <w:rsid w:val="00C211B7"/>
    <w:rsid w:val="00C22123"/>
    <w:rsid w:val="00C23CF7"/>
    <w:rsid w:val="00C23D81"/>
    <w:rsid w:val="00C242E9"/>
    <w:rsid w:val="00C24E0D"/>
    <w:rsid w:val="00C25597"/>
    <w:rsid w:val="00C26B35"/>
    <w:rsid w:val="00C30C6B"/>
    <w:rsid w:val="00C3189A"/>
    <w:rsid w:val="00C33E0D"/>
    <w:rsid w:val="00C34289"/>
    <w:rsid w:val="00C35162"/>
    <w:rsid w:val="00C35909"/>
    <w:rsid w:val="00C4043D"/>
    <w:rsid w:val="00C41A20"/>
    <w:rsid w:val="00C426B8"/>
    <w:rsid w:val="00C42FC7"/>
    <w:rsid w:val="00C43B66"/>
    <w:rsid w:val="00C43EBF"/>
    <w:rsid w:val="00C4533D"/>
    <w:rsid w:val="00C46964"/>
    <w:rsid w:val="00C4738E"/>
    <w:rsid w:val="00C47C1E"/>
    <w:rsid w:val="00C51214"/>
    <w:rsid w:val="00C5160F"/>
    <w:rsid w:val="00C52B6F"/>
    <w:rsid w:val="00C5339E"/>
    <w:rsid w:val="00C53552"/>
    <w:rsid w:val="00C54904"/>
    <w:rsid w:val="00C54EC4"/>
    <w:rsid w:val="00C55E83"/>
    <w:rsid w:val="00C5698D"/>
    <w:rsid w:val="00C577F6"/>
    <w:rsid w:val="00C57F52"/>
    <w:rsid w:val="00C57F95"/>
    <w:rsid w:val="00C60A54"/>
    <w:rsid w:val="00C62459"/>
    <w:rsid w:val="00C639F9"/>
    <w:rsid w:val="00C64C0A"/>
    <w:rsid w:val="00C65016"/>
    <w:rsid w:val="00C655FE"/>
    <w:rsid w:val="00C65CDC"/>
    <w:rsid w:val="00C660CC"/>
    <w:rsid w:val="00C664C0"/>
    <w:rsid w:val="00C66E16"/>
    <w:rsid w:val="00C67545"/>
    <w:rsid w:val="00C70CC7"/>
    <w:rsid w:val="00C70DC9"/>
    <w:rsid w:val="00C71423"/>
    <w:rsid w:val="00C72883"/>
    <w:rsid w:val="00C72A8E"/>
    <w:rsid w:val="00C72B32"/>
    <w:rsid w:val="00C742D4"/>
    <w:rsid w:val="00C74DCC"/>
    <w:rsid w:val="00C765E6"/>
    <w:rsid w:val="00C769F8"/>
    <w:rsid w:val="00C772DD"/>
    <w:rsid w:val="00C80EA7"/>
    <w:rsid w:val="00C81FC1"/>
    <w:rsid w:val="00C83397"/>
    <w:rsid w:val="00C8479D"/>
    <w:rsid w:val="00C85509"/>
    <w:rsid w:val="00C86848"/>
    <w:rsid w:val="00C86BA8"/>
    <w:rsid w:val="00C87D7D"/>
    <w:rsid w:val="00C90D44"/>
    <w:rsid w:val="00C90FAE"/>
    <w:rsid w:val="00C913C0"/>
    <w:rsid w:val="00C916D2"/>
    <w:rsid w:val="00C91C65"/>
    <w:rsid w:val="00C928F7"/>
    <w:rsid w:val="00C93BC4"/>
    <w:rsid w:val="00C96B50"/>
    <w:rsid w:val="00CA17BC"/>
    <w:rsid w:val="00CA1C2A"/>
    <w:rsid w:val="00CA29DB"/>
    <w:rsid w:val="00CA3622"/>
    <w:rsid w:val="00CA401D"/>
    <w:rsid w:val="00CA5168"/>
    <w:rsid w:val="00CA7DB3"/>
    <w:rsid w:val="00CB011A"/>
    <w:rsid w:val="00CB035D"/>
    <w:rsid w:val="00CB0FFC"/>
    <w:rsid w:val="00CB170D"/>
    <w:rsid w:val="00CB1D1D"/>
    <w:rsid w:val="00CB2703"/>
    <w:rsid w:val="00CB2F05"/>
    <w:rsid w:val="00CB50CF"/>
    <w:rsid w:val="00CB5B4A"/>
    <w:rsid w:val="00CB63E9"/>
    <w:rsid w:val="00CB7414"/>
    <w:rsid w:val="00CC0953"/>
    <w:rsid w:val="00CC189C"/>
    <w:rsid w:val="00CC1E46"/>
    <w:rsid w:val="00CC35FF"/>
    <w:rsid w:val="00CC4694"/>
    <w:rsid w:val="00CC4B1B"/>
    <w:rsid w:val="00CC5B37"/>
    <w:rsid w:val="00CC5B60"/>
    <w:rsid w:val="00CC5BD9"/>
    <w:rsid w:val="00CC65D9"/>
    <w:rsid w:val="00CC676C"/>
    <w:rsid w:val="00CD0412"/>
    <w:rsid w:val="00CD0FA4"/>
    <w:rsid w:val="00CD149C"/>
    <w:rsid w:val="00CD1C0B"/>
    <w:rsid w:val="00CD1F22"/>
    <w:rsid w:val="00CD3D2C"/>
    <w:rsid w:val="00CD3FFC"/>
    <w:rsid w:val="00CD42ED"/>
    <w:rsid w:val="00CD4A64"/>
    <w:rsid w:val="00CD5658"/>
    <w:rsid w:val="00CD6AB3"/>
    <w:rsid w:val="00CD7F3C"/>
    <w:rsid w:val="00CE313F"/>
    <w:rsid w:val="00CE3E99"/>
    <w:rsid w:val="00CE48E9"/>
    <w:rsid w:val="00CF0719"/>
    <w:rsid w:val="00CF0BBA"/>
    <w:rsid w:val="00CF2468"/>
    <w:rsid w:val="00CF254E"/>
    <w:rsid w:val="00CF2626"/>
    <w:rsid w:val="00CF2A5E"/>
    <w:rsid w:val="00CF3A7E"/>
    <w:rsid w:val="00CF49F2"/>
    <w:rsid w:val="00CF6CB5"/>
    <w:rsid w:val="00CF765D"/>
    <w:rsid w:val="00D0146A"/>
    <w:rsid w:val="00D0444D"/>
    <w:rsid w:val="00D0713E"/>
    <w:rsid w:val="00D102A8"/>
    <w:rsid w:val="00D12650"/>
    <w:rsid w:val="00D130B7"/>
    <w:rsid w:val="00D14B11"/>
    <w:rsid w:val="00D14B51"/>
    <w:rsid w:val="00D14D57"/>
    <w:rsid w:val="00D155B0"/>
    <w:rsid w:val="00D16EE3"/>
    <w:rsid w:val="00D2006E"/>
    <w:rsid w:val="00D23FD4"/>
    <w:rsid w:val="00D24601"/>
    <w:rsid w:val="00D257A0"/>
    <w:rsid w:val="00D25F13"/>
    <w:rsid w:val="00D26695"/>
    <w:rsid w:val="00D27490"/>
    <w:rsid w:val="00D30014"/>
    <w:rsid w:val="00D3079A"/>
    <w:rsid w:val="00D325E5"/>
    <w:rsid w:val="00D33FB7"/>
    <w:rsid w:val="00D37229"/>
    <w:rsid w:val="00D41AB2"/>
    <w:rsid w:val="00D4326A"/>
    <w:rsid w:val="00D44456"/>
    <w:rsid w:val="00D470B1"/>
    <w:rsid w:val="00D5243A"/>
    <w:rsid w:val="00D539F1"/>
    <w:rsid w:val="00D540C8"/>
    <w:rsid w:val="00D54350"/>
    <w:rsid w:val="00D55987"/>
    <w:rsid w:val="00D579CC"/>
    <w:rsid w:val="00D57AC9"/>
    <w:rsid w:val="00D603B1"/>
    <w:rsid w:val="00D63B8F"/>
    <w:rsid w:val="00D6561E"/>
    <w:rsid w:val="00D65A8F"/>
    <w:rsid w:val="00D65E07"/>
    <w:rsid w:val="00D66A2B"/>
    <w:rsid w:val="00D67003"/>
    <w:rsid w:val="00D71E53"/>
    <w:rsid w:val="00D72194"/>
    <w:rsid w:val="00D73BB5"/>
    <w:rsid w:val="00D8098B"/>
    <w:rsid w:val="00D80F85"/>
    <w:rsid w:val="00D813EA"/>
    <w:rsid w:val="00D818C1"/>
    <w:rsid w:val="00D81D5C"/>
    <w:rsid w:val="00D8300C"/>
    <w:rsid w:val="00D8444A"/>
    <w:rsid w:val="00D85343"/>
    <w:rsid w:val="00D868BB"/>
    <w:rsid w:val="00D87721"/>
    <w:rsid w:val="00D90761"/>
    <w:rsid w:val="00D92063"/>
    <w:rsid w:val="00D95945"/>
    <w:rsid w:val="00D962D4"/>
    <w:rsid w:val="00DA11FC"/>
    <w:rsid w:val="00DA377B"/>
    <w:rsid w:val="00DA4899"/>
    <w:rsid w:val="00DA74BF"/>
    <w:rsid w:val="00DB0F8B"/>
    <w:rsid w:val="00DB2501"/>
    <w:rsid w:val="00DB2873"/>
    <w:rsid w:val="00DB2CCC"/>
    <w:rsid w:val="00DB3545"/>
    <w:rsid w:val="00DB3FCE"/>
    <w:rsid w:val="00DB47F0"/>
    <w:rsid w:val="00DB4803"/>
    <w:rsid w:val="00DB4C03"/>
    <w:rsid w:val="00DB4CF4"/>
    <w:rsid w:val="00DB5425"/>
    <w:rsid w:val="00DB5756"/>
    <w:rsid w:val="00DB657B"/>
    <w:rsid w:val="00DB6FC8"/>
    <w:rsid w:val="00DB77D5"/>
    <w:rsid w:val="00DB7D3A"/>
    <w:rsid w:val="00DC0746"/>
    <w:rsid w:val="00DC0AE2"/>
    <w:rsid w:val="00DC1037"/>
    <w:rsid w:val="00DC103A"/>
    <w:rsid w:val="00DC1669"/>
    <w:rsid w:val="00DC22AB"/>
    <w:rsid w:val="00DC396D"/>
    <w:rsid w:val="00DC4540"/>
    <w:rsid w:val="00DC459B"/>
    <w:rsid w:val="00DC4E87"/>
    <w:rsid w:val="00DC52C2"/>
    <w:rsid w:val="00DC5D30"/>
    <w:rsid w:val="00DC5ED1"/>
    <w:rsid w:val="00DC6A70"/>
    <w:rsid w:val="00DC6E76"/>
    <w:rsid w:val="00DC7C85"/>
    <w:rsid w:val="00DC7F55"/>
    <w:rsid w:val="00DD3F50"/>
    <w:rsid w:val="00DD4776"/>
    <w:rsid w:val="00DD5D5D"/>
    <w:rsid w:val="00DD743C"/>
    <w:rsid w:val="00DD755F"/>
    <w:rsid w:val="00DD7A41"/>
    <w:rsid w:val="00DD7BB0"/>
    <w:rsid w:val="00DE05FF"/>
    <w:rsid w:val="00DE069E"/>
    <w:rsid w:val="00DE0762"/>
    <w:rsid w:val="00DE179C"/>
    <w:rsid w:val="00DE17AD"/>
    <w:rsid w:val="00DE25CB"/>
    <w:rsid w:val="00DE41ED"/>
    <w:rsid w:val="00DE709F"/>
    <w:rsid w:val="00DE719C"/>
    <w:rsid w:val="00DF0333"/>
    <w:rsid w:val="00DF033F"/>
    <w:rsid w:val="00DF0B6E"/>
    <w:rsid w:val="00DF0DD6"/>
    <w:rsid w:val="00DF1583"/>
    <w:rsid w:val="00DF19F6"/>
    <w:rsid w:val="00DF35D8"/>
    <w:rsid w:val="00DF44A0"/>
    <w:rsid w:val="00DF5373"/>
    <w:rsid w:val="00DF53A1"/>
    <w:rsid w:val="00DF64B3"/>
    <w:rsid w:val="00E000D8"/>
    <w:rsid w:val="00E00585"/>
    <w:rsid w:val="00E01101"/>
    <w:rsid w:val="00E0239A"/>
    <w:rsid w:val="00E0380E"/>
    <w:rsid w:val="00E03A51"/>
    <w:rsid w:val="00E043AA"/>
    <w:rsid w:val="00E04F68"/>
    <w:rsid w:val="00E06B19"/>
    <w:rsid w:val="00E06F58"/>
    <w:rsid w:val="00E074D6"/>
    <w:rsid w:val="00E075B6"/>
    <w:rsid w:val="00E10169"/>
    <w:rsid w:val="00E115E7"/>
    <w:rsid w:val="00E11A2E"/>
    <w:rsid w:val="00E11B8E"/>
    <w:rsid w:val="00E12C47"/>
    <w:rsid w:val="00E143E1"/>
    <w:rsid w:val="00E14BCF"/>
    <w:rsid w:val="00E15D8D"/>
    <w:rsid w:val="00E16162"/>
    <w:rsid w:val="00E2104F"/>
    <w:rsid w:val="00E21A5E"/>
    <w:rsid w:val="00E21D73"/>
    <w:rsid w:val="00E25F85"/>
    <w:rsid w:val="00E276C0"/>
    <w:rsid w:val="00E31157"/>
    <w:rsid w:val="00E314B3"/>
    <w:rsid w:val="00E32F8B"/>
    <w:rsid w:val="00E33450"/>
    <w:rsid w:val="00E34C04"/>
    <w:rsid w:val="00E353A3"/>
    <w:rsid w:val="00E3647B"/>
    <w:rsid w:val="00E36663"/>
    <w:rsid w:val="00E378AA"/>
    <w:rsid w:val="00E411C8"/>
    <w:rsid w:val="00E42A85"/>
    <w:rsid w:val="00E45B3C"/>
    <w:rsid w:val="00E4791E"/>
    <w:rsid w:val="00E51CCA"/>
    <w:rsid w:val="00E52A60"/>
    <w:rsid w:val="00E54E05"/>
    <w:rsid w:val="00E552EC"/>
    <w:rsid w:val="00E61972"/>
    <w:rsid w:val="00E632AA"/>
    <w:rsid w:val="00E63731"/>
    <w:rsid w:val="00E67038"/>
    <w:rsid w:val="00E672F6"/>
    <w:rsid w:val="00E67D4E"/>
    <w:rsid w:val="00E7197F"/>
    <w:rsid w:val="00E72048"/>
    <w:rsid w:val="00E728BF"/>
    <w:rsid w:val="00E731B5"/>
    <w:rsid w:val="00E749A5"/>
    <w:rsid w:val="00E75024"/>
    <w:rsid w:val="00E81966"/>
    <w:rsid w:val="00E82CE2"/>
    <w:rsid w:val="00E83BFE"/>
    <w:rsid w:val="00E84044"/>
    <w:rsid w:val="00E86A79"/>
    <w:rsid w:val="00E87751"/>
    <w:rsid w:val="00E878CD"/>
    <w:rsid w:val="00E9186C"/>
    <w:rsid w:val="00E918A1"/>
    <w:rsid w:val="00E91F99"/>
    <w:rsid w:val="00E9217C"/>
    <w:rsid w:val="00E92794"/>
    <w:rsid w:val="00E92B82"/>
    <w:rsid w:val="00E931DC"/>
    <w:rsid w:val="00E9348E"/>
    <w:rsid w:val="00E93D99"/>
    <w:rsid w:val="00E94318"/>
    <w:rsid w:val="00E945C1"/>
    <w:rsid w:val="00E95043"/>
    <w:rsid w:val="00E95255"/>
    <w:rsid w:val="00E96A9A"/>
    <w:rsid w:val="00EA0A1A"/>
    <w:rsid w:val="00EA17B5"/>
    <w:rsid w:val="00EA1A2B"/>
    <w:rsid w:val="00EA350B"/>
    <w:rsid w:val="00EA433E"/>
    <w:rsid w:val="00EA4D51"/>
    <w:rsid w:val="00EA5BEB"/>
    <w:rsid w:val="00EA6846"/>
    <w:rsid w:val="00EA76F0"/>
    <w:rsid w:val="00EA7A7A"/>
    <w:rsid w:val="00EA7B3E"/>
    <w:rsid w:val="00EA7DB1"/>
    <w:rsid w:val="00EB0A04"/>
    <w:rsid w:val="00EB26E4"/>
    <w:rsid w:val="00EB5436"/>
    <w:rsid w:val="00EB7D1D"/>
    <w:rsid w:val="00EB7E9B"/>
    <w:rsid w:val="00EC0426"/>
    <w:rsid w:val="00EC4799"/>
    <w:rsid w:val="00ED01EA"/>
    <w:rsid w:val="00ED46CD"/>
    <w:rsid w:val="00ED689F"/>
    <w:rsid w:val="00ED6B92"/>
    <w:rsid w:val="00ED742A"/>
    <w:rsid w:val="00ED7506"/>
    <w:rsid w:val="00EE040D"/>
    <w:rsid w:val="00EE3BE3"/>
    <w:rsid w:val="00EE572E"/>
    <w:rsid w:val="00EE5AB6"/>
    <w:rsid w:val="00EE5B40"/>
    <w:rsid w:val="00EE64D7"/>
    <w:rsid w:val="00EE7D39"/>
    <w:rsid w:val="00EF132E"/>
    <w:rsid w:val="00EF3736"/>
    <w:rsid w:val="00EF3946"/>
    <w:rsid w:val="00EF7C63"/>
    <w:rsid w:val="00F0003A"/>
    <w:rsid w:val="00F01324"/>
    <w:rsid w:val="00F015F5"/>
    <w:rsid w:val="00F03098"/>
    <w:rsid w:val="00F0424A"/>
    <w:rsid w:val="00F05082"/>
    <w:rsid w:val="00F06098"/>
    <w:rsid w:val="00F06271"/>
    <w:rsid w:val="00F075FA"/>
    <w:rsid w:val="00F07715"/>
    <w:rsid w:val="00F07B89"/>
    <w:rsid w:val="00F07FC9"/>
    <w:rsid w:val="00F1002E"/>
    <w:rsid w:val="00F10C44"/>
    <w:rsid w:val="00F12B23"/>
    <w:rsid w:val="00F166DF"/>
    <w:rsid w:val="00F20308"/>
    <w:rsid w:val="00F2324C"/>
    <w:rsid w:val="00F252AB"/>
    <w:rsid w:val="00F3004C"/>
    <w:rsid w:val="00F3127D"/>
    <w:rsid w:val="00F340FF"/>
    <w:rsid w:val="00F34783"/>
    <w:rsid w:val="00F34C1E"/>
    <w:rsid w:val="00F3518A"/>
    <w:rsid w:val="00F35D72"/>
    <w:rsid w:val="00F35EB7"/>
    <w:rsid w:val="00F36893"/>
    <w:rsid w:val="00F37875"/>
    <w:rsid w:val="00F37B78"/>
    <w:rsid w:val="00F4085D"/>
    <w:rsid w:val="00F42018"/>
    <w:rsid w:val="00F42455"/>
    <w:rsid w:val="00F4348E"/>
    <w:rsid w:val="00F43C65"/>
    <w:rsid w:val="00F441C6"/>
    <w:rsid w:val="00F47207"/>
    <w:rsid w:val="00F47482"/>
    <w:rsid w:val="00F52A41"/>
    <w:rsid w:val="00F52BA3"/>
    <w:rsid w:val="00F53960"/>
    <w:rsid w:val="00F54865"/>
    <w:rsid w:val="00F55058"/>
    <w:rsid w:val="00F565F6"/>
    <w:rsid w:val="00F5699A"/>
    <w:rsid w:val="00F577FA"/>
    <w:rsid w:val="00F61BD4"/>
    <w:rsid w:val="00F63AE2"/>
    <w:rsid w:val="00F63CA4"/>
    <w:rsid w:val="00F64739"/>
    <w:rsid w:val="00F65830"/>
    <w:rsid w:val="00F664E5"/>
    <w:rsid w:val="00F66A51"/>
    <w:rsid w:val="00F72708"/>
    <w:rsid w:val="00F731F7"/>
    <w:rsid w:val="00F741BE"/>
    <w:rsid w:val="00F75D82"/>
    <w:rsid w:val="00F76038"/>
    <w:rsid w:val="00F76E39"/>
    <w:rsid w:val="00F772D5"/>
    <w:rsid w:val="00F8012B"/>
    <w:rsid w:val="00F80F02"/>
    <w:rsid w:val="00F8204A"/>
    <w:rsid w:val="00F83AA3"/>
    <w:rsid w:val="00F8417D"/>
    <w:rsid w:val="00F86C38"/>
    <w:rsid w:val="00F91C3C"/>
    <w:rsid w:val="00F923D3"/>
    <w:rsid w:val="00F92794"/>
    <w:rsid w:val="00F93AF8"/>
    <w:rsid w:val="00F93DB2"/>
    <w:rsid w:val="00F963E0"/>
    <w:rsid w:val="00F96C6E"/>
    <w:rsid w:val="00F96DE6"/>
    <w:rsid w:val="00FA0073"/>
    <w:rsid w:val="00FA0C62"/>
    <w:rsid w:val="00FA16B8"/>
    <w:rsid w:val="00FA22DF"/>
    <w:rsid w:val="00FA234C"/>
    <w:rsid w:val="00FA379B"/>
    <w:rsid w:val="00FA3921"/>
    <w:rsid w:val="00FA39B1"/>
    <w:rsid w:val="00FA3AC0"/>
    <w:rsid w:val="00FA3CE1"/>
    <w:rsid w:val="00FA3CF3"/>
    <w:rsid w:val="00FA41C1"/>
    <w:rsid w:val="00FA4A6A"/>
    <w:rsid w:val="00FA7BD6"/>
    <w:rsid w:val="00FB0559"/>
    <w:rsid w:val="00FB100B"/>
    <w:rsid w:val="00FB1225"/>
    <w:rsid w:val="00FB23D8"/>
    <w:rsid w:val="00FB2F7D"/>
    <w:rsid w:val="00FB41E3"/>
    <w:rsid w:val="00FB7972"/>
    <w:rsid w:val="00FC210F"/>
    <w:rsid w:val="00FC235A"/>
    <w:rsid w:val="00FC273D"/>
    <w:rsid w:val="00FC29EC"/>
    <w:rsid w:val="00FC2D12"/>
    <w:rsid w:val="00FC4001"/>
    <w:rsid w:val="00FC5521"/>
    <w:rsid w:val="00FC6E2A"/>
    <w:rsid w:val="00FC780F"/>
    <w:rsid w:val="00FD06B5"/>
    <w:rsid w:val="00FD0A46"/>
    <w:rsid w:val="00FD142C"/>
    <w:rsid w:val="00FD2D3B"/>
    <w:rsid w:val="00FD4318"/>
    <w:rsid w:val="00FD457F"/>
    <w:rsid w:val="00FD4E24"/>
    <w:rsid w:val="00FD4F85"/>
    <w:rsid w:val="00FD6EED"/>
    <w:rsid w:val="00FE0CB2"/>
    <w:rsid w:val="00FE1796"/>
    <w:rsid w:val="00FE191D"/>
    <w:rsid w:val="00FE19D9"/>
    <w:rsid w:val="00FE31E0"/>
    <w:rsid w:val="00FE47FA"/>
    <w:rsid w:val="00FE59D4"/>
    <w:rsid w:val="00FE70CD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3489" v:ext="edit"/>
    <o:shapelayout v:ext="edit">
      <o:idmap data="1" v:ext="edit"/>
    </o:shapelayout>
  </w:shapeDefaults>
  <w:decimalSymbol w:val=","/>
  <w:listSeparator w:val=";"/>
  <w14:docId w14:val="4CB3A2B8"/>
  <w15:docId w15:val="{21A208CB-C238-46E2-A25F-4AE272564DF7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rsid w:val="00E32F8B"/>
    <w:pPr>
      <w:keepNext/>
      <w:tabs>
        <w:tab w:val="center" w:pos="2520"/>
        <w:tab w:val="left" w:pos="6840"/>
      </w:tabs>
      <w:jc w:val="center"/>
      <w:outlineLvl w:val="1"/>
    </w:pPr>
    <w:rPr>
      <w:b/>
      <w:bCs/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5408F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1D2443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D2443"/>
  </w:style>
  <w:style w:type="paragraph" w:styleId="Podnoje">
    <w:name w:val="footer"/>
    <w:basedOn w:val="Normal"/>
    <w:rsid w:val="001D2443"/>
    <w:pPr>
      <w:tabs>
        <w:tab w:val="center" w:pos="4536"/>
        <w:tab w:val="right" w:pos="9072"/>
      </w:tabs>
    </w:pPr>
  </w:style>
  <w:style w:type="character" w:styleId="Naslov2Char" w:customStyle="true">
    <w:name w:val="Naslov 2 Char"/>
    <w:basedOn w:val="Zadanifontodlomka"/>
    <w:link w:val="Naslov2"/>
    <w:rsid w:val="00E32F8B"/>
    <w:rPr>
      <w:b/>
      <w:bCs/>
      <w:sz w:val="28"/>
      <w:szCs w:val="24"/>
    </w:rPr>
  </w:style>
  <w:style w:type="character" w:styleId="ZaglavljeChar" w:customStyle="true">
    <w:name w:val="Zaglavlje Char"/>
    <w:basedOn w:val="Zadanifontodlomka"/>
    <w:link w:val="Zaglavlje"/>
    <w:uiPriority w:val="99"/>
    <w:rsid w:val="00614292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8C1BDC"/>
    <w:pPr>
      <w:ind w:left="720"/>
      <w:contextualSpacing/>
    </w:pPr>
  </w:style>
  <w:style w:type="paragraph" w:styleId="Bezproreda">
    <w:name w:val="No Spacing"/>
    <w:uiPriority w:val="1"/>
    <w:qFormat/>
    <w:rsid w:val="00391575"/>
    <w:rPr>
      <w:rFonts w:eastAsiaTheme="minorHAnsi" w:cstheme="minorBidi"/>
      <w:sz w:val="24"/>
      <w:szCs w:val="22"/>
      <w:lang w:eastAsia="en-US"/>
    </w:rPr>
  </w:style>
  <w:style w:type="character" w:styleId="spelle" w:customStyle="true">
    <w:name w:val="spelle"/>
    <w:rsid w:val="002842E2"/>
  </w:style>
  <w:style w:type="paragraph" w:styleId="Uvuenotijeloteksta">
    <w:name w:val="Body Text Indent"/>
    <w:basedOn w:val="Normal"/>
    <w:link w:val="UvuenotijelotekstaChar"/>
    <w:rsid w:val="00A65131"/>
    <w:pPr>
      <w:ind w:firstLine="708"/>
      <w:jc w:val="both"/>
    </w:pPr>
  </w:style>
  <w:style w:type="character" w:styleId="UvuenotijelotekstaChar" w:customStyle="true">
    <w:name w:val="Uvučeno tijelo teksta Char"/>
    <w:basedOn w:val="Zadanifontodlomka"/>
    <w:link w:val="Uvuenotijeloteksta"/>
    <w:rsid w:val="00A65131"/>
    <w:rPr>
      <w:sz w:val="24"/>
      <w:szCs w:val="24"/>
    </w:rPr>
  </w:style>
  <w:style w:type="paragraph" w:styleId="SudNaziv" w:customStyle="true">
    <w:name w:val="Sud_Naziv"/>
    <w:basedOn w:val="Normal"/>
    <w:rsid w:val="00683FB9"/>
    <w:rPr>
      <w:rFonts w:eastAsiaTheme="minorHAnsi" w:cstheme="minorBidi"/>
      <w:b/>
      <w:noProof/>
      <w:lang w:eastAsia="en-US"/>
    </w:rPr>
  </w:style>
  <w:style w:type="paragraph" w:styleId="FiksniRH" w:customStyle="true">
    <w:name w:val="Fiksni RH"/>
    <w:basedOn w:val="Normal"/>
    <w:next w:val="SudNaziv"/>
    <w:rsid w:val="00683FB9"/>
    <w:pPr>
      <w:spacing w:before="600" w:after="120"/>
    </w:pPr>
    <w:rPr>
      <w:rFonts w:eastAsiaTheme="minorHAnsi" w:cstheme="minorBidi"/>
      <w:b/>
      <w:caps/>
      <w:lang w:eastAsia="en-US"/>
    </w:rPr>
  </w:style>
  <w:style w:type="paragraph" w:styleId="GrbRH" w:customStyle="true">
    <w:name w:val="GrbRH"/>
    <w:basedOn w:val="Normal"/>
    <w:rsid w:val="00683FB9"/>
    <w:pPr>
      <w:spacing w:after="60"/>
    </w:pPr>
    <w:rPr>
      <w:rFonts w:eastAsiaTheme="minorHAnsi" w:cstheme="minorBidi"/>
      <w:noProof/>
      <w:sz w:val="16"/>
      <w:szCs w:val="16"/>
      <w:lang w:eastAsia="en-US"/>
    </w:rPr>
  </w:style>
  <w:style w:type="character" w:styleId="NaslovdokumentaChar" w:customStyle="true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683FB9"/>
    <w:pPr>
      <w:keepNext/>
      <w:spacing w:before="480" w:after="480"/>
      <w:jc w:val="center"/>
    </w:pPr>
    <w:rPr>
      <w:b/>
      <w:caps/>
      <w:spacing w:val="100"/>
    </w:rPr>
  </w:style>
  <w:style w:type="paragraph" w:styleId="SudSjedite" w:customStyle="true">
    <w:name w:val="Sud_Sjedište"/>
    <w:basedOn w:val="Bezproreda"/>
    <w:rsid w:val="00683FB9"/>
    <w:pPr>
      <w:tabs>
        <w:tab w:val="left" w:pos="7088"/>
      </w:tabs>
      <w:contextualSpacing/>
    </w:pPr>
    <w:rPr>
      <w:rFonts w:eastAsia="Times New Roman" w:cs="Times New Roman"/>
      <w:noProof/>
      <w:szCs w:val="24"/>
      <w:lang w:eastAsia="hr-HR"/>
    </w:rPr>
  </w:style>
  <w:style w:type="character" w:styleId="SudacChar" w:customStyle="true">
    <w:name w:val="Sudac Char"/>
    <w:basedOn w:val="Zadanifontodlomka"/>
    <w:link w:val="Sudac"/>
    <w:locked/>
    <w:rsid w:val="00683FB9"/>
    <w:rPr>
      <w:noProof/>
      <w:sz w:val="24"/>
      <w:szCs w:val="24"/>
    </w:rPr>
  </w:style>
  <w:style w:type="paragraph" w:styleId="Sudac" w:customStyle="true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683FB9"/>
    <w:pPr>
      <w:spacing w:before="360" w:after="120"/>
      <w:ind w:left="5387"/>
    </w:pPr>
    <w:rPr>
      <w:rFonts w:eastAsiaTheme="minorHAnsi" w:cstheme="minorBidi"/>
      <w:noProof/>
      <w:lang w:eastAsia="en-US"/>
    </w:rPr>
  </w:style>
  <w:style w:type="paragraph" w:styleId="Zapisniar" w:customStyle="true">
    <w:name w:val="Zapisničar"/>
    <w:basedOn w:val="Normal"/>
    <w:next w:val="ZapisniarPotpis"/>
    <w:qFormat/>
    <w:rsid w:val="00683FB9"/>
    <w:pPr>
      <w:keepNext/>
      <w:spacing w:before="360" w:after="360"/>
      <w:ind w:left="5387"/>
    </w:pPr>
    <w:rPr>
      <w:rFonts w:eastAsiaTheme="minorHAnsi" w:cstheme="minorBidi"/>
      <w:noProof/>
      <w:lang w:eastAsia="en-US"/>
    </w:rPr>
  </w:style>
  <w:style w:type="character" w:styleId="NormaleSPISChar" w:customStyle="true">
    <w:name w:val="Normal_eSPIS Char"/>
    <w:basedOn w:val="Zadanifontodlomka"/>
    <w:link w:val="NormaleSPIS"/>
    <w:locked/>
    <w:rsid w:val="00683FB9"/>
    <w:rPr>
      <w:sz w:val="24"/>
      <w:szCs w:val="24"/>
    </w:rPr>
  </w:style>
  <w:style w:type="paragraph" w:styleId="NormaleSPIS" w:customStyle="true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type="character" w:styleId="SudacPotpisIzvornikChar" w:customStyle="true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type="character" w:styleId="Pravnastvar2Char" w:customStyle="true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type="paragraph" w:styleId="Pravnastvar2" w:customStyle="true">
    <w:name w:val="Pravna stvar2"/>
    <w:basedOn w:val="Normal"/>
    <w:link w:val="Pravnastvar2Char"/>
    <w:qFormat/>
    <w:rsid w:val="00683FB9"/>
    <w:pPr>
      <w:tabs>
        <w:tab w:val="left" w:pos="1560"/>
      </w:tabs>
      <w:spacing w:after="120"/>
      <w:ind w:left="1559" w:hanging="992"/>
    </w:pPr>
    <w:rPr>
      <w:noProof/>
    </w:rPr>
  </w:style>
  <w:style w:type="character" w:styleId="eSPISCCParagraphDefaultFont" w:customStyle="true">
    <w:name w:val="eSPIS_CC_Paragraph Default Font"/>
    <w:basedOn w:val="NormaleSPISChar"/>
    <w:rsid w:val="00683FB9"/>
    <w:rPr>
      <w:noProof/>
      <w:color w:val="auto"/>
      <w:sz w:val="24"/>
      <w:szCs w:val="24"/>
      <w:bdr w:val="none" w:color="auto" w:sz="0" w:space="0" w:frame="true"/>
    </w:rPr>
  </w:style>
  <w:style w:type="character" w:styleId="PozadinaSvijetloZelena" w:customStyle="true">
    <w:name w:val="Pozadina_SvijetloZelena"/>
    <w:basedOn w:val="Zadanifontodlomka"/>
    <w:rsid w:val="00683FB9"/>
    <w:rPr>
      <w:noProof/>
      <w:bdr w:val="none" w:color="auto" w:sz="0" w:space="0" w:frame="true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683FB9"/>
    <w:rPr>
      <w:noProof/>
      <w:bdr w:val="none" w:color="auto" w:sz="0" w:space="0" w:frame="true"/>
      <w:shd w:val="clear" w:color="auto" w:fill="FFFFCC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type="paragraph" w:styleId="T-98-2" w:customStyle="true">
    <w:name w:val="T-9/8-2"/>
    <w:rsid w:val="003022D4"/>
    <w:pPr>
      <w:widowControl w:val="false"/>
      <w:tabs>
        <w:tab w:val="left" w:pos="2153"/>
      </w:tabs>
      <w:autoSpaceDE w:val="false"/>
      <w:autoSpaceDN w:val="false"/>
      <w:adjustRightInd w:val="false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type="paragraph" w:styleId="clanak" w:customStyle="true">
    <w:name w:val="clanak"/>
    <w:basedOn w:val="Normal"/>
    <w:rsid w:val="008B0731"/>
    <w:pPr>
      <w:spacing w:before="100" w:beforeAutospacing="true" w:after="100" w:afterAutospacing="true"/>
      <w:jc w:val="center"/>
    </w:pPr>
  </w:style>
  <w:style w:type="paragraph" w:styleId="t-9-8" w:customStyle="true">
    <w:name w:val="t-9-8"/>
    <w:basedOn w:val="Normal"/>
    <w:rsid w:val="008B0731"/>
    <w:pPr>
      <w:spacing w:before="100" w:beforeAutospacing="true" w:after="100" w:afterAutospacing="true"/>
    </w:pPr>
  </w:style>
  <w:style w:type="paragraph" w:styleId="t-10-9-kurz-s" w:customStyle="true">
    <w:name w:val="t-10-9-kurz-s"/>
    <w:basedOn w:val="Normal"/>
    <w:rsid w:val="008B0731"/>
    <w:pPr>
      <w:spacing w:before="100" w:beforeAutospacing="true" w:after="100" w:afterAutospacing="true"/>
      <w:jc w:val="center"/>
    </w:pPr>
    <w:rPr>
      <w:i/>
      <w:iCs/>
      <w:sz w:val="26"/>
      <w:szCs w:val="26"/>
    </w:rPr>
  </w:style>
  <w:style w:type="character" w:styleId="Tekstrezerviranogmjesta">
    <w:name w:val="Placeholder Text"/>
    <w:basedOn w:val="Zadanifontodlomka"/>
    <w:uiPriority w:val="99"/>
    <w:semiHidden/>
    <w:rsid w:val="003F2B4A"/>
    <w:rPr>
      <w:color w:val="808080"/>
      <w:bdr w:val="none" w:color="auto" w:sz="0" w:space="0"/>
      <w:shd w:val="clear" w:color="auto" w:fill="auto"/>
    </w:rPr>
  </w:style>
  <w:style w:type="character" w:styleId="PozadinaSvijetloCrvena" w:customStyle="true">
    <w:name w:val="Pozadina_SvijetloCrvena"/>
    <w:basedOn w:val="eSPISCCParagraphDefaultFont"/>
    <w:rsid w:val="003F2B4A"/>
    <w:rPr>
      <w:noProof/>
      <w:color w:val="auto"/>
      <w:sz w:val="24"/>
      <w:szCs w:val="24"/>
      <w:bdr w:val="none" w:color="auto" w:sz="0" w:space="0"/>
      <w:shd w:val="clear" w:color="auto" w:fill="FFCC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697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3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871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47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808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814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6993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938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22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03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133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550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182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44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582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8214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605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914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429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169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381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8563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752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8989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9767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8737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996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93803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2431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3162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51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367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7844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2623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4607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3011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368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703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3935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9388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4283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586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77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4513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7031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28244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182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879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517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8791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265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1441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5779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80771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388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2744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6125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157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59438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1522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319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0206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838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920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8308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289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0663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3193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5035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545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3812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401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4883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3495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015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7789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722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82684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810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1081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0932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0566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323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6346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824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75315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265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4592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38891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4329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8262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6393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8405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87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2088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4979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0628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643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6331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277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8939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33831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6268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555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8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7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60040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010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8957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9564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69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0778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6214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3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008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1481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302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63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59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1251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630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520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905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213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51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3606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555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4398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23. travnja 2026.</izvorni_sadrzaj>
    <derivirana_varijabla naziv="DomainObject.DatumDonosenjaOdluke_1">23. travnja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</izvorni_sadrzaj>
    <derivirana_varijabla naziv="DomainObject.DonositeljOdluke.Prezime_1">Rotar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</izvorni_sadrzaj>
    <derivirana_varijabla naziv="DomainObject.Predmet.Broj_1">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ožujka 2026.</izvorni_sadrzaj>
    <derivirana_varijabla naziv="DomainObject.Predmet.DatumIzradeOptuznogAkta_1">12. ožujka 2026.</derivirana_varijabla>
  </DomainObject.Predmet.DatumIzradeOptuznogAkta>
  <DomainObject.Predmet.DatumIzradeOptuznogAktaFormated>
    <izvorni_sadrzaj>12.3.2026.</izvorni_sadrzaj>
    <derivirana_varijabla naziv="DomainObject.Predmet.DatumIzradeOptuznogAktaFormated_1">12.3.2026.</derivirana_varijabla>
  </DomainObject.Predmet.DatumIzradeOptuznogAktaFormated>
  <DomainObject.Predmet.DatumOsnivanja>
    <izvorni_sadrzaj>13. ožujka 2026.</izvorni_sadrzaj>
    <derivirana_varijabla naziv="DomainObject.Predmet.DatumOsnivanja_1">13. ožujka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ožujka 2026.</izvorni_sadrzaj>
    <derivirana_varijabla naziv="DomainObject.Predmet.DatumPrimitkaOptuznogAkta_1">12. ožujka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St-652/2026</izvorni_sadrzaj>
    <derivirana_varijabla naziv="DomainObject.Predmet.OznakaBroj_1">St-652/2026</derivirana_varijabla>
  </DomainObject.Predmet.OznakaBroj>
  <DomainObject.Predmet.OznakaBrojOptuznogAkta>
    <izvorni_sadrzaj>04-06-26-1186</izvorni_sadrzaj>
    <derivirana_varijabla naziv="DomainObject.Predmet.OznakaBrojOptuznogAkta_1">04-06-26-1186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TRIPOLITANA TRADE d.o.o. zastupanog po punomoćniku Amir Abulajras</izvorni_sadrzaj>
    <derivirana_varijabla naziv="DomainObject.Predmet.ProtustrankaFormated_1">  TRIPOLITANA TRADE d.o.o. zastupanog po punomoćniku Amir Abulajras</derivirana_varijabla>
  </DomainObject.Predmet.ProtustrankaFormated>
  <DomainObject.Predmet.ProtustrankaFormatedOIB>
    <izvorni_sadrzaj>  TRIPOLITANA TRADE d.o.o., OIB 12495930065 zastupanog po punomoćniku Amir Abulajras</izvorni_sadrzaj>
    <derivirana_varijabla naziv="DomainObject.Predmet.ProtustrankaFormatedOIB_1">  TRIPOLITANA TRADE d.o.o., OIB 12495930065 zastupanog po punomoćniku Amir Abulajras</derivirana_varijabla>
  </DomainObject.Predmet.ProtustrankaFormatedOIB>
  <DomainObject.Predmet.ProtustrankaFormatedWithAdress>
    <izvorni_sadrzaj> TRIPOLITANA TRADE d.o.o., Trg kralja Petra Svačića 11, 10000 Zagreb zastupanog po punomoćniku Amir Abulajras</izvorni_sadrzaj>
    <derivirana_varijabla naziv="DomainObject.Predmet.ProtustrankaFormatedWithAdress_1"> TRIPOLITANA TRADE d.o.o., Trg kralja Petra Svačića 11, 10000 Zagreb zastupanog po punomoćniku Amir Abulajras</derivirana_varijabla>
  </DomainObject.Predmet.ProtustrankaFormatedWithAdress>
  <DomainObject.Predmet.ProtustrankaFormatedWithAdressOIB>
    <izvorni_sadrzaj> TRIPOLITANA TRADE d.o.o., OIB 12495930065, Trg kralja Petra Svačića 11, 10000 Zagreb zastupanog po punomoćniku Amir Abulajras</izvorni_sadrzaj>
    <derivirana_varijabla naziv="DomainObject.Predmet.ProtustrankaFormatedWithAdressOIB_1"> TRIPOLITANA TRADE d.o.o., OIB 12495930065, Trg kralja Petra Svačića 11, 10000 Zagreb zastupanog po punomoćniku Amir Abulajras</derivirana_varijabla>
  </DomainObject.Predmet.ProtustrankaFormatedWithAdressOIB>
  <DomainObject.Predmet.ProtustrankaWithAdress>
    <izvorni_sadrzaj>TRIPOLITANA TRADE d.o.o. Trg kralja Petra Svačića 11, 10000 Zagreb</izvorni_sadrzaj>
    <derivirana_varijabla naziv="DomainObject.Predmet.ProtustrankaWithAdress_1">TRIPOLITANA TRADE d.o.o. Trg kralja Petra Svačića 11, 10000 Zagreb</derivirana_varijabla>
  </DomainObject.Predmet.ProtustrankaWithAdress>
  <DomainObject.Predmet.ProtustrankaWithAdressOIB>
    <izvorni_sadrzaj>TRIPOLITANA TRADE d.o.o., OIB 12495930065, Trg kralja Petra Svačića 11, 10000 Zagreb</izvorni_sadrzaj>
    <derivirana_varijabla naziv="DomainObject.Predmet.ProtustrankaWithAdressOIB_1">TRIPOLITANA TRADE d.o.o., OIB 12495930065, Trg kralja Petra Svačića 11, 10000 Zagreb</derivirana_varijabla>
  </DomainObject.Predmet.ProtustrankaWithAdressOIB>
  <DomainObject.Predmet.ProtustrankaNazivFormated>
    <izvorni_sadrzaj>TRIPOLITANA TRADE d.o.o.</izvorni_sadrzaj>
    <derivirana_varijabla naziv="DomainObject.Predmet.ProtustrankaNazivFormated_1">TRIPOLITANA TRADE d.o.o.</derivirana_varijabla>
  </DomainObject.Predmet.ProtustrankaNazivFormated>
  <DomainObject.Predmet.ProtustrankaNazivFormatedOIB>
    <izvorni_sadrzaj>TRIPOLITANA TRADE d.o.o., OIB 12495930065</izvorni_sadrzaj>
    <derivirana_varijabla naziv="DomainObject.Predmet.ProtustrankaNazivFormatedOIB_1">TRIPOLITANA TRADE d.o.o., OIB 12495930065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 - S. Rotar</izvorni_sadrzaj>
    <derivirana_varijabla naziv="DomainObject.Predmet.Referada.Naziv_1">90. - S. Rotar</derivirana_varijabla>
  </DomainObject.Predmet.Referada.Naziv>
  <DomainObject.Predmet.Referada.Oznaka>
    <izvorni_sadrzaj>90.</izvorni_sadrzaj>
    <derivirana_varijabla naziv="DomainObject.Predmet.Referada.Oznaka_1">90.</derivirana_varijabla>
  </DomainObject.Predmet.Referada.Oznaka>
  <DomainObject.Predmet.Referada.Prostorija.Naziv>
    <izvorni_sadrzaj>soba 225, Kennedyev trg 11</izvorni_sadrzaj>
    <derivirana_varijabla naziv="DomainObject.Predmet.Referada.Prostorija.Naziv_1">soba 225, Kennedyev trg 11</derivirana_varijabla>
  </DomainObject.Predmet.Referada.Prostorija.Naziv>
  <DomainObject.Predmet.Referada.Prostorija.Oznaka>
    <izvorni_sadrzaj>225 Kennedyev trg 11</izvorni_sadrzaj>
    <derivirana_varijabla naziv="DomainObject.Predmet.Referada.Prostorija.Oznaka_1">225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</izvorni_sadrzaj>
    <derivirana_varijabla naziv="DomainObject.Predmet.Referada.Sudac_1">Sandra Rotar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 - S. Rotar</izvorni_sadrzaj>
    <derivirana_varijabla naziv="DomainObject.Predmet.TrenutnaLokacijaSpisa.Naziv_1">90. - S. Rotar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Daniela Vuković</izvorni_sadrzaj>
    <derivirana_varijabla naziv="DomainObject.Predmet.Zapisnicar_1">Daniela Vuković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TRIPOLITANA TRADE d.o.o. zastupanog po punomoćniku Amir Abulajras</item>
    </izvorni_sadrzaj>
    <derivirana_varijabla naziv="DomainObject.Predmet.ProtuStrankaListFormated_1">
      <item>TRIPOLITANA TRADE d.o.o. zastupanog po punomoćniku Amir Abulajras</item>
    </derivirana_varijabla>
  </DomainObject.Predmet.ProtuStrankaListFormated>
  <DomainObject.Predmet.ProtuStrankaListFormatedOIB>
    <izvorni_sadrzaj>
      <item>TRIPOLITANA TRADE d.o.o., OIB 12495930065 zastupanog po punomoćniku Amir Abulajras</item>
    </izvorni_sadrzaj>
    <derivirana_varijabla naziv="DomainObject.Predmet.ProtuStrankaListFormatedOIB_1">
      <item>TRIPOLITANA TRADE d.o.o., OIB 12495930065 zastupanog po punomoćniku Amir Abulajras</item>
    </derivirana_varijabla>
  </DomainObject.Predmet.ProtuStrankaListFormatedOIB>
  <DomainObject.Predmet.ProtuStrankaListFormatedWithAdress>
    <izvorni_sadrzaj>
      <item>TRIPOLITANA TRADE d.o.o., Trg kralja Petra Svačića 11, 10000 Zagreb zastupanog po punomoćniku Amir Abulajras</item>
    </izvorni_sadrzaj>
    <derivirana_varijabla naziv="DomainObject.Predmet.ProtuStrankaListFormatedWithAdress_1">
      <item>TRIPOLITANA TRADE d.o.o., Trg kralja Petra Svačića 11, 10000 Zagreb zastupanog po punomoćniku Amir Abulajras</item>
    </derivirana_varijabla>
  </DomainObject.Predmet.ProtuStrankaListFormatedWithAdress>
  <DomainObject.Predmet.ProtuStrankaListFormatedWithAdressOIB>
    <izvorni_sadrzaj>
      <item>TRIPOLITANA TRADE d.o.o., OIB 12495930065, Trg kralja Petra Svačića 11, 10000 Zagreb zastupanog po punomoćniku Amir Abulajras</item>
    </izvorni_sadrzaj>
    <derivirana_varijabla naziv="DomainObject.Predmet.ProtuStrankaListFormatedWithAdressOIB_1">
      <item>TRIPOLITANA TRADE d.o.o., OIB 12495930065, Trg kralja Petra Svačića 11, 10000 Zagreb zastupanog po punomoćniku Amir Abulajras</item>
    </derivirana_varijabla>
  </DomainObject.Predmet.ProtuStrankaListFormatedWithAdressOIB>
  <DomainObject.Predmet.ProtuStrankaListNazivFormated>
    <izvorni_sadrzaj>
      <item>TRIPOLITANA TRADE d.o.o.</item>
    </izvorni_sadrzaj>
    <derivirana_varijabla naziv="DomainObject.Predmet.ProtuStrankaListNazivFormated_1">
      <item>TRIPOLITANA TRADE d.o.o.</item>
    </derivirana_varijabla>
  </DomainObject.Predmet.ProtuStrankaListNazivFormated>
  <DomainObject.Predmet.ProtuStrankaListNazivFormatedOIB>
    <izvorni_sadrzaj>
      <item>TRIPOLITANA TRADE d.o.o., OIB 12495930065</item>
    </izvorni_sadrzaj>
    <derivirana_varijabla naziv="DomainObject.Predmet.ProtuStrankaListNazivFormatedOIB_1">
      <item>TRIPOLITANA TRADE d.o.o., OIB 12495930065</item>
    </derivirana_varijabla>
  </DomainObject.Predmet.ProtuStrankaListNazivFormatedOIB>
  <DomainObject.Predmet.OstaliListFormated>
    <izvorni_sadrzaj>
      <item>Amir Abulajras punomoćnik sudionika u postupku TRIPOLITANA TRADE d.o.o.</item>
    </izvorni_sadrzaj>
    <derivirana_varijabla naziv="DomainObject.Predmet.OstaliListFormated_1">
      <item>Amir Abulajras punomoćnik sudionika u postupku TRIPOLITANA TRADE d.o.o.</item>
    </derivirana_varijabla>
  </DomainObject.Predmet.OstaliListFormated>
  <DomainObject.Predmet.OstaliListFormatedOIB>
    <izvorni_sadrzaj>
      <item>Amir Abulajras, OIB 94668404246 punomoćnik sudionika u postupku TRIPOLITANA TRADE d.o.o.</item>
    </izvorni_sadrzaj>
    <derivirana_varijabla naziv="DomainObject.Predmet.OstaliListFormatedOIB_1">
      <item>Amir Abulajras, OIB 94668404246 punomoćnik sudionika u postupku TRIPOLITANA TRADE d.o.o.</item>
    </derivirana_varijabla>
  </DomainObject.Predmet.OstaliListFormatedOIB>
  <DomainObject.Predmet.OstaliListFormatedWithAdress>
    <izvorni_sadrzaj>
      <item>Amir Abulajras, IX. Ravnice 4, 10000 Zagreb punomoćnik sudionika u postupku TRIPOLITANA TRADE d.o.o.</item>
    </izvorni_sadrzaj>
    <derivirana_varijabla naziv="DomainObject.Predmet.OstaliListFormatedWithAdress_1">
      <item>Amir Abulajras, IX. Ravnice 4, 10000 Zagreb punomoćnik sudionika u postupku TRIPOLITANA TRADE d.o.o.</item>
    </derivirana_varijabla>
  </DomainObject.Predmet.OstaliListFormatedWithAdress>
  <DomainObject.Predmet.OstaliListFormatedWithAdressOIB>
    <izvorni_sadrzaj>
      <item>Amir Abulajras, OIB 94668404246, IX. Ravnice 4, 10000 Zagreb punomoćnik sudionika u postupku TRIPOLITANA TRADE d.o.o.</item>
    </izvorni_sadrzaj>
    <derivirana_varijabla naziv="DomainObject.Predmet.OstaliListFormatedWithAdressOIB_1">
      <item>Amir Abulajras, OIB 94668404246, IX. Ravnice 4, 10000 Zagreb punomoćnik sudionika u postupku TRIPOLITANA TRADE d.o.o.</item>
    </derivirana_varijabla>
  </DomainObject.Predmet.OstaliListFormatedWithAdressOIB>
  <DomainObject.Predmet.OstaliListNazivFormated>
    <izvorni_sadrzaj>
      <item>Amir Abulajras</item>
    </izvorni_sadrzaj>
    <derivirana_varijabla naziv="DomainObject.Predmet.OstaliListNazivFormated_1">
      <item>Amir Abulajras</item>
    </derivirana_varijabla>
  </DomainObject.Predmet.OstaliListNazivFormated>
  <DomainObject.Predmet.OstaliListNazivFormatedOIB>
    <izvorni_sadrzaj>
      <item>Amir Abulajras, OIB 94668404246</item>
    </izvorni_sadrzaj>
    <derivirana_varijabla naziv="DomainObject.Predmet.OstaliListNazivFormatedOIB_1">
      <item>Amir Abulajras, OIB 94668404246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2026.</izvorni_sadrzaj>
    <derivirana_varijabla naziv="DomainObject.Datum_1">23. travnja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TRIPOLITANA TRADE d.o.o.</izvorni_sadrzaj>
    <derivirana_varijabla naziv="DomainObject.Predmet.ProtustrankaIDrugi_1">TRIPOLITANA TRADE d.o.o.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TRIPOLITANA TRADE d.o.o., OIB 12495930065, Trg kralja Petra Svačića 11, 10000 Zagreb</izvorni_sadrzaj>
    <derivirana_varijabla naziv="DomainObject.Predmet.ProtustrankaIDrugiAdressOIB_1">TRIPOLITANA TRADE d.o.o., OIB 12495930065, Trg kralja Petra Svačića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TRIPOLITANA TRADE d.o.o.</item>
      <item>Financijska agencija (FINA)</item>
      <item>Amir Abulajras</item>
    </izvorni_sadrzaj>
    <derivirana_varijabla naziv="DomainObject.Predmet.SudioniciListNaziv_1">
      <item>TRIPOLITANA TRADE d.o.o.</item>
      <item>Financijska agencija (FINA)</item>
      <item>Amir Abulajras</item>
    </derivirana_varijabla>
  </DomainObject.Predmet.SudioniciListNaziv>
  <DomainObject.Predmet.SudioniciListAdressOIB>
    <izvorni_sadrzaj>
      <item>TRIPOLITANA TRADE d.o.o., OIB 12495930065, Trg kralja Petra Svačića 11,10000 Zagreb</item>
      <item>Financijska agencija (FINA), OIB 85821130368, Ulica grada Vukovara 70,10000 Zagreb</item>
      <item>Amir Abulajras, OIB 94668404246, IX. Ravnice 4,10000 Zagreb</item>
    </izvorni_sadrzaj>
    <derivirana_varijabla naziv="DomainObject.Predmet.SudioniciListAdressOIB_1">
      <item>TRIPOLITANA TRADE d.o.o., OIB 12495930065, Trg kralja Petra Svačića 11,10000 Zagreb</item>
      <item>Financijska agencija (FINA), OIB 85821130368, Ulica grada Vukovara 70,10000 Zagreb</item>
      <item>Amir Abulajras, OIB 94668404246, IX. Ravnice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12495930065</item>
      <item>, OIB 94668404246</item>
    </izvorni_sadrzaj>
    <derivirana_varijabla naziv="DomainObject.Predmet.SudioniciListNazivOIB_1">
      <item>, OIB 85821130368</item>
      <item>, OIB 12495930065</item>
      <item>, OIB 94668404246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976FB1-55EB-4A99-891F-AE60C67E862F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245</properties:Words>
  <properties:Characters>1337</properties:Characters>
  <properties:Lines>57</properties:Lines>
  <properties:Paragraphs>20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3287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2026-04-21T09:15:00Z</dcterms:created>
  <dc:creator>Korisnik</dc:creator>
  <cp:lastModifiedBy>Daniela Vuković</cp:lastModifiedBy>
  <cp:lastPrinted>2019-10-16T11:32:00Z</cp:lastPrinted>
  <dcterms:modified xmlns:xsi="http://www.w3.org/2001/XMLSchema-instance" xsi:type="dcterms:W3CDTF">2026-04-23T07:08:00Z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(Oglas  St-652- 2026   travanj  2026.docx)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