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24921" w14:paraId="3124921" w:rsidRDefault="00D757C0" w:rsidP="00D757C0" w:rsidR="00D757C0" w:rsidRPr="000351A1">
      <w:pPr>
        <w:jc w:val="right"/>
        <w15:collapsed w:val="false"/>
      </w:pPr>
      <w:bookmarkStart w:name="_GoBack" w:id="0"/>
      <w:bookmarkEnd w:id="0"/>
      <w:r>
        <w:t>Posl.br. 2 St-11</w:t>
      </w:r>
      <w:r w:rsidRPr="000351A1">
        <w:t>/1</w:t>
      </w:r>
      <w:r>
        <w:t>5</w:t>
      </w:r>
      <w:r w:rsidRPr="000351A1">
        <w:t>-</w:t>
      </w:r>
      <w:r>
        <w:t>606</w:t>
      </w:r>
    </w:p>
    <w:p w:rsidRDefault="00D757C0" w:rsidP="00D757C0" w:rsidR="00D757C0" w:rsidRPr="00D757C0">
      <w:pPr>
        <w:jc w:val="right"/>
      </w:pPr>
      <w:r w:rsidRPr="00D757C0">
        <w:t>(prije: 17 St-45/11)</w:t>
      </w:r>
    </w:p>
    <w:p w:rsidRDefault="00D757C0" w:rsidP="00D757C0" w:rsidR="00D757C0" w:rsidRPr="001120DC">
      <w:pPr>
        <w:jc w:val="right"/>
        <w:rPr>
          <w:b/>
          <w:color w:val="FF0000"/>
        </w:rPr>
      </w:pPr>
    </w:p>
    <w:p w:rsidRDefault="00D757C0" w:rsidP="00D757C0" w:rsidR="00D757C0">
      <w:pPr>
        <w:jc w:val="center"/>
      </w:pPr>
    </w:p>
    <w:p w:rsidRDefault="00D757C0" w:rsidP="00D757C0" w:rsidR="00D757C0" w:rsidRPr="000351A1">
      <w:pPr>
        <w:jc w:val="center"/>
      </w:pPr>
      <w:r w:rsidRPr="000351A1">
        <w:t xml:space="preserve">TABLICA </w:t>
      </w:r>
      <w:r>
        <w:t>ISPITANIH TRAŽBINA</w:t>
      </w:r>
    </w:p>
    <w:p w:rsidRDefault="00D757C0" w:rsidP="00D757C0" w:rsidR="00D757C0" w:rsidRPr="000351A1">
      <w:pPr>
        <w:jc w:val="center"/>
      </w:pPr>
      <w:r w:rsidRPr="000351A1">
        <w:t xml:space="preserve">Po čl. </w:t>
      </w:r>
      <w:r w:rsidR="009801B0">
        <w:t>177. st. 2</w:t>
      </w:r>
      <w:r w:rsidRPr="000351A1">
        <w:t>. Stečajnog zakona</w:t>
      </w:r>
      <w:r w:rsidR="009801B0">
        <w:t xml:space="preserve"> (NN 44/96, 29/99, 129/00, 123/03)</w:t>
      </w:r>
      <w:r w:rsidRPr="000351A1">
        <w:t xml:space="preserve"> </w:t>
      </w:r>
    </w:p>
    <w:p w:rsidRDefault="00D757C0" w:rsidP="00D757C0" w:rsidR="00D757C0">
      <w:pPr>
        <w:jc w:val="center"/>
      </w:pPr>
      <w:r>
        <w:t>(Posebno i</w:t>
      </w:r>
      <w:r w:rsidRPr="000351A1">
        <w:t xml:space="preserve">spitno ročište od </w:t>
      </w:r>
      <w:r>
        <w:t>30. studenog</w:t>
      </w:r>
      <w:r w:rsidRPr="000351A1">
        <w:t xml:space="preserve"> 2016.</w:t>
      </w:r>
      <w:r>
        <w:t xml:space="preserve"> u stečajnom postupku nad dužnikom </w:t>
      </w:r>
    </w:p>
    <w:p w:rsidRDefault="00D757C0" w:rsidP="00D757C0" w:rsidR="00D757C0">
      <w:pPr>
        <w:jc w:val="center"/>
      </w:pPr>
      <w:r w:rsidRPr="005253EF">
        <w:t xml:space="preserve">HISTRIA GROUP d.d. u stečaju, Umag, </w:t>
      </w:r>
      <w:proofErr w:type="spellStart"/>
      <w:r w:rsidRPr="005253EF">
        <w:t>Ungarija</w:t>
      </w:r>
      <w:proofErr w:type="spellEnd"/>
      <w:r w:rsidRPr="005253EF">
        <w:t xml:space="preserve"> b.b., OIB: 34802459130</w:t>
      </w:r>
      <w:r w:rsidRPr="000351A1">
        <w:t>)</w:t>
      </w:r>
    </w:p>
    <w:p w:rsidRDefault="00D757C0" w:rsidP="00D757C0" w:rsidR="00D757C0" w:rsidRPr="000351A1">
      <w:pPr>
        <w:jc w:val="center"/>
      </w:pPr>
    </w:p>
    <w:p w:rsidRDefault="00D757C0" w:rsidP="00D757C0" w:rsidR="00D757C0">
      <w:pPr>
        <w:tabs>
          <w:tab w:pos="3686" w:val="left"/>
        </w:tabs>
        <w:jc w:val="center"/>
      </w:pPr>
    </w:p>
    <w:p w:rsidRDefault="009801B0" w:rsidP="00D757C0" w:rsidR="009801B0">
      <w:pPr>
        <w:tabs>
          <w:tab w:pos="3686" w:val="left"/>
        </w:tabs>
        <w:jc w:val="center"/>
      </w:pPr>
    </w:p>
    <w:p w:rsidRDefault="00D757C0" w:rsidP="00D757C0" w:rsidR="00D757C0" w:rsidRPr="00985C68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D20E2F" w:rsidR="00D757C0" w:rsidRPr="00985C68">
        <w:tc>
          <w:tcPr>
            <w:tcW w:type="dxa" w:w="1008"/>
            <w:vAlign w:val="center"/>
          </w:tcPr>
          <w:p w:rsidRDefault="00D757C0" w:rsidP="00D20E2F" w:rsidR="00D757C0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D757C0" w:rsidP="00D20E2F" w:rsidR="00D757C0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D757C0" w:rsidP="00D20E2F" w:rsidR="00D757C0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Iznos prijavljene</w:t>
            </w:r>
          </w:p>
          <w:p w:rsidRDefault="00D757C0" w:rsidP="00D20E2F" w:rsidR="00D757C0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 xml:space="preserve">tražbine </w:t>
            </w:r>
            <w:r>
              <w:rPr>
                <w:bCs w:val="false"/>
              </w:rPr>
              <w:t>(kn)</w:t>
            </w:r>
          </w:p>
        </w:tc>
        <w:tc>
          <w:tcPr>
            <w:tcW w:type="dxa" w:w="2121"/>
            <w:vAlign w:val="center"/>
          </w:tcPr>
          <w:p w:rsidRDefault="00D757C0" w:rsidP="00D20E2F" w:rsidR="00D757C0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D757C0" w:rsidP="00D20E2F" w:rsidR="00D757C0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D757C0" w:rsidP="00D20E2F" w:rsidR="00D757C0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D757C0" w:rsidP="00D20E2F" w:rsidR="00D757C0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t>Isplatni red</w:t>
            </w:r>
          </w:p>
        </w:tc>
      </w:tr>
      <w:tr w:rsidTr="00D20E2F" w:rsidR="00D757C0" w:rsidRPr="00985C68">
        <w:trPr>
          <w:trHeight w:val="1181"/>
        </w:trPr>
        <w:tc>
          <w:tcPr>
            <w:tcW w:type="dxa" w:w="1008"/>
            <w:vAlign w:val="center"/>
          </w:tcPr>
          <w:p w:rsidRDefault="00D757C0" w:rsidP="00D20E2F" w:rsidR="00D757C0" w:rsidRPr="00985C68">
            <w:pPr>
              <w:tabs>
                <w:tab w:pos="3686" w:val="left"/>
              </w:tabs>
              <w:jc w:val="center"/>
            </w:pPr>
            <w:r>
              <w:t xml:space="preserve">1. </w:t>
            </w:r>
          </w:p>
        </w:tc>
        <w:tc>
          <w:tcPr>
            <w:tcW w:type="dxa" w:w="4374"/>
            <w:vAlign w:val="center"/>
          </w:tcPr>
          <w:p w:rsidRDefault="00D757C0" w:rsidP="00D20E2F" w:rsidR="00D757C0" w:rsidRPr="00051919">
            <w:pPr>
              <w:tabs>
                <w:tab w:pos="3686" w:val="left"/>
              </w:tabs>
              <w:jc w:val="center"/>
            </w:pPr>
            <w:r w:rsidRPr="0088774D">
              <w:t xml:space="preserve">CROATIA OSIGURANJE d.d., Filijala Pula, Pula, Marulićeva 1, </w:t>
            </w:r>
            <w:r w:rsidRPr="0088774D">
              <w:rPr>
                <w:shd w:fill="FFFFFF" w:color="auto" w:val="clear"/>
              </w:rPr>
              <w:t>OIB: 26187994862</w:t>
            </w:r>
          </w:p>
        </w:tc>
        <w:tc>
          <w:tcPr>
            <w:tcW w:type="dxa" w:w="2103"/>
            <w:vAlign w:val="center"/>
          </w:tcPr>
          <w:p w:rsidRDefault="00D757C0" w:rsidP="00D20E2F" w:rsidR="00D757C0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88774D">
              <w:t>1.133.142.96</w:t>
            </w:r>
          </w:p>
        </w:tc>
        <w:tc>
          <w:tcPr>
            <w:tcW w:type="dxa" w:w="2121"/>
            <w:vAlign w:val="center"/>
          </w:tcPr>
          <w:p w:rsidRDefault="00D757C0" w:rsidP="00D20E2F" w:rsidR="00D757C0" w:rsidRPr="00A32BE6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478"/>
            <w:vAlign w:val="center"/>
          </w:tcPr>
          <w:p w:rsidRDefault="00D757C0" w:rsidP="00D20E2F" w:rsidR="00D757C0" w:rsidRPr="00A32BE6">
            <w:pPr>
              <w:tabs>
                <w:tab w:pos="3686" w:val="left"/>
              </w:tabs>
              <w:jc w:val="center"/>
            </w:pPr>
            <w:r w:rsidRPr="0088774D">
              <w:t>1.133.142.96</w:t>
            </w:r>
          </w:p>
        </w:tc>
        <w:tc>
          <w:tcPr>
            <w:tcW w:type="dxa" w:w="1624"/>
            <w:vAlign w:val="center"/>
          </w:tcPr>
          <w:p w:rsidRDefault="00D757C0" w:rsidP="00D20E2F" w:rsidR="00D757C0" w:rsidRPr="00985C68">
            <w:pPr>
              <w:tabs>
                <w:tab w:pos="3686" w:val="left"/>
              </w:tabs>
              <w:jc w:val="center"/>
            </w:pPr>
            <w:r>
              <w:t>stečajni upravitelj</w:t>
            </w:r>
          </w:p>
        </w:tc>
        <w:tc>
          <w:tcPr>
            <w:tcW w:type="dxa" w:w="1615"/>
            <w:vAlign w:val="center"/>
          </w:tcPr>
          <w:p w:rsidRDefault="00D757C0" w:rsidP="00D20E2F" w:rsidR="00D757C0" w:rsidRPr="00985C68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</w:tbl>
    <w:p w:rsidRDefault="00D757C0" w:rsidP="00D757C0" w:rsidR="00D757C0">
      <w:pPr>
        <w:tabs>
          <w:tab w:pos="3686" w:val="left"/>
        </w:tabs>
        <w:jc w:val="center"/>
      </w:pPr>
    </w:p>
    <w:p w:rsidRDefault="00D757C0" w:rsidP="00D757C0" w:rsidR="00D757C0">
      <w:pPr>
        <w:tabs>
          <w:tab w:pos="3686" w:val="left"/>
        </w:tabs>
        <w:jc w:val="center"/>
      </w:pPr>
    </w:p>
    <w:p w:rsidRDefault="009801B0" w:rsidP="00D757C0" w:rsidR="009801B0">
      <w:pPr>
        <w:tabs>
          <w:tab w:pos="3686" w:val="left"/>
        </w:tabs>
        <w:jc w:val="center"/>
      </w:pPr>
    </w:p>
    <w:p w:rsidRDefault="00D757C0" w:rsidP="00D757C0" w:rsidR="00D757C0" w:rsidRPr="00985C68">
      <w:pPr>
        <w:tabs>
          <w:tab w:pos="3686" w:val="left"/>
        </w:tabs>
        <w:jc w:val="center"/>
      </w:pPr>
      <w:r>
        <w:t>U Pazinu</w:t>
      </w:r>
      <w:r w:rsidRPr="00985C68">
        <w:t xml:space="preserve"> </w:t>
      </w:r>
      <w:r>
        <w:t>30. studenog</w:t>
      </w:r>
      <w:r w:rsidRPr="00985C68">
        <w:t xml:space="preserve"> 2016. </w:t>
      </w:r>
    </w:p>
    <w:p w:rsidRDefault="00D757C0" w:rsidP="00D757C0" w:rsidR="00D757C0" w:rsidRPr="00985C68">
      <w:pPr>
        <w:tabs>
          <w:tab w:pos="3686" w:val="left"/>
        </w:tabs>
        <w:jc w:val="center"/>
      </w:pPr>
    </w:p>
    <w:p w:rsidRDefault="00D757C0" w:rsidP="00D757C0" w:rsidR="00D757C0" w:rsidRPr="00985C68">
      <w:pPr>
        <w:tabs>
          <w:tab w:pos="3686" w:val="left"/>
        </w:tabs>
        <w:jc w:val="center"/>
      </w:pP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  <w:t>Stečajni sudac:</w:t>
      </w:r>
    </w:p>
    <w:p w:rsidRDefault="00D757C0" w:rsidP="00D757C0" w:rsidR="00D757C0" w:rsidRPr="00985C68">
      <w:pPr>
        <w:tabs>
          <w:tab w:pos="3686" w:val="left"/>
        </w:tabs>
        <w:jc w:val="center"/>
      </w:pPr>
      <w:r w:rsidRPr="00985C68">
        <w:tab/>
      </w:r>
      <w:r w:rsidRPr="00985C68">
        <w:tab/>
      </w:r>
      <w:r w:rsidRPr="00985C68">
        <w:tab/>
      </w:r>
      <w:r w:rsidRPr="00985C68">
        <w:tab/>
        <w:t xml:space="preserve">                                            </w:t>
      </w:r>
    </w:p>
    <w:p w:rsidRDefault="00D757C0" w:rsidP="00D757C0" w:rsidR="00D757C0">
      <w:pPr>
        <w:tabs>
          <w:tab w:pos="3686" w:val="left"/>
        </w:tabs>
        <w:ind w:firstLine="708" w:left="4956"/>
        <w:jc w:val="center"/>
      </w:pPr>
      <w:r w:rsidRPr="00985C68">
        <w:tab/>
      </w:r>
      <w:r w:rsidRPr="00985C68">
        <w:tab/>
      </w:r>
      <w:r w:rsidRPr="00985C68">
        <w:tab/>
        <w:t xml:space="preserve">              </w:t>
      </w:r>
      <w:r>
        <w:t>Adrijana Labinjan Skok</w:t>
      </w:r>
    </w:p>
    <w:p w:rsidRDefault="00D757C0" w:rsidP="00D757C0" w:rsidR="00D757C0"/>
    <w:p w:rsidRDefault="00671221" w:rsidR="00500701"/>
    <w:sectPr w:rsidSect="009801B0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993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221" w:rsidR="00000000">
      <w:r>
        <w:separator/>
      </w:r>
    </w:p>
  </w:endnote>
  <w:endnote w:id="0" w:type="continuationSeparator">
    <w:p w:rsidRDefault="0067122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221" w:rsidR="00000000">
      <w:r>
        <w:separator/>
      </w:r>
    </w:p>
  </w:footnote>
  <w:footnote w:id="0" w:type="continuationSeparator">
    <w:p w:rsidRDefault="0067122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1B0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1221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1B0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57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01B0" w:rsidP="00F16E5B" w:rsidR="00051919" w:rsidRPr="00985C68">
    <w:pPr>
      <w:jc w:val="right"/>
    </w:pPr>
    <w:r>
      <w:t>Posl.br. 2 St-345</w:t>
    </w:r>
    <w:r w:rsidRPr="000351A1">
      <w:t>/1</w:t>
    </w:r>
    <w:r>
      <w:t>6</w:t>
    </w:r>
    <w:r w:rsidRPr="000351A1">
      <w:t>-</w:t>
    </w:r>
    <w:r>
      <w:t>44</w:t>
    </w:r>
  </w:p>
  <w:p w:rsidRDefault="00671221" w:rsidR="00034D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57C0"/>
    <w:rsid w:val="00554328"/>
    <w:rsid w:val="00671221"/>
    <w:rsid w:val="009801B0"/>
    <w:rsid w:val="00985388"/>
    <w:rsid w:val="00D75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57C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757C0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D757C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757C0"/>
  </w:style>
  <w:style w:styleId="Tekstrezerviranogmjesta" w:type="character">
    <w:name w:val="Placeholder Text"/>
    <w:basedOn w:val="Zadanifontodlomka"/>
    <w:uiPriority w:val="99"/>
    <w:semiHidden/>
    <w:rsid w:val="00671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2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2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2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2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57C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757C0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D757C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757C0"/>
  </w:style>
  <w:style w:styleId="Tekstrezerviranogmjesta" w:type="character">
    <w:name w:val="Placeholder Text"/>
    <w:basedOn w:val="Zadanifontodlomka"/>
    <w:uiPriority w:val="99"/>
    <w:semiHidden/>
    <w:rsid w:val="00671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2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2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2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2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UMAG, OIB 01670495354</izvorni_sadrzaj>
    <derivirana_varijabla naziv="DomainObject.Predmet.StrankaFormatedOIB_1">  MIRKO BRAJDIĆ, UMAG, OIB 01670495354</derivirana_varijabla>
  </DomainObject.Predmet.StrankaFormatedOIB>
  <DomainObject.Predmet.StrankaFormatedWithAdress>
    <izvorni_sadrzaj> MIRKO BRAJDIĆ, UMAG, Ul.žrtava Fašizma 1 A, 52470 Umag</izvorni_sadrzaj>
    <derivirana_varijabla naziv="DomainObject.Predmet.StrankaFormatedWithAdress_1"> MIRKO BRAJDIĆ, UMAG, Ul.žrtava Fašizma 1 A, 52470 Umag</derivirana_varijabla>
  </DomainObject.Predmet.StrankaFormatedWithAdress>
  <DomainObject.Predmet.StrankaFormatedWithAdressOIB>
    <izvorni_sadrzaj> MIRKO BRAJDIĆ, UMAG, OIB 01670495354, Ul.žrtava Fašizma 1 A, 52470 Umag</izvorni_sadrzaj>
    <derivirana_varijabla naziv="DomainObject.Predmet.StrankaFormatedWithAdressOIB_1"> MIRKO BRAJDIĆ, UMAG, OIB 01670495354, Ul.žrtava Fašizma 1 A, 52470 Umag</derivirana_varijabla>
  </DomainObject.Predmet.StrankaFormatedWithAdressOIB>
  <DomainObject.Predmet.StrankaWithAdress>
    <izvorni_sadrzaj>MIRKO BRAJDIĆ, UMAG Ul.žrtava Fašizma 1 A,52470 Umag</izvorni_sadrzaj>
    <derivirana_varijabla naziv="DomainObject.Predmet.StrankaWithAdress_1">MIRKO BRAJDIĆ, UMAG Ul.žrtava Fašizma 1 A,52470 Umag</derivirana_varijabla>
  </DomainObject.Predmet.StrankaWithAdress>
  <DomainObject.Predmet.StrankaWithAdressOIB>
    <izvorni_sadrzaj>MIRKO BRAJDIĆ, UMAG, OIB 01670495354, Ul.žrtava Fašizma 1 A,52470 Umag</izvorni_sadrzaj>
    <derivirana_varijabla naziv="DomainObject.Predmet.StrankaWithAdressOIB_1">MIRKO BRAJDIĆ, UMAG, OIB 01670495354, Ul.žrtava Fašizma 1 A,52470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UMAG, OIB 01670495354</izvorni_sadrzaj>
    <derivirana_varijabla naziv="DomainObject.Predmet.StrankaNazivFormatedOIB_1">MIRKO BRAJDIĆ, UMAG, OIB 01670495354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UMAG, OIB 01670495354</item>
    </izvorni_sadrzaj>
    <derivirana_varijabla naziv="DomainObject.Predmet.StrankaListFormatedOIB_1">
      <item>MIRKO BRAJDIĆ, UMAG, OIB 01670495354</item>
    </derivirana_varijabla>
  </DomainObject.Predmet.StrankaListFormatedOIB>
  <DomainObject.Predmet.StrankaListFormatedWithAdress>
    <izvorni_sadrzaj>
      <item>MIRKO BRAJDIĆ, UMAG, Ul.žrtava Fašizma 1 A, 52470 Umag</item>
    </izvorni_sadrzaj>
    <derivirana_varijabla naziv="DomainObject.Predmet.StrankaListFormatedWithAdress_1">
      <item>MIRKO BRAJDIĆ, UMAG, Ul.žrtava Fašizma 1 A, 52470 Umag</item>
    </derivirana_varijabla>
  </DomainObject.Predmet.StrankaListFormatedWithAdress>
  <DomainObject.Predmet.StrankaListFormatedWithAdressOIB>
    <izvorni_sadrzaj>
      <item>MIRKO BRAJDIĆ, UMAG, OIB 01670495354, Ul.žrtava Fašizma 1 A, 52470 Umag</item>
    </izvorni_sadrzaj>
    <derivirana_varijabla naziv="DomainObject.Predmet.StrankaListFormatedWithAdressOIB_1">
      <item>MIRKO BRAJDIĆ, UMAG, OIB 01670495354, Ul.žrtava Fašizma 1 A, 52470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UMAG, OIB 01670495354</item>
    </izvorni_sadrzaj>
    <derivirana_varijabla naziv="DomainObject.Predmet.StrankaListNazivFormatedOIB_1">
      <item>MIRKO BRAJDIĆ, UMAG, OIB 01670495354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UMAG, OIB 01670495354, Ul.žrtava Fašizma 1 A, 52470 Umag</izvorni_sadrzaj>
    <derivirana_varijabla naziv="DomainObject.Predmet.StrankaIDrugiAdressOIB_1">MIRKO BRAJDIĆ, UMAG, OIB 01670495354, Ul.žrtava Fašizma 1 A, 52470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UMAG, OIB 01670495354, Ul.žrtava Fašizma 1 A,52470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01670495354</item>
      <item>, OIB 34802459130</item>
      <item>, OIB null</item>
    </izvorni_sadrzaj>
    <derivirana_varijabla naziv="DomainObject.Predmet.SudioniciListNazivOIB_1">
      <item>, OIB 62061046523</item>
      <item>, OIB 01670495354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92</properties:Words>
  <properties:Characters>555</properties:Characters>
  <properties:Lines>45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2016-11-30T09:19:00Z</dcterms:created>
  <dc:creator>Jasmina Matika</dc:creator>
  <cp:lastModifiedBy>Jasmina Matika</cp:lastModifiedBy>
  <dcterms:modified xmlns:xsi="http://www.w3.org/2001/XMLSchema-instance" xsi:type="dcterms:W3CDTF">2016-11-30T09:51:00Z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