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6b24" w14:paraId="ab76b24" w:rsidRDefault="000852E4" w:rsidP="00FC1537" w:rsidR="000852E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C73AC7">
        <w:t>217/2017-8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E61178" w:rsidP="00E61178" w:rsidR="00E61178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E61178" w:rsidP="00E61178" w:rsidR="00E61178" w:rsidRPr="000C3CA4">
      <w:pPr>
        <w:ind w:right="6378" w:left="284"/>
        <w:jc w:val="center"/>
      </w:pPr>
      <w:r>
        <w:t>Trgovački sud u Zadru</w:t>
      </w:r>
    </w:p>
    <w:p w:rsidRDefault="00E61178" w:rsidP="00E61178" w:rsidR="00E61178">
      <w:pPr>
        <w:ind w:right="6378" w:left="284"/>
        <w:jc w:val="center"/>
      </w:pPr>
      <w:r>
        <w:t>Dr. Franje Tuđmana 35</w:t>
      </w:r>
    </w:p>
    <w:p w:rsidRDefault="00E61178" w:rsidP="00E61178" w:rsidR="00E61178">
      <w:pPr>
        <w:ind w:right="6378" w:left="284"/>
        <w:jc w:val="center"/>
      </w:pPr>
      <w:r>
        <w:t>23 000 Zadar</w:t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su</w:t>
      </w:r>
      <w:r w:rsidR="00727EA8">
        <w:t>tkinji</w:t>
      </w:r>
      <w:r w:rsidRPr="00FC1537">
        <w:t xml:space="preserve"> Ardeni Bajlo,u skraćenom stečajnom postupku nad dužnikom </w:t>
      </w:r>
      <w:r w:rsidR="001343B4">
        <w:t>DALMACIJA CHARTER d.o.o., Primošten, Splitska 22/24, OIB: 20619963687</w:t>
      </w:r>
      <w:r>
        <w:t xml:space="preserve">, </w:t>
      </w:r>
      <w:r w:rsidRPr="00FC1537">
        <w:t xml:space="preserve">povodom zahtjeva </w:t>
      </w:r>
      <w:r>
        <w:t xml:space="preserve">Financijske agencije, RC Split, Podružnica </w:t>
      </w:r>
      <w:r w:rsidR="00907ACD">
        <w:t>Zadar</w:t>
      </w:r>
      <w:r w:rsidRPr="00FC1537">
        <w:t xml:space="preserve"> od dana </w:t>
      </w:r>
      <w:r w:rsidR="00C73AC7">
        <w:t>10. svibnja</w:t>
      </w:r>
      <w:r w:rsidR="00907ACD">
        <w:t xml:space="preserve"> </w:t>
      </w:r>
      <w:r w:rsidR="00584EE3">
        <w:t>2017</w:t>
      </w:r>
      <w:r w:rsidRPr="00FC1537">
        <w:t xml:space="preserve">., </w:t>
      </w:r>
      <w:r w:rsidR="00E61178">
        <w:t>10. siječnja 2018</w:t>
      </w:r>
      <w:r>
        <w:t xml:space="preserve">., objavio je </w:t>
      </w:r>
      <w:r w:rsidR="00584EE3">
        <w:t xml:space="preserve"> </w:t>
      </w:r>
      <w:r w:rsidR="001343B4">
        <w:t xml:space="preserve">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1343B4">
        <w:t>DALMACIJA CHARTER d.o.o., Primošten, Splitska 22/24, OIB: 20619963687</w:t>
      </w:r>
      <w:r>
        <w:t xml:space="preserve">, </w:t>
      </w:r>
      <w:r w:rsidRPr="00FC1537">
        <w:t xml:space="preserve">iznosi </w:t>
      </w:r>
      <w:r w:rsidR="00CB75F7">
        <w:t>7.318,33</w:t>
      </w:r>
      <w:r w:rsidRPr="000D4BA2">
        <w:t xml:space="preserve"> </w:t>
      </w:r>
      <w:r>
        <w:t>kun</w:t>
      </w:r>
      <w:r w:rsidR="00F72A82">
        <w:t>a</w:t>
      </w:r>
      <w:r>
        <w:t>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 xml:space="preserve">.  Poziva se </w:t>
      </w:r>
      <w:r w:rsidR="00C044C8">
        <w:t>osoba ovlaštena</w:t>
      </w:r>
      <w:r>
        <w:t xml:space="preserve"> po zakonu za zastupanje </w:t>
      </w:r>
      <w:r w:rsidR="001343B4">
        <w:t>Dario Tamajo iz Luga Samoborskog, Strma ulica 14, OIB: 57320954573</w:t>
      </w:r>
      <w:r>
        <w:t xml:space="preserve"> </w:t>
      </w:r>
      <w:r w:rsidRPr="00FC1537">
        <w:t xml:space="preserve">da u roku od 15 (petnaest) dana </w:t>
      </w:r>
      <w:r>
        <w:t xml:space="preserve">od dana objave ovog oglasa </w:t>
      </w:r>
      <w:r w:rsidR="00C044C8">
        <w:t>na e-oglasnoj ploči suda podnese</w:t>
      </w:r>
      <w:r w:rsidRPr="00FC1537">
        <w:t xml:space="preserve"> Trgovačkom sudu u Zadru javnobilježnički ovjerovljen popis imovine dužnika</w:t>
      </w:r>
      <w:r>
        <w:t xml:space="preserve"> i obvez</w:t>
      </w:r>
      <w:r w:rsidR="001535A9">
        <w:t>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</w:t>
      </w:r>
      <w:r w:rsidR="00C044C8">
        <w:t xml:space="preserve"> se osoba ovlaštena</w:t>
      </w:r>
      <w: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</w:t>
      </w:r>
      <w:r w:rsidR="00C044C8">
        <w:t>e-oglasnoj ploči suda ne podnese</w:t>
      </w:r>
      <w:r>
        <w:t xml:space="preserve"> sudu prokazni popis imovine i obveza dužnika ili ako iz podnesenog prokaznog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1343B4">
        <w:t>DALMACIJA CHARTER d.o.o., Primošten, Splitska 22/24, OIB: 20619963687</w:t>
      </w:r>
      <w:r>
        <w:t xml:space="preserve">, da </w:t>
      </w:r>
      <w:r w:rsidRPr="00FC1537">
        <w:t xml:space="preserve">najkasnije u roku od </w:t>
      </w:r>
      <w:r w:rsidRPr="001535A9"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1343B4">
        <w:t>DALMACIJA CHARTER d.o.o., Primošten</w:t>
      </w:r>
      <w:r w:rsidR="00EC2452">
        <w:t>.</w:t>
      </w:r>
      <w:r w:rsidR="00C044C8">
        <w:t xml:space="preserve"> </w:t>
      </w:r>
      <w:r w:rsidR="00584EE3">
        <w:t xml:space="preserve">  </w:t>
      </w:r>
    </w:p>
    <w:p w:rsidRDefault="001343B4" w:rsidP="00CD5142" w:rsidR="00EC2452">
      <w:pPr>
        <w:jc w:val="both"/>
      </w:pPr>
      <w:r>
        <w:t xml:space="preserve"> </w:t>
      </w: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E61178" w:rsidP="00E87D86" w:rsidR="000852E4" w:rsidRPr="00FC1537">
      <w:pPr>
        <w:jc w:val="center"/>
      </w:pPr>
      <w:r>
        <w:t>U Zadru 10. siječnja 2018.</w:t>
      </w:r>
    </w:p>
    <w:p w:rsidRDefault="000852E4" w:rsidP="00E87D86" w:rsidR="000852E4" w:rsidRPr="00FC1537">
      <w:pPr>
        <w:jc w:val="right"/>
      </w:pPr>
    </w:p>
    <w:p w:rsidRDefault="001B5626" w:rsidP="001B5626" w:rsidR="001B5626">
      <w:r>
        <w:t>Za točnost otpravka-ovlašteni službenik:                                                      Sutkinja</w:t>
      </w:r>
    </w:p>
    <w:p w:rsidRDefault="001B5626" w:rsidP="001B5626" w:rsidR="001B562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BA2" w:rsidP="00381900" w:rsidR="000D4BA2">
      <w:r>
        <w:separator/>
      </w:r>
    </w:p>
  </w:endnote>
  <w:endnote w:id="0" w:type="continuationSeparator">
    <w:p w:rsidRDefault="000D4BA2" w:rsidP="00381900" w:rsidR="000D4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BA2" w:rsidR="000D4BA2">
    <w:pPr>
      <w:pStyle w:val="Podnoje"/>
      <w:rPr>
        <w:lang w:val="hr-HR"/>
      </w:rPr>
    </w:pPr>
  </w:p>
  <w:p w:rsidRDefault="000D4BA2" w:rsidR="000D4BA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BA2" w:rsidP="00381900" w:rsidR="000D4BA2">
      <w:r>
        <w:separator/>
      </w:r>
    </w:p>
  </w:footnote>
  <w:footnote w:id="0" w:type="continuationSeparator">
    <w:p w:rsidRDefault="000D4BA2" w:rsidP="00381900" w:rsidR="000D4B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BA2" w:rsidP="00FC1537" w:rsidR="000D4BA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B5626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C73AC7">
      <w:t>217/2017-8</w:t>
    </w:r>
  </w:p>
  <w:p w:rsidRDefault="000D4BA2" w:rsidP="00584EE3" w:rsidR="000D4BA2">
    <w:pPr>
      <w:pStyle w:val="Zaglavlje"/>
    </w:pPr>
  </w:p>
  <w:p w:rsidRDefault="000D4BA2" w:rsidP="00FC1537" w:rsidR="000D4BA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01C6"/>
    <w:rsid w:val="0006601C"/>
    <w:rsid w:val="00067A2F"/>
    <w:rsid w:val="00073A6D"/>
    <w:rsid w:val="00083422"/>
    <w:rsid w:val="00083FCF"/>
    <w:rsid w:val="000852E4"/>
    <w:rsid w:val="000878C3"/>
    <w:rsid w:val="000C40BA"/>
    <w:rsid w:val="000D4836"/>
    <w:rsid w:val="000D4BA2"/>
    <w:rsid w:val="000D7DF1"/>
    <w:rsid w:val="00104E1E"/>
    <w:rsid w:val="00116769"/>
    <w:rsid w:val="0011713A"/>
    <w:rsid w:val="00120DFA"/>
    <w:rsid w:val="001307DE"/>
    <w:rsid w:val="00132B5C"/>
    <w:rsid w:val="001343B4"/>
    <w:rsid w:val="00134599"/>
    <w:rsid w:val="00144BE0"/>
    <w:rsid w:val="001535A9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B5626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40F4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515D7F"/>
    <w:rsid w:val="005455BB"/>
    <w:rsid w:val="00565798"/>
    <w:rsid w:val="00567BFA"/>
    <w:rsid w:val="00577921"/>
    <w:rsid w:val="00584EE3"/>
    <w:rsid w:val="00587490"/>
    <w:rsid w:val="005961AE"/>
    <w:rsid w:val="005B1954"/>
    <w:rsid w:val="005C42A8"/>
    <w:rsid w:val="005F2D85"/>
    <w:rsid w:val="00631196"/>
    <w:rsid w:val="0064096B"/>
    <w:rsid w:val="00655D68"/>
    <w:rsid w:val="0065727A"/>
    <w:rsid w:val="00663483"/>
    <w:rsid w:val="00697013"/>
    <w:rsid w:val="006C33F1"/>
    <w:rsid w:val="006C6332"/>
    <w:rsid w:val="006D6BD0"/>
    <w:rsid w:val="00703D2B"/>
    <w:rsid w:val="00704BA2"/>
    <w:rsid w:val="00707646"/>
    <w:rsid w:val="00714E3B"/>
    <w:rsid w:val="00727EA8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7F31C2"/>
    <w:rsid w:val="00807351"/>
    <w:rsid w:val="008109EF"/>
    <w:rsid w:val="00810BD8"/>
    <w:rsid w:val="00833E30"/>
    <w:rsid w:val="00840CEA"/>
    <w:rsid w:val="00842CB0"/>
    <w:rsid w:val="0085227E"/>
    <w:rsid w:val="00856692"/>
    <w:rsid w:val="00860DC8"/>
    <w:rsid w:val="00861722"/>
    <w:rsid w:val="00866CF3"/>
    <w:rsid w:val="008A3C0B"/>
    <w:rsid w:val="008A3E45"/>
    <w:rsid w:val="008B15D4"/>
    <w:rsid w:val="008C4F28"/>
    <w:rsid w:val="008D0D9C"/>
    <w:rsid w:val="00907ACD"/>
    <w:rsid w:val="00913ADA"/>
    <w:rsid w:val="0093027D"/>
    <w:rsid w:val="009422F5"/>
    <w:rsid w:val="009427F2"/>
    <w:rsid w:val="00942BDB"/>
    <w:rsid w:val="009530B5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0226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C044C8"/>
    <w:rsid w:val="00C16653"/>
    <w:rsid w:val="00C24CDB"/>
    <w:rsid w:val="00C4055E"/>
    <w:rsid w:val="00C70B03"/>
    <w:rsid w:val="00C73AC7"/>
    <w:rsid w:val="00C7759A"/>
    <w:rsid w:val="00C810F5"/>
    <w:rsid w:val="00C95A52"/>
    <w:rsid w:val="00C96EEB"/>
    <w:rsid w:val="00CA66FC"/>
    <w:rsid w:val="00CB75F7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1178"/>
    <w:rsid w:val="00E64ADC"/>
    <w:rsid w:val="00E72FB8"/>
    <w:rsid w:val="00E85B2E"/>
    <w:rsid w:val="00E87D86"/>
    <w:rsid w:val="00E9786D"/>
    <w:rsid w:val="00EA5E65"/>
    <w:rsid w:val="00EC2452"/>
    <w:rsid w:val="00EF23CF"/>
    <w:rsid w:val="00EF2966"/>
    <w:rsid w:val="00EF6429"/>
    <w:rsid w:val="00F01584"/>
    <w:rsid w:val="00F21612"/>
    <w:rsid w:val="00F252AF"/>
    <w:rsid w:val="00F32BF4"/>
    <w:rsid w:val="00F46E88"/>
    <w:rsid w:val="00F50235"/>
    <w:rsid w:val="00F538CC"/>
    <w:rsid w:val="00F72A82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B5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B5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86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St-217/2017</izvorni_sadrzaj>
    <derivirana_varijabla naziv="DomainObject.Predmet.OznakaBroj_1">St-217/2017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 CHARTER d.o.o. za djelatnost marina, turizam i ugostiteljstvo</izvorni_sadrzaj>
    <derivirana_varijabla naziv="DomainObject.Predmet.ProtustrankaFormated_1">  DALMACIJA CHARTER d.o.o. za djelatnost marina, turizam i ugostiteljstvo</derivirana_varijabla>
  </DomainObject.Predmet.ProtustrankaFormated>
  <DomainObject.Predmet.ProtustrankaFormatedOIB>
    <izvorni_sadrzaj>  DALMACIJA CHARTER d.o.o. za djelatnost marina, turizam i ugostiteljstvo, OIB 20619963687</izvorni_sadrzaj>
    <derivirana_varijabla naziv="DomainObject.Predmet.ProtustrankaFormatedOIB_1">  DALMACIJA CHARTER d.o.o. za djelatnost marina, turizam i ugostiteljstvo, OIB 20619963687</derivirana_varijabla>
  </DomainObject.Predmet.ProtustrankaFormatedOIB>
  <DomainObject.Predmet.ProtustrankaFormatedWithAdress>
    <izvorni_sadrzaj> DALMACIJA CHARTER d.o.o. za djelatnost marina, turizam i ugostiteljstvo, Splitska 22/24 , 22202 Primošten</izvorni_sadrzaj>
    <derivirana_varijabla naziv="DomainObject.Predmet.ProtustrankaFormatedWithAdress_1"> DALMACIJA CHARTER d.o.o. za djelatnost marina, turizam i ugostiteljstvo, Splitska 22/24 , 22202 Primošten</derivirana_varijabla>
  </DomainObject.Predmet.ProtustrankaFormatedWithAdress>
  <DomainObject.Predmet.ProtustrankaFormatedWithAdressOIB>
    <izvorni_sadrzaj> DALMACIJA CHARTER d.o.o. za djelatnost marina, turizam i ugostiteljstvo, OIB 20619963687, Splitska 22/24 , 22202 Primošten</izvorni_sadrzaj>
    <derivirana_varijabla naziv="DomainObject.Predmet.ProtustrankaFormatedWithAdressOIB_1"> DALMACIJA CHARTER d.o.o. za djelatnost marina, turizam i ugostiteljstvo, OIB 20619963687, Splitska 22/24 , 22202 Primošten</derivirana_varijabla>
  </DomainObject.Predmet.ProtustrankaFormatedWithAdressOIB>
  <DomainObject.Predmet.ProtustrankaWithAdress>
    <izvorni_sadrzaj>DALMACIJA CHARTER d.o.o. za djelatnost marina, turizam i ugostiteljstvo Splitska 22/24 , 22202 Primošten</izvorni_sadrzaj>
    <derivirana_varijabla naziv="DomainObject.Predmet.ProtustrankaWithAdress_1">DALMACIJA CHARTER d.o.o. za djelatnost marina, turizam i ugostiteljstvo Splitska 22/24 , 22202 Primošten</derivirana_varijabla>
  </DomainObject.Predmet.ProtustrankaWithAdress>
  <DomainObject.Predmet.ProtustrankaWithAdressOIB>
    <izvorni_sadrzaj>DALMACIJA CHARTER d.o.o. za djelatnost marina, turizam i ugostiteljstvo, OIB 20619963687, Splitska 22/24 , 22202 Primošten</izvorni_sadrzaj>
    <derivirana_varijabla naziv="DomainObject.Predmet.ProtustrankaWithAdressOIB_1">DALMACIJA CHARTER d.o.o. za djelatnost marina, turizam i ugostiteljstvo, OIB 20619963687, Splitska 22/24 , 22202 Primošten</derivirana_varijabla>
  </DomainObject.Predmet.ProtustrankaWithAdressOIB>
  <DomainObject.Predmet.ProtustrankaNazivFormated>
    <izvorni_sadrzaj>DALMACIJA CHARTER d.o.o. za djelatnost marina, turizam i ugostiteljstvo</izvorni_sadrzaj>
    <derivirana_varijabla naziv="DomainObject.Predmet.ProtustrankaNazivFormated_1">DALMACIJA CHARTER d.o.o. za djelatnost marina, turizam i ugostiteljstvo</derivirana_varijabla>
  </DomainObject.Predmet.ProtustrankaNazivFormated>
  <DomainObject.Predmet.ProtustrankaNazivFormatedOIB>
    <izvorni_sadrzaj>DALMACIJA CHARTER d.o.o. za djelatnost marina, turizam i ugostiteljstvo, OIB 20619963687</izvorni_sadrzaj>
    <derivirana_varijabla naziv="DomainObject.Predmet.ProtustrankaNazivFormatedOIB_1">DALMACIJA CHARTER d.o.o. za djelatnost marina, turizam i ugostiteljstvo, OIB 20619963687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DALMACIJA CHARTER d.o.o. za djelatnost marina, turizam i ugostiteljstvo</item>
    </izvorni_sadrzaj>
    <derivirana_varijabla naziv="DomainObject.Predmet.ProtuStrankaListFormated_1">
      <item>DALMACIJA CHARTER d.o.o. za djelatnost marina, turizam i ugostiteljstvo</item>
    </derivirana_varijabla>
  </DomainObject.Predmet.ProtuStrankaListFormated>
  <DomainObject.Predmet.ProtuStrankaListFormatedOIB>
    <izvorni_sadrzaj>
      <item>DALMACIJA CHARTER d.o.o. za djelatnost marina, turizam i ugostiteljstvo, OIB 20619963687</item>
    </izvorni_sadrzaj>
    <derivirana_varijabla naziv="DomainObject.Predmet.ProtuStrankaListFormatedOIB_1">
      <item>DALMACIJA CHARTER d.o.o. za djelatnost marina, turizam i ugostiteljstvo, OIB 20619963687</item>
    </derivirana_varijabla>
  </DomainObject.Predmet.ProtuStrankaListFormatedOIB>
  <DomainObject.Predmet.ProtuStrankaListFormatedWithAdress>
    <izvorni_sadrzaj>
      <item>DALMACIJA CHARTER d.o.o. za djelatnost marina, turizam i ugostiteljstvo, Splitska 22/24 , 22202 Primošten</item>
    </izvorni_sadrzaj>
    <derivirana_varijabla naziv="DomainObject.Predmet.ProtuStrankaListFormatedWithAdress_1">
      <item>DALMACIJA CHARTER d.o.o. za djelatnost marina, turizam i ugostiteljstvo, Splitska 22/24 , 22202 Primošten</item>
    </derivirana_varijabla>
  </DomainObject.Predmet.ProtuStrankaListFormatedWithAdress>
  <DomainObject.Predmet.ProtuStrankaListFormatedWithAdressOIB>
    <izvorni_sadrzaj>
      <item>DALMACIJA CHARTER d.o.o. za djelatnost marina, turizam i ugostiteljstvo, OIB 20619963687, Splitska 22/24 , 22202 Primošten</item>
    </izvorni_sadrzaj>
    <derivirana_varijabla naziv="DomainObject.Predmet.ProtuStrankaListFormatedWithAdressOIB_1">
      <item>DALMACIJA CHARTER d.o.o. za djelatnost marina, turizam i ugostiteljstvo, OIB 20619963687, Splitska 22/24 , 22202 Primošten</item>
    </derivirana_varijabla>
  </DomainObject.Predmet.ProtuStrankaListFormatedWithAdressOIB>
  <DomainObject.Predmet.ProtuStrankaListNazivFormated>
    <izvorni_sadrzaj>
      <item>DALMACIJA CHARTER d.o.o. za djelatnost marina, turizam i ugostiteljstvo</item>
    </izvorni_sadrzaj>
    <derivirana_varijabla naziv="DomainObject.Predmet.ProtuStrankaListNazivFormated_1">
      <item>DALMACIJA CHARTER d.o.o. za djelatnost marina, turizam i ugostiteljstvo</item>
    </derivirana_varijabla>
  </DomainObject.Predmet.ProtuStrankaListNazivFormated>
  <DomainObject.Predmet.ProtuStrankaListNazivFormatedOIB>
    <izvorni_sadrzaj>
      <item>DALMACIJA CHARTER d.o.o. za djelatnost marina, turizam i ugostiteljstvo, OIB 20619963687</item>
    </izvorni_sadrzaj>
    <derivirana_varijabla naziv="DomainObject.Predmet.ProtuStrankaListNazivFormatedOIB_1">
      <item>DALMACIJA CHARTER d.o.o. za djelatnost marina, turizam i ugostiteljstvo, OIB 20619963687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DALMACIJA CHARTER d.o.o. za djelatnost marina, turizam i ugostiteljstvo</izvorni_sadrzaj>
    <derivirana_varijabla naziv="DomainObject.Predmet.ProtustrankaIDrugi_1">DALMACIJA CHARTER d.o.o. za djelatnost marina,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DALMACIJA CHARTER d.o.o. za djelatnost marina, turizam i ugostiteljstvo, OIB 20619963687, Splitska 22/24 , 22202 Primošten</izvorni_sadrzaj>
    <derivirana_varijabla naziv="DomainObject.Predmet.ProtustrankaIDrugiAdressOIB_1">DALMACIJA CHARTER d.o.o. za djelatnost marina, turizam i ugostiteljstvo, OIB 20619963687, Splitska 22/24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DALMACIJA CHARTER d.o.o. za djelatnost marina, turizam i ugostiteljstvo</item>
    </izvorni_sadrzaj>
    <derivirana_varijabla naziv="DomainObject.Predmet.SudioniciListNaziv_1">
      <item>FINA - Podružnica Šibenik</item>
      <item>DALMACIJA CHARTER d.o.o. za djelatnost marina, turizam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DALMACIJA CHARTER d.o.o. za djelatnost marina, turizam i ugostiteljstvo, OIB 20619963687, Splitska 22/24 ,22202 Primošten</item>
    </izvorni_sadrzaj>
    <derivirana_varijabla naziv="DomainObject.Predmet.SudioniciListAdressOIB_1">
      <item>FINA - Podružnica Šibenik, OIB 85821130368, Perivoj L. Marune 1,22000 Šibenik</item>
      <item>DALMACIJA CHARTER d.o.o. za djelatnost marina, turizam i ugostiteljstvo, OIB 20619963687, Splitska 22/24 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20619963687</item>
    </izvorni_sadrzaj>
    <derivirana_varijabla naziv="DomainObject.Predmet.SudioniciListNazivOIB_1">
      <item>, OIB 85821130368</item>
      <item>, OIB 20619963687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2077</properties:Characters>
  <properties:Lines>63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2017-06-07T06:41:00Z</dcterms:created>
  <dc:creator>Danijela Markulin</dc:creator>
  <cp:lastModifiedBy>Ardena Bajlo</cp:lastModifiedBy>
  <cp:lastPrinted>2018-01-10T08:18:00Z</cp:lastPrinted>
  <dcterms:modified xmlns:xsi="http://www.w3.org/2001/XMLSchema-instance" xsi:type="dcterms:W3CDTF">2018-01-10T08:51:00Z</dcterms:modified>
  <cp:revision>6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