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b553" w14:paraId="0c2b553" w:rsidRDefault="007000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00BF" w:rsidP="007000BF" w:rsidR="00AE649C">
      <w:pPr>
        <w:pStyle w:val="NormaleSPIS"/>
        <w:spacing w:after="0"/>
      </w:pPr>
      <w:r>
        <w:t xml:space="preserve">        Republika Hrvatska</w:t>
      </w:r>
    </w:p>
    <w:p w:rsidRDefault="007000BF" w:rsidP="007000BF" w:rsidR="007000BF">
      <w:pPr>
        <w:pStyle w:val="NormaleSPIS"/>
        <w:spacing w:after="0"/>
      </w:pPr>
      <w:r>
        <w:t xml:space="preserve">     Trgovački sud u Bjelovaru</w:t>
      </w:r>
    </w:p>
    <w:p w:rsidRDefault="007000BF" w:rsidP="007000BF" w:rsidR="007000BF">
      <w:pPr>
        <w:pStyle w:val="NormaleSPIS"/>
        <w:spacing w:after="0"/>
      </w:pPr>
      <w:r>
        <w:t>Bjelovar, Šetalište dr.I.Lebovića 42.</w:t>
      </w:r>
    </w:p>
    <w:p w:rsidRDefault="007000BF" w:rsidP="007000BF" w:rsidR="007000BF">
      <w:pPr>
        <w:pStyle w:val="NormaleSPIS"/>
        <w:jc w:val="right"/>
        <w:rPr>
          <w:b/>
        </w:rPr>
      </w:pPr>
      <w:r>
        <w:t>Poslovni broj:7 St-324/2017-18</w:t>
      </w:r>
    </w:p>
    <w:p w:rsidRDefault="007000BF" w:rsidP="007000BF" w:rsidR="007000BF">
      <w:pPr>
        <w:jc w:val="center"/>
      </w:pPr>
      <w:r>
        <w:t>R E P U B L I K A  H R V A T S K A</w:t>
      </w:r>
    </w:p>
    <w:p w:rsidRDefault="007000BF" w:rsidP="007000BF" w:rsidR="007000BF">
      <w:pPr>
        <w:jc w:val="center"/>
      </w:pPr>
      <w:r>
        <w:t>R J E Š E N J E</w:t>
      </w:r>
    </w:p>
    <w:p w:rsidRDefault="007000BF" w:rsidP="007000BF" w:rsidR="007000B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FINANCIJSKE AGENCIJE, OIB 85821130368, RC ZAGREB, Podružnica Varaždin, </w:t>
      </w:r>
      <w:proofErr w:type="spellStart"/>
      <w:r>
        <w:t>A.Cesarca</w:t>
      </w:r>
      <w:proofErr w:type="spellEnd"/>
      <w:r>
        <w:t xml:space="preserve"> 2, za pokretanje stečajnog postupka nad dužnikom DELICIJA d.o.o. za trgovinu i usluge iz Čakovca, Kralja Tomislava 9, OIB 98679270261, 20. prosinca 2018.</w:t>
      </w:r>
    </w:p>
    <w:p w:rsidRDefault="007000BF" w:rsidP="007000BF" w:rsidR="007000BF">
      <w:pPr>
        <w:jc w:val="center"/>
        <w:rPr>
          <w:b/>
        </w:rPr>
      </w:pPr>
      <w:r>
        <w:t>r i j e š i o   j e</w:t>
      </w:r>
    </w:p>
    <w:p w:rsidRDefault="007000BF" w:rsidP="007000BF" w:rsidR="007000BF">
      <w:pPr>
        <w:ind w:firstLine="720"/>
        <w:jc w:val="both"/>
      </w:pPr>
      <w:r>
        <w:t xml:space="preserve">1.Pozivaju se osobe koje imaju pravni interes za provedbom stečajnog postupka nad stečajnim dužnikom DELICIJA d.o.o. za trgovinu i usluge iz Čakovca, Kralja Tomislava 9, OIB 98679270261,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05 540-324-17. </w:t>
      </w:r>
    </w:p>
    <w:p w:rsidRDefault="007000BF" w:rsidP="007000BF" w:rsidR="007000BF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Ako osobe iz točke I. izreke ovog rješenja ne predujme zatraženi iznos iz točke </w:t>
      </w:r>
      <w:proofErr w:type="spellStart"/>
      <w:r>
        <w:t>I.izreke</w:t>
      </w:r>
      <w:proofErr w:type="spellEnd"/>
      <w:r>
        <w:t xml:space="preserve"> ovog rješenja u ostavljenom roku, sud će donijeti rješenje o otvaranju i zaključenju stečajnog postupka nad stečajnim dužnikom DELICIJA d.o.o. za trgovinu i usluge iz Čakovca, Kralja Tomislava 9, OIB 98679270261.</w:t>
      </w:r>
    </w:p>
    <w:p w:rsidRDefault="007000BF" w:rsidP="007000BF" w:rsidR="007000BF">
      <w:pPr>
        <w:jc w:val="center"/>
        <w:rPr>
          <w:b/>
        </w:rPr>
      </w:pPr>
      <w:r>
        <w:t>Obrazloženje</w:t>
      </w:r>
    </w:p>
    <w:p w:rsidRDefault="007000BF" w:rsidP="007000BF" w:rsidR="007000BF">
      <w:pPr>
        <w:jc w:val="both"/>
      </w:pPr>
      <w:r>
        <w:tab/>
        <w:t>Predlagatelj FINA Regionalni centar Zagreb, Podružnica Varaždin,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2.022,85 kuna, u neprekinutom razdoblju od 261 dana, te da 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tab/>
      </w:r>
    </w:p>
    <w:p w:rsidRDefault="007000BF" w:rsidP="007000BF" w:rsidR="007000BF">
      <w:pPr>
        <w:jc w:val="both"/>
      </w:pPr>
      <w:r>
        <w:tab/>
        <w:t>Zakonski zastupnik dužnika u ostavljenom roku nije dostavio sudu pisano izvješće o financijsko gospodarskom stanju dužnika sukladno nalogu suda.</w:t>
      </w:r>
    </w:p>
    <w:p w:rsidRDefault="007000BF" w:rsidP="007000BF" w:rsidR="007000BF">
      <w:pPr>
        <w:jc w:val="both"/>
      </w:pPr>
      <w:r>
        <w:t xml:space="preserve">      </w:t>
      </w:r>
      <w:r>
        <w:tab/>
        <w:t xml:space="preserve">Na temelju navoda Financijske agencije o evidentiranim neizvršenim osnovama za plaćanje u neprekinutom razdoblju od 261 dana u ukupnom iznosu od  2.022,85 kuna, koji </w:t>
      </w:r>
    </w:p>
    <w:p w:rsidRDefault="007000BF" w:rsidP="007000BF" w:rsidR="007000BF">
      <w:pPr>
        <w:spacing w:after="0"/>
        <w:jc w:val="center"/>
      </w:pPr>
      <w:r>
        <w:lastRenderedPageBreak/>
        <w:t>2</w:t>
      </w:r>
    </w:p>
    <w:p w:rsidRDefault="007000BF" w:rsidP="007000BF" w:rsidR="007000BF">
      <w:pPr>
        <w:jc w:val="right"/>
      </w:pPr>
      <w:r>
        <w:t>Poslovni broj:7 St-324/2017-18</w:t>
      </w:r>
    </w:p>
    <w:p w:rsidRDefault="007000BF" w:rsidP="007000BF" w:rsidR="007000BF">
      <w:pPr>
        <w:jc w:val="both"/>
      </w:pPr>
      <w:r>
        <w:t>podatak zakonski zastupnik dužnika nije osporio, sud utvrđuje da je ispunjen razlog nesposobnosti za plaćanje, propisan čl.6.st.2.Stečajnog zakona.</w:t>
      </w:r>
    </w:p>
    <w:p w:rsidRDefault="007000BF" w:rsidP="007000BF" w:rsidR="007000BF">
      <w:pPr>
        <w:ind w:firstLine="720"/>
        <w:jc w:val="both"/>
      </w:pPr>
      <w: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7000BF" w:rsidP="007000BF" w:rsidR="007000BF">
      <w:pPr>
        <w:ind w:firstLine="720"/>
        <w:jc w:val="both"/>
      </w:pPr>
      <w: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7000BF" w:rsidP="007000BF" w:rsidR="007000BF">
      <w:pPr>
        <w:ind w:firstLine="720"/>
        <w:jc w:val="center"/>
      </w:pPr>
      <w:r>
        <w:t>Bjelovar 20. prosinca 2018.</w:t>
      </w:r>
    </w:p>
    <w:p w:rsidRDefault="007000BF" w:rsidP="007000BF" w:rsidR="007000B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7000BF" w:rsidP="007000BF" w:rsidR="007000B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Tomislav Mrazović,v.r.</w:t>
      </w:r>
    </w:p>
    <w:p w:rsidRDefault="007000BF" w:rsidP="007000BF" w:rsidR="007000BF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000BF" w:rsidP="007000BF" w:rsidR="007000BF">
      <w:pPr>
        <w:spacing w:after="0"/>
        <w:ind w:firstLine="720"/>
        <w:jc w:val="both"/>
      </w:pPr>
      <w:r>
        <w:t xml:space="preserve">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7000BF" w:rsidP="007000BF" w:rsidR="007000BF">
      <w:pPr>
        <w:ind w:firstLine="720"/>
        <w:jc w:val="both"/>
      </w:pPr>
    </w:p>
    <w:p w:rsidRDefault="007000BF" w:rsidP="007000BF" w:rsidR="007000BF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7000BF" w:rsidP="007000BF" w:rsidR="007000BF">
      <w:pPr>
        <w:jc w:val="both"/>
      </w:pPr>
    </w:p>
    <w:p w:rsidRDefault="007000BF" w:rsidP="007000BF" w:rsidR="007000BF">
      <w:pPr>
        <w:jc w:val="both"/>
      </w:pPr>
    </w:p>
    <w:p w:rsidRDefault="007000BF" w:rsidP="007000BF" w:rsidR="007000BF">
      <w:pPr>
        <w:jc w:val="both"/>
      </w:pPr>
    </w:p>
    <w:sectPr w:rsidSect="0032366B" w:rsidR="007000B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0BF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6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St-324/2017-18</izvorni_sadrzaj>
    <derivirana_varijabla naziv="DomainObject.Oznaka_1">St-324/2017-18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društvo s ograničenom odgovornošću za trgovinu i usluge zastupanog po punomoćniku Šerif Ramadani</izvorni_sadrzaj>
    <derivirana_varijabla naziv="DomainObject.Predmet.ProtustrankaFormated_1">  DELICIJA društvo s ograničenom odgovornošću za trgovinu i usluge zastupanog po punomoćniku Šerif Ramadani</derivirana_varijabla>
  </DomainObject.Predmet.ProtustrankaFormated>
  <DomainObject.Predmet.ProtustrankaFormatedOIB>
    <izvorni_sadrzaj>  DELICIJA društvo s ograničenom odgovornošću za trgovinu i usluge, OIB 98678270261 zastupanog po punomoćniku Šerif Ramadani</izvorni_sadrzaj>
    <derivirana_varijabla naziv="DomainObject.Predmet.ProtustrankaFormatedOIB_1">  DELICIJA društvo s ograničenom odgovornošću za trgovinu i usluge, OIB 98678270261 zastupanog po punomoćniku Šerif Ramadani</derivirana_varijabla>
  </DomainObject.Predmet.ProtustrankaFormatedOIB>
  <DomainObject.Predmet.ProtustrankaFormatedWithAdress>
    <izvorni_sadrzaj> DELICIJA društvo s ograničenom odgovornošću za trgovinu i usluge, Kralja Tomislava 9, 40000 Čakovec zastupanog po punomoćniku Šerif Ramadani</izvorni_sadrzaj>
    <derivirana_varijabla naziv="DomainObject.Predmet.ProtustrankaFormatedWithAdress_1"> DELICIJA društvo s ograničenom odgovornošću za trgovinu i usluge, Kralja Tomislava 9, 40000 Čakovec zastupanog po punomoćniku Šerif Ramadani</derivirana_varijabla>
  </DomainObject.Predmet.ProtustrankaFormatedWithAdress>
  <DomainObject.Predmet.ProtustrankaFormatedWithAdressOIB>
    <izvorni_sadrzaj> DELICIJA društvo s ograničenom odgovornošću za trgovinu i usluge, OIB 98678270261, Kralja Tomislava 9, 40000 Čakovec zastupanog po punomoćniku Šerif Ramadani</izvorni_sadrzaj>
    <derivirana_varijabla naziv="DomainObject.Predmet.ProtustrankaFormatedWithAdressOIB_1"> DELICIJA društvo s ograničenom odgovornošću za trgovinu i usluge, OIB 98678270261, Kralja Tomislava 9, 40000 Čakovec zastupanog po punomoćniku Šerif Ramadani</derivirana_varijabla>
  </DomainObject.Predmet.ProtustrankaFormatedWithAdressOIB>
  <DomainObject.Predmet.ProtustrankaWithAdress>
    <izvorni_sadrzaj>DELICIJA društvo s ograničenom odgovornošću za trgovinu i usluge Kralja Tomislava 9, 40000 Čakovec</izvorni_sadrzaj>
    <derivirana_varijabla naziv="DomainObject.Predmet.ProtustrankaWithAdress_1">DELICIJA društvo s ograničenom odgovornošću za trgovinu i usluge Kralja Tomislava 9, 40000 Čakovec</derivirana_varijabla>
  </DomainObject.Predmet.ProtustrankaWithAdress>
  <DomainObject.Predmet.ProtustrankaWithAdressOIB>
    <izvorni_sadrzaj>DELICIJA društvo s ograničenom odgovornošću za trgovinu i usluge, OIB 98678270261, Kralja Tomislava 9, 40000 Čakovec</izvorni_sadrzaj>
    <derivirana_varijabla naziv="DomainObject.Predmet.ProtustrankaWithAdressOIB_1">DELICIJA društvo s ograničenom odgovornošću za trgovinu i usluge, OIB 98678270261, Kralja Tomislava 9, 40000 Čakovec</derivirana_varijabla>
  </DomainObject.Predmet.ProtustrankaWithAdressOIB>
  <DomainObject.Predmet.ProtustrankaNazivFormated>
    <izvorni_sadrzaj>DELICIJA društvo s ograničenom odgovornošću za trgovinu i usluge</izvorni_sadrzaj>
    <derivirana_varijabla naziv="DomainObject.Predmet.ProtustrankaNazivFormated_1">DELICIJA društvo s ograničenom odgovornošću za trgovinu i usluge</derivirana_varijabla>
  </DomainObject.Predmet.ProtustrankaNazivFormated>
  <DomainObject.Predmet.ProtustrankaNazivFormatedOIB>
    <izvorni_sadrzaj>DELICIJA društvo s ograničenom odgovornošću za trgovinu i usluge, OIB 98678270261</izvorni_sadrzaj>
    <derivirana_varijabla naziv="DomainObject.Predmet.ProtustrankaNazivFormatedOIB_1">DELICIJA društvo s ograničenom odgovornošću za trgovinu i usluge, OIB 98678270261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DELICIJA društvo s ograničenom odgovornošću za trgovinu i usluge zastupanog po punomoćniku Šerif Ramadani</item>
    </izvorni_sadrzaj>
    <derivirana_varijabla naziv="DomainObject.Predmet.ProtuStrankaListFormated_1">
      <item>DELICIJA društvo s ograničenom odgovornošću za trgovinu i usluge zastupanog po punomoćniku Šerif Ramadani</item>
    </derivirana_varijabla>
  </DomainObject.Predmet.ProtuStrankaListFormated>
  <DomainObject.Predmet.ProtuStrankaListFormatedOIB>
    <izvorni_sadrzaj>
      <item>DELICIJA društvo s ograničenom odgovornošću za trgovinu i usluge, OIB 98678270261 zastupanog po punomoćniku Šerif Ramadani</item>
    </izvorni_sadrzaj>
    <derivirana_varijabla naziv="DomainObject.Predmet.ProtuStrankaListFormatedOIB_1">
      <item>DELICIJA društvo s ograničenom odgovornošću za trgovinu i usluge, OIB 98678270261 zastupanog po punomoćniku Šerif Ramadani</item>
    </derivirana_varijabla>
  </DomainObject.Predmet.ProtuStrankaListFormatedOIB>
  <DomainObject.Predmet.ProtuStrankaListFormatedWithAdress>
    <izvorni_sadrzaj>
      <item>DELICIJA društvo s ograničenom odgovornošću za trgovinu i usluge, Kralja Tomislava 9, 40000 Čakovec zastupanog po punomoćniku Šerif Ramadani</item>
    </izvorni_sadrzaj>
    <derivirana_varijabla naziv="DomainObject.Predmet.ProtuStrankaListFormatedWithAdress_1">
      <item>DELICIJA društvo s ograničenom odgovornošću za trgovinu i usluge, Kralja Tomislava 9, 40000 Čakovec zastupanog po punomoćniku Šerif Ramadani</item>
    </derivirana_varijabla>
  </DomainObject.Predmet.ProtuStrankaListFormatedWithAdress>
  <DomainObject.Predmet.ProtuStrankaListFormatedWithAdressOIB>
    <izvorni_sadrzaj>
      <item>DELICIJA društvo s ograničenom odgovornošću za trgovinu i usluge, OIB 98678270261, Kralja Tomislava 9, 40000 Čakovec zastupanog po punomoćniku Šerif Ramadani</item>
    </izvorni_sadrzaj>
    <derivirana_varijabla naziv="DomainObject.Predmet.ProtuStrankaListFormatedWithAdressOIB_1">
      <item>DELICIJA društvo s ograničenom odgovornošću za trgovinu i usluge, OIB 98678270261, Kralja Tomislava 9, 40000 Čakovec zastupanog po punomoćniku Šerif Ramadani</item>
    </derivirana_varijabla>
  </DomainObject.Predmet.ProtuStrankaListFormatedWithAdressOIB>
  <DomainObject.Predmet.ProtuStrankaListNazivFormated>
    <izvorni_sadrzaj>
      <item>DELICIJA društvo s ograničenom odgovornošću za trgovinu i usluge</item>
    </izvorni_sadrzaj>
    <derivirana_varijabla naziv="DomainObject.Predmet.ProtuStrankaListNazivFormated_1">
      <item>DELICIJA društvo s ograničenom odgovornošću za trgovinu i usluge</item>
    </derivirana_varijabla>
  </DomainObject.Predmet.ProtuStrankaListNazivFormated>
  <DomainObject.Predmet.ProtuStrankaListNazivFormatedOIB>
    <izvorni_sadrzaj>
      <item>DELICIJA društvo s ograničenom odgovornošću za trgovinu i usluge, OIB 98678270261</item>
    </izvorni_sadrzaj>
    <derivirana_varijabla naziv="DomainObject.Predmet.ProtuStrankaListNazivFormatedOIB_1">
      <item>DELICIJA društvo s ograničenom odgovornošću za trgovinu i usluge, OIB 98678270261</item>
    </derivirana_varijabla>
  </DomainObject.Predmet.ProtuStrankaListNazivFormatedOIB>
  <DomainObject.Predmet.OstaliListFormated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_1">
      <item>sudski registar</item>
      <item>Šerif Ramadani punomoćnik sudionika u postupku DELICIJA društvo s ograničenom odgovornošću za trgovinu i usluge</item>
    </derivirana_varijabla>
  </DomainObject.Predmet.OstaliListFormated>
  <DomainObject.Predmet.OstaliListFormatedOIB>
    <izvorni_sadrzaj>
      <item>sudski registar</item>
      <item>Šerif Ramadani, OIB 30252573886 punomoćnik sudionika u postupku DELICIJA društvo s ograničenom odgovornošću za trgovinu i usluge</item>
    </izvorni_sadrzaj>
    <derivirana_varijabla naziv="DomainObject.Predmet.OstaliListFormatedOIB_1">
      <item>sudski registar</item>
      <item>Šerif Ramadani, OIB 30252573886 punomoćnik sudionika u postupku DELICIJA društvo s ograničenom odgovornošću za trgovinu i usluge</item>
    </derivirana_varijabla>
  </DomainObject.Predmet.OstaliListFormatedOIB>
  <DomainObject.Predmet.OstaliListFormatedWithAdress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>
  <DomainObject.Predmet.OstaliListFormatedWithAdressOIB>
    <izvorni_sadrzaj>
      <item>sudski registar</item>
      <item>Šerif Ramadani, OIB 30252573886, dr.Ante Starčevića 59., 40000 Čakovec punomoćnik sudionika u postupku DELICIJA društvo s ograničenom odgovornošću za trgovinu i usluge</item>
    </izvorni_sadrzaj>
    <derivirana_varijabla naziv="DomainObject.Predmet.OstaliListFormatedWithAdressOIB_1">
      <item>sudski registar</item>
      <item>Šerif Ramadani, OIB 30252573886, dr.Ante Starčevića 59., 40000 Čakovec punomoćnik sudionika u postupku DELICIJA društvo s ograničenom odgovornošću za trgovinu i usluge</item>
    </derivirana_varijabla>
  </DomainObject.Predmet.OstaliListFormatedWithAdressOIB>
  <DomainObject.Predmet.OstaliListNazivFormated>
    <izvorni_sadrzaj>
      <item>sudski registar</item>
      <item>Šerif Ramadani</item>
    </izvorni_sadrzaj>
    <derivirana_varijabla naziv="DomainObject.Predmet.OstaliListNazivFormated_1">
      <item>sudski registar</item>
      <item>Šerif Ramadani</item>
    </derivirana_varijabla>
  </DomainObject.Predmet.OstaliListNazivFormated>
  <DomainObject.Predmet.OstaliListNazivFormatedOIB>
    <izvorni_sadrzaj>
      <item>sudski registar</item>
      <item>Šerif Ramadani, OIB 30252573886</item>
    </izvorni_sadrzaj>
    <derivirana_varijabla naziv="DomainObject.Predmet.OstaliListNazivFormatedOIB_1">
      <item>sudski registar</item>
      <item>Šerif Ramadani, OIB 30252573886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St-324/2017-18</izvorni_sadrzaj>
    <derivirana_varijabla naziv="DomainObject.PoslovniBrojDokumenta_1">St-324/2017-18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DELICIJA društvo s ograničenom odgovornošću za trgovinu i usluge</izvorni_sadrzaj>
    <derivirana_varijabla naziv="DomainObject.Predmet.ProtustrankaIDrugi_1">DELICIJA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DELICIJA društvo s ograničenom odgovornošću za trgovinu i usluge, OIB 98678270261, Kralja Tomislava 9, 40000 Čakovec</izvorni_sadrzaj>
    <derivirana_varijabla naziv="DomainObject.Predmet.ProtustrankaIDrugiAdressOIB_1">DELICIJA društvo s ograničenom odgovornošću za trgovinu i usluge, OIB 98678270261, Kralja Tomislava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društvo s ograničenom odgovornošću za trgovinu i usluge</item>
      <item>Financijska agencija, RC ZAGREB, Podružnica VARAŽDIN</item>
      <item>sudski registar</item>
      <item>Šerif Ramadani</item>
    </izvorni_sadrzaj>
    <derivirana_varijabla naziv="DomainObject.Predmet.SudioniciListNaziv_1">
      <item>DELICIJA društvo s ograničenom odgovornošću za trgovinu i usluge</item>
      <item>Financijska agencija, RC ZAGREB, Podružnica VARAŽDIN</item>
      <item>sudski registar</item>
      <item>Šerif Ramadani</item>
    </derivirana_varijabla>
  </DomainObject.Predmet.SudioniciListNaziv>
  <DomainObject.Predmet.SudioniciListAdressOIB>
    <izvorni_sadrzaj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OIB 30252573886, dr.Ante Starčevića 59.,40000 Čakovec</item>
    </izvorni_sadrzaj>
    <derivirana_varijabla naziv="DomainObject.Predmet.SudioniciListAdressOIB_1"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OIB 30252573886, dr.Ante Starčevića 59.,40000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D3BC5-A3BF-40EF-BB06-FD7340E3A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3677</properties:Characters>
  <properties:Lines>67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St-324/2017-18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