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b73b6" w14:paraId="5bb73b6" w:rsidRDefault="00C17FB8" w:rsidP="00910611" w:rsidR="00C17FB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7FB8" w:rsidP="00910611" w:rsidR="00C17FB8" w:rsidRPr="00C17FB8">
      <w:pPr>
        <w:rPr>
          <w:sz w:val="24"/>
          <w:szCs w:val="24"/>
        </w:rPr>
      </w:pPr>
      <w:r w:rsidRPr="00C17FB8">
        <w:rPr>
          <w:rFonts w:eastAsia="MS Mincho"/>
          <w:sz w:val="24"/>
          <w:szCs w:val="24"/>
        </w:rPr>
        <w:t xml:space="preserve">   REPUBLIKA HRVATSKA</w:t>
      </w:r>
    </w:p>
    <w:p w:rsidRDefault="00C17FB8" w:rsidP="00910611" w:rsidR="00C17FB8" w:rsidRPr="00C17FB8">
      <w:pPr>
        <w:rPr>
          <w:sz w:val="24"/>
          <w:szCs w:val="24"/>
        </w:rPr>
      </w:pPr>
      <w:r w:rsidRPr="00C17FB8">
        <w:rPr>
          <w:rFonts w:eastAsia="MS Mincho"/>
          <w:sz w:val="24"/>
          <w:szCs w:val="24"/>
        </w:rPr>
        <w:t>TRGOVAČKI SUD U RIJECI</w:t>
      </w:r>
    </w:p>
    <w:p w:rsidRDefault="00C17FB8" w:rsidR="00C17FB8" w:rsidRPr="00C17FB8">
      <w:pPr>
        <w:rPr>
          <w:rFonts w:eastAsia="MS Mincho"/>
          <w:sz w:val="24"/>
          <w:szCs w:val="24"/>
        </w:rPr>
      </w:pPr>
      <w:r w:rsidRPr="00C17FB8">
        <w:rPr>
          <w:rFonts w:eastAsia="MS Mincho"/>
          <w:sz w:val="24"/>
          <w:szCs w:val="24"/>
        </w:rPr>
        <w:t xml:space="preserve">       Rijeka, </w:t>
      </w:r>
      <w:proofErr w:type="spellStart"/>
      <w:r w:rsidRPr="00C17FB8">
        <w:rPr>
          <w:rFonts w:eastAsia="MS Mincho"/>
          <w:sz w:val="24"/>
          <w:szCs w:val="24"/>
        </w:rPr>
        <w:t>Zadarska</w:t>
      </w:r>
      <w:proofErr w:type="spellEnd"/>
      <w:r w:rsidRPr="00C17FB8">
        <w:rPr>
          <w:rFonts w:eastAsia="MS Mincho"/>
          <w:sz w:val="24"/>
          <w:szCs w:val="24"/>
        </w:rPr>
        <w:t xml:space="preserve"> 1 </w:t>
      </w:r>
      <w:proofErr w:type="spellStart"/>
      <w:r w:rsidRPr="00C17FB8">
        <w:rPr>
          <w:rFonts w:eastAsia="MS Mincho"/>
          <w:sz w:val="24"/>
          <w:szCs w:val="24"/>
        </w:rPr>
        <w:t>i</w:t>
      </w:r>
      <w:proofErr w:type="spellEnd"/>
      <w:r w:rsidRPr="00C17FB8">
        <w:rPr>
          <w:rFonts w:eastAsia="MS Mincho"/>
          <w:sz w:val="24"/>
          <w:szCs w:val="24"/>
        </w:rPr>
        <w:t xml:space="preserve"> 3</w:t>
      </w:r>
    </w:p>
    <w:p w:rsidRDefault="0094177A" w:rsidP="0045161D" w:rsidR="00E5300C" w:rsidRPr="00C17FB8">
      <w:pPr>
        <w:jc w:val="right"/>
        <w:rPr>
          <w:sz w:val="24"/>
          <w:szCs w:val="24"/>
          <w:lang w:val="hr-HR"/>
        </w:rPr>
      </w:pPr>
      <w:r w:rsidRPr="00C17FB8">
        <w:rPr>
          <w:sz w:val="24"/>
          <w:szCs w:val="24"/>
          <w:lang w:val="hr-HR"/>
        </w:rPr>
        <w:tab/>
      </w:r>
      <w:r w:rsidR="00E5300C" w:rsidRPr="00C17FB8">
        <w:rPr>
          <w:sz w:val="24"/>
          <w:szCs w:val="24"/>
          <w:lang w:val="hr-HR"/>
        </w:rPr>
        <w:tab/>
      </w:r>
      <w:r w:rsidR="00E5300C" w:rsidRPr="00C17FB8">
        <w:rPr>
          <w:sz w:val="24"/>
          <w:szCs w:val="24"/>
          <w:lang w:val="hr-HR"/>
        </w:rPr>
        <w:tab/>
      </w:r>
      <w:r w:rsidR="00E5300C" w:rsidRPr="00C17FB8">
        <w:rPr>
          <w:sz w:val="24"/>
          <w:szCs w:val="24"/>
          <w:lang w:val="hr-HR"/>
        </w:rPr>
        <w:tab/>
      </w:r>
      <w:r w:rsidR="00E5300C" w:rsidRPr="00C17FB8">
        <w:rPr>
          <w:sz w:val="24"/>
          <w:szCs w:val="24"/>
          <w:lang w:val="hr-HR"/>
        </w:rPr>
        <w:tab/>
      </w:r>
      <w:r w:rsidR="00E5300C" w:rsidRPr="00C17FB8">
        <w:rPr>
          <w:sz w:val="24"/>
          <w:szCs w:val="24"/>
          <w:lang w:val="hr-HR"/>
        </w:rPr>
        <w:tab/>
      </w:r>
      <w:r w:rsidR="00E5300C" w:rsidRPr="00C17FB8">
        <w:rPr>
          <w:sz w:val="24"/>
          <w:szCs w:val="24"/>
          <w:lang w:val="hr-HR"/>
        </w:rPr>
        <w:tab/>
      </w:r>
      <w:r w:rsidR="00E5300C" w:rsidRPr="00C17FB8">
        <w:rPr>
          <w:sz w:val="24"/>
          <w:szCs w:val="24"/>
          <w:lang w:val="hr-HR"/>
        </w:rPr>
        <w:tab/>
        <w:t>Posl. br.</w:t>
      </w:r>
      <w:r w:rsidR="00BD2AAE" w:rsidRPr="00C17FB8">
        <w:rPr>
          <w:sz w:val="24"/>
          <w:szCs w:val="24"/>
          <w:lang w:val="hr-HR"/>
        </w:rPr>
        <w:t xml:space="preserve"> 15 St-503/17-</w:t>
      </w:r>
      <w:r w:rsidR="00E43005" w:rsidRPr="00C17FB8">
        <w:rPr>
          <w:sz w:val="24"/>
          <w:szCs w:val="24"/>
          <w:lang w:val="hr-HR"/>
        </w:rPr>
        <w:t>38</w:t>
      </w:r>
    </w:p>
    <w:p w:rsidRDefault="00F04B39" w:rsidP="00E5300C" w:rsidR="00F04B39" w:rsidRPr="00BD2AAE">
      <w:pPr>
        <w:jc w:val="both"/>
        <w:rPr>
          <w:lang w:val="hr-HR"/>
        </w:rPr>
      </w:pPr>
    </w:p>
    <w:p w:rsidRDefault="00BD2AAE" w:rsidP="00E5300C" w:rsidR="00E5300C" w:rsidRPr="00BD2AAE">
      <w:pPr>
        <w:jc w:val="center"/>
        <w:rPr>
          <w:b/>
          <w:sz w:val="24"/>
          <w:lang w:val="hr-HR"/>
        </w:rPr>
      </w:pPr>
      <w:r>
        <w:rPr>
          <w:b/>
          <w:sz w:val="24"/>
          <w:lang w:val="hr-HR"/>
        </w:rPr>
        <w:t xml:space="preserve">Z A K L J U Č A K </w:t>
      </w:r>
    </w:p>
    <w:p w:rsidRDefault="00E5300C" w:rsidP="00E5300C" w:rsidR="00E5300C" w:rsidRPr="00BD2AAE">
      <w:pPr>
        <w:jc w:val="both"/>
        <w:rPr>
          <w:sz w:val="28"/>
          <w:lang w:val="hr-HR"/>
        </w:rPr>
      </w:pPr>
    </w:p>
    <w:p w:rsidRDefault="00902121" w:rsidP="00902121" w:rsidR="00902121" w:rsidRPr="00BD2AAE">
      <w:pPr>
        <w:ind w:firstLine="720"/>
        <w:jc w:val="both"/>
        <w:rPr>
          <w:sz w:val="24"/>
          <w:szCs w:val="24"/>
          <w:lang w:val="hr-HR"/>
        </w:rPr>
      </w:pPr>
      <w:r w:rsidRPr="00BD2AAE">
        <w:rPr>
          <w:sz w:val="24"/>
          <w:szCs w:val="24"/>
          <w:lang w:val="hr-HR"/>
        </w:rPr>
        <w:t>Trgovački sud u Rijeci,</w:t>
      </w:r>
      <w:r w:rsidR="00BD2AAE">
        <w:rPr>
          <w:sz w:val="24"/>
          <w:szCs w:val="24"/>
          <w:lang w:val="hr-HR"/>
        </w:rPr>
        <w:t xml:space="preserve"> OIB </w:t>
      </w:r>
      <w:r w:rsidR="00BD2AAE" w:rsidRPr="00BD2AAE">
        <w:rPr>
          <w:sz w:val="24"/>
          <w:szCs w:val="24"/>
          <w:lang w:val="hr-HR"/>
        </w:rPr>
        <w:t>88785964957</w:t>
      </w:r>
      <w:r w:rsidR="00BD2AAE">
        <w:rPr>
          <w:sz w:val="24"/>
          <w:szCs w:val="24"/>
          <w:lang w:val="hr-HR"/>
        </w:rPr>
        <w:t>,</w:t>
      </w:r>
      <w:r w:rsidR="00BD2AAE" w:rsidRPr="00BD2AAE">
        <w:rPr>
          <w:sz w:val="24"/>
          <w:szCs w:val="24"/>
          <w:lang w:val="hr-HR"/>
        </w:rPr>
        <w:t xml:space="preserve"> </w:t>
      </w:r>
      <w:r w:rsidRPr="00BD2AAE">
        <w:rPr>
          <w:sz w:val="24"/>
          <w:szCs w:val="24"/>
          <w:lang w:val="hr-HR"/>
        </w:rPr>
        <w:t>po sucu pojedincu</w:t>
      </w:r>
      <w:r w:rsidR="00BD2AAE">
        <w:rPr>
          <w:sz w:val="24"/>
          <w:szCs w:val="24"/>
          <w:lang w:val="hr-HR"/>
        </w:rPr>
        <w:t xml:space="preserve"> Danieli Korlević</w:t>
      </w:r>
      <w:r w:rsidRPr="00BD2AAE">
        <w:rPr>
          <w:sz w:val="24"/>
          <w:szCs w:val="24"/>
          <w:lang w:val="hr-HR"/>
        </w:rPr>
        <w:t xml:space="preserve">, u </w:t>
      </w:r>
      <w:proofErr w:type="spellStart"/>
      <w:r w:rsidR="00BD2AAE">
        <w:rPr>
          <w:sz w:val="24"/>
          <w:szCs w:val="24"/>
          <w:lang w:val="hr-HR"/>
        </w:rPr>
        <w:t>predstečajnom</w:t>
      </w:r>
      <w:proofErr w:type="spellEnd"/>
      <w:r w:rsidR="00BD2AAE">
        <w:rPr>
          <w:sz w:val="24"/>
          <w:szCs w:val="24"/>
          <w:lang w:val="hr-HR"/>
        </w:rPr>
        <w:t xml:space="preserve"> postupku nad dužnikom</w:t>
      </w:r>
      <w:r w:rsidRPr="00BD2AAE">
        <w:rPr>
          <w:b/>
          <w:sz w:val="24"/>
          <w:szCs w:val="24"/>
          <w:lang w:val="hr-HR"/>
        </w:rPr>
        <w:t xml:space="preserve"> M</w:t>
      </w:r>
      <w:r w:rsidR="00BD2AAE">
        <w:rPr>
          <w:b/>
          <w:sz w:val="24"/>
          <w:szCs w:val="24"/>
          <w:lang w:val="hr-HR"/>
        </w:rPr>
        <w:t xml:space="preserve">GK – </w:t>
      </w:r>
      <w:proofErr w:type="spellStart"/>
      <w:r w:rsidR="00BD2AAE">
        <w:rPr>
          <w:b/>
          <w:sz w:val="24"/>
          <w:szCs w:val="24"/>
          <w:lang w:val="hr-HR"/>
        </w:rPr>
        <w:t>pack</w:t>
      </w:r>
      <w:proofErr w:type="spellEnd"/>
      <w:r w:rsidR="00BD2AAE">
        <w:rPr>
          <w:b/>
          <w:sz w:val="24"/>
          <w:szCs w:val="24"/>
          <w:lang w:val="hr-HR"/>
        </w:rPr>
        <w:t xml:space="preserve"> d.d. </w:t>
      </w:r>
      <w:proofErr w:type="spellStart"/>
      <w:r w:rsidR="00BD2AAE">
        <w:rPr>
          <w:b/>
          <w:sz w:val="24"/>
          <w:szCs w:val="24"/>
          <w:lang w:val="hr-HR"/>
        </w:rPr>
        <w:t>Kukuljanovo</w:t>
      </w:r>
      <w:proofErr w:type="spellEnd"/>
      <w:r w:rsidR="00BD2AAE">
        <w:rPr>
          <w:b/>
          <w:sz w:val="24"/>
          <w:szCs w:val="24"/>
          <w:lang w:val="hr-HR"/>
        </w:rPr>
        <w:t xml:space="preserve">, </w:t>
      </w:r>
      <w:proofErr w:type="spellStart"/>
      <w:r w:rsidR="00BD2AAE">
        <w:rPr>
          <w:b/>
          <w:sz w:val="24"/>
          <w:szCs w:val="24"/>
          <w:lang w:val="hr-HR"/>
        </w:rPr>
        <w:t>Kukuljanovo</w:t>
      </w:r>
      <w:proofErr w:type="spellEnd"/>
      <w:r w:rsidR="00BD2AAE">
        <w:rPr>
          <w:b/>
          <w:sz w:val="24"/>
          <w:szCs w:val="24"/>
          <w:lang w:val="hr-HR"/>
        </w:rPr>
        <w:t xml:space="preserve"> 349, OIB 09381762740</w:t>
      </w:r>
      <w:r w:rsidRPr="00BD2AAE">
        <w:rPr>
          <w:b/>
          <w:sz w:val="24"/>
          <w:szCs w:val="24"/>
          <w:lang w:val="hr-HR"/>
        </w:rPr>
        <w:t xml:space="preserve">, </w:t>
      </w:r>
      <w:r w:rsidR="00BD2AAE">
        <w:rPr>
          <w:sz w:val="24"/>
          <w:szCs w:val="24"/>
          <w:lang w:val="hr-HR"/>
        </w:rPr>
        <w:t>odlučujući o zaprimljenoj prijavi tražbine vjerovnika</w:t>
      </w:r>
      <w:r w:rsidR="0045161D">
        <w:rPr>
          <w:sz w:val="24"/>
          <w:szCs w:val="24"/>
          <w:lang w:val="hr-HR"/>
        </w:rPr>
        <w:t xml:space="preserve"> </w:t>
      </w:r>
      <w:r w:rsidR="005A597E">
        <w:rPr>
          <w:sz w:val="24"/>
          <w:szCs w:val="24"/>
          <w:lang w:val="hr-HR"/>
        </w:rPr>
        <w:t xml:space="preserve">AKZO NOBEL HILDEN </w:t>
      </w:r>
      <w:proofErr w:type="spellStart"/>
      <w:r w:rsidR="005A597E">
        <w:rPr>
          <w:sz w:val="24"/>
          <w:szCs w:val="24"/>
          <w:lang w:val="hr-HR"/>
        </w:rPr>
        <w:t>GmbH</w:t>
      </w:r>
      <w:proofErr w:type="spellEnd"/>
      <w:r w:rsidR="005A597E">
        <w:rPr>
          <w:sz w:val="24"/>
          <w:szCs w:val="24"/>
          <w:lang w:val="hr-HR"/>
        </w:rPr>
        <w:t xml:space="preserve">, ID DE81171420, Njemačka, </w:t>
      </w:r>
      <w:proofErr w:type="spellStart"/>
      <w:r w:rsidR="005A597E">
        <w:rPr>
          <w:sz w:val="24"/>
          <w:szCs w:val="24"/>
          <w:lang w:val="hr-HR"/>
        </w:rPr>
        <w:t>Duseldorf</w:t>
      </w:r>
      <w:proofErr w:type="spellEnd"/>
      <w:r w:rsidR="005A597E">
        <w:rPr>
          <w:sz w:val="24"/>
          <w:szCs w:val="24"/>
          <w:lang w:val="hr-HR"/>
        </w:rPr>
        <w:t xml:space="preserve"> </w:t>
      </w:r>
      <w:proofErr w:type="spellStart"/>
      <w:r w:rsidR="005A597E">
        <w:rPr>
          <w:sz w:val="24"/>
          <w:szCs w:val="24"/>
          <w:lang w:val="hr-HR"/>
        </w:rPr>
        <w:t>Strasse</w:t>
      </w:r>
      <w:proofErr w:type="spellEnd"/>
      <w:r w:rsidR="005A597E">
        <w:rPr>
          <w:sz w:val="24"/>
          <w:szCs w:val="24"/>
          <w:lang w:val="hr-HR"/>
        </w:rPr>
        <w:t xml:space="preserve"> 96-100, D-40721, </w:t>
      </w:r>
      <w:proofErr w:type="spellStart"/>
      <w:r w:rsidR="005A597E">
        <w:rPr>
          <w:sz w:val="24"/>
          <w:szCs w:val="24"/>
          <w:lang w:val="hr-HR"/>
        </w:rPr>
        <w:t>Hilden</w:t>
      </w:r>
      <w:proofErr w:type="spellEnd"/>
      <w:r w:rsidR="005A597E">
        <w:rPr>
          <w:sz w:val="24"/>
          <w:szCs w:val="24"/>
          <w:lang w:val="hr-HR"/>
        </w:rPr>
        <w:t xml:space="preserve">, </w:t>
      </w:r>
      <w:r w:rsidR="00527717">
        <w:rPr>
          <w:sz w:val="24"/>
          <w:szCs w:val="24"/>
          <w:lang w:val="hr-HR"/>
        </w:rPr>
        <w:t xml:space="preserve"> </w:t>
      </w:r>
      <w:r w:rsidR="0045161D">
        <w:rPr>
          <w:sz w:val="24"/>
          <w:szCs w:val="24"/>
          <w:lang w:val="hr-HR"/>
        </w:rPr>
        <w:t>(dalje: vjerovnik)</w:t>
      </w:r>
      <w:r w:rsidRPr="00BD2AAE">
        <w:rPr>
          <w:sz w:val="24"/>
          <w:szCs w:val="24"/>
          <w:lang w:val="hr-HR"/>
        </w:rPr>
        <w:t xml:space="preserve"> </w:t>
      </w:r>
      <w:r w:rsidR="0045161D">
        <w:rPr>
          <w:sz w:val="24"/>
          <w:szCs w:val="24"/>
          <w:lang w:val="hr-HR"/>
        </w:rPr>
        <w:t>dana 10. rujna</w:t>
      </w:r>
      <w:r w:rsidRPr="00BD2AAE">
        <w:rPr>
          <w:sz w:val="24"/>
          <w:szCs w:val="24"/>
          <w:lang w:val="hr-HR"/>
        </w:rPr>
        <w:t xml:space="preserve"> 201</w:t>
      </w:r>
      <w:r w:rsidR="0045161D">
        <w:rPr>
          <w:sz w:val="24"/>
          <w:szCs w:val="24"/>
          <w:lang w:val="hr-HR"/>
        </w:rPr>
        <w:t>7</w:t>
      </w:r>
      <w:r w:rsidRPr="00BD2AAE">
        <w:rPr>
          <w:sz w:val="24"/>
          <w:szCs w:val="24"/>
          <w:lang w:val="hr-HR"/>
        </w:rPr>
        <w:t xml:space="preserve">. godine </w:t>
      </w:r>
    </w:p>
    <w:p w:rsidRDefault="00E5300C" w:rsidP="00E5300C" w:rsidR="00E5300C" w:rsidRPr="00BD2AAE">
      <w:pPr>
        <w:jc w:val="center"/>
        <w:rPr>
          <w:b/>
          <w:sz w:val="24"/>
          <w:szCs w:val="24"/>
          <w:lang w:val="hr-HR"/>
        </w:rPr>
      </w:pPr>
    </w:p>
    <w:p w:rsidRDefault="0045161D" w:rsidP="00E5300C" w:rsidR="00E5300C" w:rsidRPr="00BD2AAE">
      <w:pPr>
        <w:jc w:val="center"/>
        <w:rPr>
          <w:b/>
          <w:sz w:val="24"/>
          <w:lang w:val="hr-HR"/>
        </w:rPr>
      </w:pPr>
      <w:r>
        <w:rPr>
          <w:b/>
          <w:sz w:val="24"/>
          <w:lang w:val="hr-HR"/>
        </w:rPr>
        <w:t>z a k l j u č i o</w:t>
      </w:r>
      <w:r w:rsidR="00E5300C" w:rsidRPr="00BD2AAE">
        <w:rPr>
          <w:b/>
          <w:sz w:val="24"/>
          <w:lang w:val="hr-HR"/>
        </w:rPr>
        <w:t xml:space="preserve">   j e</w:t>
      </w:r>
    </w:p>
    <w:p w:rsidRDefault="0045161D" w:rsidP="00E5300C" w:rsidR="0045161D">
      <w:pPr>
        <w:ind w:firstLine="705"/>
        <w:jc w:val="both"/>
        <w:rPr>
          <w:lang w:val="hr-HR"/>
        </w:rPr>
      </w:pPr>
    </w:p>
    <w:p w:rsidRDefault="00E43005" w:rsidP="00E43005" w:rsidR="00E43005" w:rsidRPr="00E43005">
      <w:pPr>
        <w:numPr>
          <w:ilvl w:val="0"/>
          <w:numId w:val="2"/>
        </w:numPr>
        <w:jc w:val="both"/>
        <w:rPr>
          <w:sz w:val="24"/>
          <w:lang w:val="hr-HR"/>
        </w:rPr>
      </w:pPr>
      <w:r w:rsidRPr="00E43005">
        <w:rPr>
          <w:sz w:val="24"/>
          <w:lang w:val="hr-HR"/>
        </w:rPr>
        <w:t xml:space="preserve">Poziva se vjerovnik u roku 15 dana dostaviti Financijskoj agenciji ovjereni prijevod </w:t>
      </w:r>
      <w:r>
        <w:rPr>
          <w:sz w:val="24"/>
          <w:lang w:val="hr-HR"/>
        </w:rPr>
        <w:t xml:space="preserve">prijave tražbine i </w:t>
      </w:r>
      <w:r w:rsidRPr="00E43005">
        <w:rPr>
          <w:sz w:val="24"/>
          <w:lang w:val="hr-HR"/>
        </w:rPr>
        <w:t xml:space="preserve">isprava koje su priložene uz prijavu, temeljem čl.36. </w:t>
      </w:r>
      <w:r w:rsidRPr="00E43005">
        <w:rPr>
          <w:bCs/>
          <w:sz w:val="24"/>
          <w:lang w:val="hr-HR"/>
        </w:rPr>
        <w:t xml:space="preserve">Stečajnog zakona (Narodne novine broj 71/15, dalje: SZ-a). </w:t>
      </w:r>
      <w:r w:rsidRPr="00E43005">
        <w:rPr>
          <w:sz w:val="24"/>
          <w:lang w:val="hr-HR"/>
        </w:rPr>
        <w:t xml:space="preserve"> </w:t>
      </w:r>
    </w:p>
    <w:p w:rsidRDefault="00E43005" w:rsidP="00E43005" w:rsidR="00E43005" w:rsidRPr="00E43005">
      <w:pPr>
        <w:jc w:val="both"/>
        <w:rPr>
          <w:sz w:val="24"/>
          <w:lang w:val="hr-HR"/>
        </w:rPr>
      </w:pPr>
    </w:p>
    <w:p w:rsidRDefault="00E43005" w:rsidP="00E43005" w:rsidR="00E43005" w:rsidRPr="00E43005">
      <w:pPr>
        <w:numPr>
          <w:ilvl w:val="0"/>
          <w:numId w:val="2"/>
        </w:numPr>
        <w:jc w:val="both"/>
        <w:rPr>
          <w:sz w:val="24"/>
          <w:lang w:val="hr-HR"/>
        </w:rPr>
      </w:pPr>
      <w:r w:rsidRPr="00E43005">
        <w:rPr>
          <w:sz w:val="24"/>
          <w:lang w:val="hr-HR"/>
        </w:rPr>
        <w:t xml:space="preserve">Ako vjerovnik ne postupi po točki I. zaključka sud će njegovu prijavu tražbine odbaciti kao nepotpunu. </w:t>
      </w:r>
    </w:p>
    <w:p w:rsidRDefault="008B1131" w:rsidP="00E5300C" w:rsidR="008B1131" w:rsidRPr="00BD2AAE">
      <w:pPr>
        <w:jc w:val="both"/>
        <w:rPr>
          <w:sz w:val="24"/>
          <w:lang w:val="hr-HR"/>
        </w:rPr>
      </w:pPr>
    </w:p>
    <w:p w:rsidRDefault="002941A8" w:rsidP="00E5300C" w:rsidR="00E5300C" w:rsidRPr="00BD2AAE">
      <w:pPr>
        <w:jc w:val="center"/>
        <w:rPr>
          <w:sz w:val="24"/>
          <w:lang w:val="hr-HR"/>
        </w:rPr>
      </w:pPr>
      <w:r w:rsidRPr="00BD2AAE">
        <w:rPr>
          <w:b/>
          <w:sz w:val="24"/>
          <w:lang w:val="hr-HR"/>
        </w:rPr>
        <w:t xml:space="preserve">Rijeka, </w:t>
      </w:r>
      <w:r w:rsidR="0045161D">
        <w:rPr>
          <w:b/>
          <w:sz w:val="24"/>
          <w:lang w:val="hr-HR"/>
        </w:rPr>
        <w:t>10. listopada 2017</w:t>
      </w:r>
      <w:r w:rsidR="00E5300C" w:rsidRPr="00BD2AAE">
        <w:rPr>
          <w:b/>
          <w:sz w:val="24"/>
          <w:lang w:val="hr-HR"/>
        </w:rPr>
        <w:t xml:space="preserve">. godine </w:t>
      </w:r>
    </w:p>
    <w:p w:rsidRDefault="00E5300C" w:rsidP="00E5300C" w:rsidR="00E5300C" w:rsidRPr="00BD2AAE">
      <w:pPr>
        <w:jc w:val="both"/>
        <w:rPr>
          <w:sz w:val="24"/>
          <w:lang w:val="hr-HR"/>
        </w:rPr>
      </w:pPr>
    </w:p>
    <w:p w:rsidRDefault="00E5300C" w:rsidP="00A71BA1" w:rsidR="00E5300C" w:rsidRPr="00BD2AAE">
      <w:pPr>
        <w:jc w:val="right"/>
        <w:rPr>
          <w:b/>
          <w:sz w:val="24"/>
          <w:lang w:val="hr-HR"/>
        </w:rPr>
      </w:pPr>
      <w:r w:rsidRPr="00BD2AAE">
        <w:rPr>
          <w:sz w:val="28"/>
          <w:lang w:val="hr-HR"/>
        </w:rPr>
        <w:tab/>
      </w:r>
      <w:r w:rsidRPr="00BD2AAE">
        <w:rPr>
          <w:sz w:val="28"/>
          <w:lang w:val="hr-HR"/>
        </w:rPr>
        <w:tab/>
      </w:r>
      <w:r w:rsidRPr="00BD2AAE">
        <w:rPr>
          <w:sz w:val="28"/>
          <w:lang w:val="hr-HR"/>
        </w:rPr>
        <w:tab/>
      </w:r>
      <w:r w:rsidRPr="00BD2AAE">
        <w:rPr>
          <w:sz w:val="28"/>
          <w:lang w:val="hr-HR"/>
        </w:rPr>
        <w:tab/>
      </w:r>
      <w:r w:rsidRPr="00BD2AAE">
        <w:rPr>
          <w:sz w:val="28"/>
          <w:lang w:val="hr-HR"/>
        </w:rPr>
        <w:tab/>
      </w:r>
      <w:r w:rsidRPr="00BD2AAE">
        <w:rPr>
          <w:sz w:val="28"/>
          <w:lang w:val="hr-HR"/>
        </w:rPr>
        <w:tab/>
      </w:r>
      <w:r w:rsidRPr="00BD2AAE">
        <w:rPr>
          <w:sz w:val="28"/>
          <w:lang w:val="hr-HR"/>
        </w:rPr>
        <w:tab/>
        <w:t xml:space="preserve">  </w:t>
      </w:r>
      <w:r w:rsidRPr="00BD2AAE">
        <w:rPr>
          <w:sz w:val="28"/>
          <w:lang w:val="hr-HR"/>
        </w:rPr>
        <w:tab/>
      </w:r>
      <w:r w:rsidRPr="00BD2AAE">
        <w:rPr>
          <w:b/>
          <w:sz w:val="24"/>
          <w:lang w:val="hr-HR"/>
        </w:rPr>
        <w:t xml:space="preserve">      </w:t>
      </w:r>
      <w:r w:rsidR="006B045E" w:rsidRPr="00BD2AAE">
        <w:rPr>
          <w:b/>
          <w:sz w:val="24"/>
          <w:lang w:val="hr-HR"/>
        </w:rPr>
        <w:t xml:space="preserve">            </w:t>
      </w:r>
      <w:r w:rsidR="0045161D">
        <w:rPr>
          <w:b/>
          <w:sz w:val="24"/>
          <w:lang w:val="hr-HR"/>
        </w:rPr>
        <w:t>S</w:t>
      </w:r>
      <w:r w:rsidRPr="00BD2AAE">
        <w:rPr>
          <w:b/>
          <w:sz w:val="24"/>
          <w:lang w:val="hr-HR"/>
        </w:rPr>
        <w:t xml:space="preserve">udac </w:t>
      </w:r>
    </w:p>
    <w:p w:rsidRDefault="00E5300C" w:rsidP="00707EDC" w:rsidR="0094177A" w:rsidRPr="00BD2AAE">
      <w:pPr>
        <w:ind w:firstLine="708" w:left="1416"/>
        <w:jc w:val="right"/>
        <w:rPr>
          <w:b/>
          <w:sz w:val="24"/>
          <w:lang w:val="hr-HR"/>
        </w:rPr>
      </w:pPr>
      <w:r w:rsidRPr="00BD2AAE">
        <w:rPr>
          <w:b/>
          <w:sz w:val="24"/>
          <w:lang w:val="hr-HR"/>
        </w:rPr>
        <w:tab/>
      </w:r>
      <w:r w:rsidRPr="00BD2AAE">
        <w:rPr>
          <w:b/>
          <w:sz w:val="24"/>
          <w:lang w:val="hr-HR"/>
        </w:rPr>
        <w:tab/>
      </w:r>
      <w:r w:rsidRPr="00BD2AAE">
        <w:rPr>
          <w:b/>
          <w:sz w:val="24"/>
          <w:lang w:val="hr-HR"/>
        </w:rPr>
        <w:tab/>
      </w:r>
      <w:r w:rsidRPr="00BD2AAE">
        <w:rPr>
          <w:b/>
          <w:sz w:val="24"/>
          <w:lang w:val="hr-HR"/>
        </w:rPr>
        <w:tab/>
      </w:r>
      <w:r w:rsidRPr="00BD2AAE">
        <w:rPr>
          <w:b/>
          <w:sz w:val="24"/>
          <w:lang w:val="hr-HR"/>
        </w:rPr>
        <w:tab/>
      </w:r>
      <w:r w:rsidR="0045161D">
        <w:rPr>
          <w:b/>
          <w:sz w:val="24"/>
          <w:lang w:val="hr-HR"/>
        </w:rPr>
        <w:t xml:space="preserve">Daniela Korlević </w:t>
      </w:r>
      <w:r w:rsidR="00707EDC">
        <w:rPr>
          <w:sz w:val="24"/>
          <w:szCs w:val="24"/>
        </w:rPr>
        <w:t xml:space="preserve"> </w:t>
      </w:r>
    </w:p>
    <w:p w:rsidRDefault="00E5300C" w:rsidP="00E5300C" w:rsidR="00E5300C" w:rsidRPr="00BD2AAE">
      <w:pPr>
        <w:rPr>
          <w:b/>
          <w:sz w:val="24"/>
          <w:lang w:val="hr-HR"/>
        </w:rPr>
      </w:pPr>
    </w:p>
    <w:p w:rsidRDefault="00E5300C" w:rsidP="00E5300C" w:rsidR="00E5300C" w:rsidRPr="00BD2AAE">
      <w:pPr>
        <w:rPr>
          <w:b/>
          <w:sz w:val="24"/>
          <w:lang w:val="hr-HR"/>
        </w:rPr>
      </w:pPr>
      <w:r w:rsidRPr="00BD2AAE">
        <w:rPr>
          <w:b/>
          <w:sz w:val="24"/>
          <w:lang w:val="hr-HR"/>
        </w:rPr>
        <w:t>UPUTA O PRAVNOM LIJEKU:</w:t>
      </w:r>
    </w:p>
    <w:p w:rsidRDefault="00E5300C" w:rsidP="0016461F" w:rsidR="005A1738" w:rsidRPr="00BD2AAE">
      <w:pPr>
        <w:jc w:val="both"/>
      </w:pPr>
      <w:r w:rsidRPr="00BD2AAE">
        <w:rPr>
          <w:sz w:val="24"/>
          <w:lang w:val="hr-HR"/>
        </w:rPr>
        <w:tab/>
        <w:t xml:space="preserve">Protiv </w:t>
      </w:r>
      <w:r w:rsidR="0045161D">
        <w:rPr>
          <w:sz w:val="24"/>
          <w:lang w:val="hr-HR"/>
        </w:rPr>
        <w:t>zaključka nije dopušten pravni lijek</w:t>
      </w:r>
      <w:r w:rsidRPr="00BD2AAE">
        <w:rPr>
          <w:sz w:val="24"/>
          <w:lang w:val="hr-HR"/>
        </w:rPr>
        <w:t xml:space="preserve"> (čl.</w:t>
      </w:r>
      <w:r w:rsidR="0045161D">
        <w:rPr>
          <w:sz w:val="24"/>
          <w:lang w:val="hr-HR"/>
        </w:rPr>
        <w:t>19</w:t>
      </w:r>
      <w:r w:rsidRPr="00BD2AAE">
        <w:rPr>
          <w:sz w:val="24"/>
          <w:lang w:val="hr-HR"/>
        </w:rPr>
        <w:t>. st.</w:t>
      </w:r>
      <w:r w:rsidR="0045161D">
        <w:rPr>
          <w:sz w:val="24"/>
          <w:lang w:val="hr-HR"/>
        </w:rPr>
        <w:t>7</w:t>
      </w:r>
      <w:r w:rsidRPr="00BD2AAE">
        <w:rPr>
          <w:sz w:val="24"/>
          <w:lang w:val="hr-HR"/>
        </w:rPr>
        <w:t xml:space="preserve">. </w:t>
      </w:r>
      <w:r w:rsidR="0045161D">
        <w:rPr>
          <w:sz w:val="24"/>
          <w:lang w:val="hr-HR"/>
        </w:rPr>
        <w:t>SZ</w:t>
      </w:r>
      <w:r w:rsidR="002941A8" w:rsidRPr="00BD2AAE">
        <w:rPr>
          <w:sz w:val="24"/>
          <w:lang w:val="hr-HR"/>
        </w:rPr>
        <w:t>-a)</w:t>
      </w:r>
      <w:r w:rsidR="0016461F" w:rsidRPr="00BD2AAE">
        <w:rPr>
          <w:sz w:val="24"/>
          <w:lang w:val="hr-HR"/>
        </w:rPr>
        <w:t>.</w:t>
      </w:r>
    </w:p>
    <w:sectPr w:rsidR="005A1738" w:rsidRPr="00BD2AA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A0486A"/>
    <w:multiLevelType w:val="hybridMultilevel"/>
    <w:tmpl w:val="8CF06EBA"/>
    <w:lvl w:tplc="642A3402" w:ilvl="0">
      <w:start w:val="2"/>
      <w:numFmt w:val="upperRoman"/>
      <w:lvlText w:val="%1."/>
      <w:lvlJc w:val="left"/>
      <w:pPr>
        <w:tabs>
          <w:tab w:pos="2115" w:val="num"/>
        </w:tabs>
        <w:ind w:hanging="141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7DFC7404"/>
    <w:multiLevelType w:val="hybridMultilevel"/>
    <w:tmpl w:val="EF6A6D90"/>
    <w:lvl w:tplc="D06C51C4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2734"/>
    <w:rsid w:val="00000185"/>
    <w:rsid w:val="00021879"/>
    <w:rsid w:val="00033838"/>
    <w:rsid w:val="0003582D"/>
    <w:rsid w:val="000403B2"/>
    <w:rsid w:val="00040C57"/>
    <w:rsid w:val="00045EB4"/>
    <w:rsid w:val="00047283"/>
    <w:rsid w:val="000502F2"/>
    <w:rsid w:val="00052628"/>
    <w:rsid w:val="00052985"/>
    <w:rsid w:val="00054263"/>
    <w:rsid w:val="00065776"/>
    <w:rsid w:val="00065FC9"/>
    <w:rsid w:val="000665A0"/>
    <w:rsid w:val="00070159"/>
    <w:rsid w:val="000848DA"/>
    <w:rsid w:val="00086027"/>
    <w:rsid w:val="00094BC9"/>
    <w:rsid w:val="000A01A7"/>
    <w:rsid w:val="000A641B"/>
    <w:rsid w:val="000C2D77"/>
    <w:rsid w:val="000C7FF5"/>
    <w:rsid w:val="000D42D4"/>
    <w:rsid w:val="000E39FF"/>
    <w:rsid w:val="000E3A12"/>
    <w:rsid w:val="000E46C9"/>
    <w:rsid w:val="000E5371"/>
    <w:rsid w:val="00101A7F"/>
    <w:rsid w:val="00130923"/>
    <w:rsid w:val="00132B60"/>
    <w:rsid w:val="00133079"/>
    <w:rsid w:val="00133644"/>
    <w:rsid w:val="00134914"/>
    <w:rsid w:val="001501DE"/>
    <w:rsid w:val="0016279C"/>
    <w:rsid w:val="00163ACC"/>
    <w:rsid w:val="0016461F"/>
    <w:rsid w:val="00176019"/>
    <w:rsid w:val="00176E4E"/>
    <w:rsid w:val="001921F0"/>
    <w:rsid w:val="001964EA"/>
    <w:rsid w:val="001B2CB3"/>
    <w:rsid w:val="001C626A"/>
    <w:rsid w:val="001F024E"/>
    <w:rsid w:val="001F1952"/>
    <w:rsid w:val="00203025"/>
    <w:rsid w:val="00203F80"/>
    <w:rsid w:val="00212828"/>
    <w:rsid w:val="002217B5"/>
    <w:rsid w:val="00226191"/>
    <w:rsid w:val="00231231"/>
    <w:rsid w:val="00236165"/>
    <w:rsid w:val="00236C2E"/>
    <w:rsid w:val="002471F1"/>
    <w:rsid w:val="0025124D"/>
    <w:rsid w:val="00253906"/>
    <w:rsid w:val="002821F9"/>
    <w:rsid w:val="002840FA"/>
    <w:rsid w:val="002858B7"/>
    <w:rsid w:val="002917FB"/>
    <w:rsid w:val="002941A8"/>
    <w:rsid w:val="00296EB3"/>
    <w:rsid w:val="002A39A0"/>
    <w:rsid w:val="002D0DC6"/>
    <w:rsid w:val="002D18BA"/>
    <w:rsid w:val="002E04EE"/>
    <w:rsid w:val="002E25B4"/>
    <w:rsid w:val="002E3B45"/>
    <w:rsid w:val="002E3F39"/>
    <w:rsid w:val="00300353"/>
    <w:rsid w:val="00303A04"/>
    <w:rsid w:val="00322122"/>
    <w:rsid w:val="00336A72"/>
    <w:rsid w:val="0036707E"/>
    <w:rsid w:val="00370FBD"/>
    <w:rsid w:val="00375106"/>
    <w:rsid w:val="00375D8B"/>
    <w:rsid w:val="00380B7B"/>
    <w:rsid w:val="003838CB"/>
    <w:rsid w:val="003931AD"/>
    <w:rsid w:val="003A3697"/>
    <w:rsid w:val="003D65DC"/>
    <w:rsid w:val="003F60B3"/>
    <w:rsid w:val="003F6B22"/>
    <w:rsid w:val="00420A0D"/>
    <w:rsid w:val="004471F9"/>
    <w:rsid w:val="00447929"/>
    <w:rsid w:val="00450BB8"/>
    <w:rsid w:val="0045161D"/>
    <w:rsid w:val="0045498F"/>
    <w:rsid w:val="00463F14"/>
    <w:rsid w:val="004676CA"/>
    <w:rsid w:val="004753D0"/>
    <w:rsid w:val="00476B84"/>
    <w:rsid w:val="00480FBF"/>
    <w:rsid w:val="00487083"/>
    <w:rsid w:val="00492A5F"/>
    <w:rsid w:val="004A2C6B"/>
    <w:rsid w:val="004B42EA"/>
    <w:rsid w:val="004C0CC3"/>
    <w:rsid w:val="004D3022"/>
    <w:rsid w:val="004D636B"/>
    <w:rsid w:val="004F1041"/>
    <w:rsid w:val="004F271A"/>
    <w:rsid w:val="0050388B"/>
    <w:rsid w:val="00507066"/>
    <w:rsid w:val="00514994"/>
    <w:rsid w:val="00527638"/>
    <w:rsid w:val="00527717"/>
    <w:rsid w:val="005341FD"/>
    <w:rsid w:val="00534450"/>
    <w:rsid w:val="0056180C"/>
    <w:rsid w:val="0056366C"/>
    <w:rsid w:val="00564A91"/>
    <w:rsid w:val="00570785"/>
    <w:rsid w:val="00570CD0"/>
    <w:rsid w:val="005725EE"/>
    <w:rsid w:val="005762EB"/>
    <w:rsid w:val="0059599E"/>
    <w:rsid w:val="005A1738"/>
    <w:rsid w:val="005A597E"/>
    <w:rsid w:val="005A6787"/>
    <w:rsid w:val="005C4B07"/>
    <w:rsid w:val="005F0993"/>
    <w:rsid w:val="005F2EAE"/>
    <w:rsid w:val="005F37A3"/>
    <w:rsid w:val="005F5F4F"/>
    <w:rsid w:val="00605AE8"/>
    <w:rsid w:val="00617B52"/>
    <w:rsid w:val="006443E3"/>
    <w:rsid w:val="00644ED9"/>
    <w:rsid w:val="00647F2C"/>
    <w:rsid w:val="006710C1"/>
    <w:rsid w:val="00672A9E"/>
    <w:rsid w:val="006842AD"/>
    <w:rsid w:val="0069019B"/>
    <w:rsid w:val="00690469"/>
    <w:rsid w:val="006908BE"/>
    <w:rsid w:val="00697049"/>
    <w:rsid w:val="006A2F86"/>
    <w:rsid w:val="006A3C6E"/>
    <w:rsid w:val="006A4B73"/>
    <w:rsid w:val="006B045E"/>
    <w:rsid w:val="006C1771"/>
    <w:rsid w:val="006C6F2F"/>
    <w:rsid w:val="006D170B"/>
    <w:rsid w:val="006D56E7"/>
    <w:rsid w:val="006E3D63"/>
    <w:rsid w:val="006E41C7"/>
    <w:rsid w:val="006F364C"/>
    <w:rsid w:val="006F3E58"/>
    <w:rsid w:val="006F4267"/>
    <w:rsid w:val="006F7069"/>
    <w:rsid w:val="00701C51"/>
    <w:rsid w:val="00707EDC"/>
    <w:rsid w:val="00710208"/>
    <w:rsid w:val="007102E5"/>
    <w:rsid w:val="0071527D"/>
    <w:rsid w:val="007176B5"/>
    <w:rsid w:val="00724490"/>
    <w:rsid w:val="0073206C"/>
    <w:rsid w:val="00732E4F"/>
    <w:rsid w:val="00752A13"/>
    <w:rsid w:val="00755505"/>
    <w:rsid w:val="0075795C"/>
    <w:rsid w:val="0077147F"/>
    <w:rsid w:val="0077265B"/>
    <w:rsid w:val="0077400B"/>
    <w:rsid w:val="00774C41"/>
    <w:rsid w:val="007A0891"/>
    <w:rsid w:val="007A59A8"/>
    <w:rsid w:val="007A71DF"/>
    <w:rsid w:val="007A765B"/>
    <w:rsid w:val="007C069A"/>
    <w:rsid w:val="007C2E8F"/>
    <w:rsid w:val="007E5942"/>
    <w:rsid w:val="0080413C"/>
    <w:rsid w:val="008041B3"/>
    <w:rsid w:val="008215C3"/>
    <w:rsid w:val="00835C5F"/>
    <w:rsid w:val="00853D2A"/>
    <w:rsid w:val="00857AA2"/>
    <w:rsid w:val="00873225"/>
    <w:rsid w:val="00874F32"/>
    <w:rsid w:val="00880950"/>
    <w:rsid w:val="008815D1"/>
    <w:rsid w:val="00885BEA"/>
    <w:rsid w:val="008B1131"/>
    <w:rsid w:val="008D5D6C"/>
    <w:rsid w:val="008E2D8E"/>
    <w:rsid w:val="008E5885"/>
    <w:rsid w:val="00902121"/>
    <w:rsid w:val="00902545"/>
    <w:rsid w:val="00905DB5"/>
    <w:rsid w:val="009068F5"/>
    <w:rsid w:val="00907C01"/>
    <w:rsid w:val="00923EEE"/>
    <w:rsid w:val="00933D98"/>
    <w:rsid w:val="00934D66"/>
    <w:rsid w:val="00936273"/>
    <w:rsid w:val="0094177A"/>
    <w:rsid w:val="009445A9"/>
    <w:rsid w:val="009461DE"/>
    <w:rsid w:val="00946738"/>
    <w:rsid w:val="00954006"/>
    <w:rsid w:val="00962EF6"/>
    <w:rsid w:val="00975EDD"/>
    <w:rsid w:val="00986BA8"/>
    <w:rsid w:val="00991CF7"/>
    <w:rsid w:val="009A095E"/>
    <w:rsid w:val="009A5AFF"/>
    <w:rsid w:val="009B4828"/>
    <w:rsid w:val="009C6E53"/>
    <w:rsid w:val="009D0AEF"/>
    <w:rsid w:val="009D5B12"/>
    <w:rsid w:val="009E0074"/>
    <w:rsid w:val="009E4BBB"/>
    <w:rsid w:val="009F6424"/>
    <w:rsid w:val="00A05BE9"/>
    <w:rsid w:val="00A06BDA"/>
    <w:rsid w:val="00A06DBE"/>
    <w:rsid w:val="00A31DCD"/>
    <w:rsid w:val="00A50784"/>
    <w:rsid w:val="00A545F2"/>
    <w:rsid w:val="00A63382"/>
    <w:rsid w:val="00A64FE1"/>
    <w:rsid w:val="00A70AC9"/>
    <w:rsid w:val="00A71BA1"/>
    <w:rsid w:val="00A834B0"/>
    <w:rsid w:val="00A8373F"/>
    <w:rsid w:val="00A93627"/>
    <w:rsid w:val="00A94CA8"/>
    <w:rsid w:val="00AA4717"/>
    <w:rsid w:val="00AC4F31"/>
    <w:rsid w:val="00AC6544"/>
    <w:rsid w:val="00B01607"/>
    <w:rsid w:val="00B057F5"/>
    <w:rsid w:val="00B07A95"/>
    <w:rsid w:val="00B17411"/>
    <w:rsid w:val="00B20307"/>
    <w:rsid w:val="00B20B25"/>
    <w:rsid w:val="00B22798"/>
    <w:rsid w:val="00B52222"/>
    <w:rsid w:val="00B626AD"/>
    <w:rsid w:val="00B64E94"/>
    <w:rsid w:val="00B65060"/>
    <w:rsid w:val="00B76BE8"/>
    <w:rsid w:val="00B82085"/>
    <w:rsid w:val="00B83FCE"/>
    <w:rsid w:val="00BB2F01"/>
    <w:rsid w:val="00BB4BFD"/>
    <w:rsid w:val="00BD1CF1"/>
    <w:rsid w:val="00BD2AAE"/>
    <w:rsid w:val="00BE041A"/>
    <w:rsid w:val="00BE373E"/>
    <w:rsid w:val="00BE7C6F"/>
    <w:rsid w:val="00BF505E"/>
    <w:rsid w:val="00C11AD1"/>
    <w:rsid w:val="00C122C4"/>
    <w:rsid w:val="00C17FB8"/>
    <w:rsid w:val="00C2189A"/>
    <w:rsid w:val="00C24B39"/>
    <w:rsid w:val="00C267CE"/>
    <w:rsid w:val="00C44847"/>
    <w:rsid w:val="00C76C1F"/>
    <w:rsid w:val="00C819A1"/>
    <w:rsid w:val="00C8364C"/>
    <w:rsid w:val="00C83B7D"/>
    <w:rsid w:val="00C86B2B"/>
    <w:rsid w:val="00C968BD"/>
    <w:rsid w:val="00CA5668"/>
    <w:rsid w:val="00CB6B5D"/>
    <w:rsid w:val="00CC2B75"/>
    <w:rsid w:val="00CD6301"/>
    <w:rsid w:val="00CF1813"/>
    <w:rsid w:val="00CF7462"/>
    <w:rsid w:val="00D046EC"/>
    <w:rsid w:val="00D07F92"/>
    <w:rsid w:val="00D217C0"/>
    <w:rsid w:val="00D42734"/>
    <w:rsid w:val="00D45EA1"/>
    <w:rsid w:val="00D615FF"/>
    <w:rsid w:val="00D63288"/>
    <w:rsid w:val="00D64FF4"/>
    <w:rsid w:val="00D744BC"/>
    <w:rsid w:val="00D77989"/>
    <w:rsid w:val="00D85F3C"/>
    <w:rsid w:val="00DB3920"/>
    <w:rsid w:val="00DB3DD9"/>
    <w:rsid w:val="00DC640E"/>
    <w:rsid w:val="00DC7433"/>
    <w:rsid w:val="00DD1F5B"/>
    <w:rsid w:val="00DE702E"/>
    <w:rsid w:val="00DF1CD0"/>
    <w:rsid w:val="00E12C36"/>
    <w:rsid w:val="00E14737"/>
    <w:rsid w:val="00E26C3F"/>
    <w:rsid w:val="00E2706A"/>
    <w:rsid w:val="00E33CEC"/>
    <w:rsid w:val="00E43005"/>
    <w:rsid w:val="00E5300C"/>
    <w:rsid w:val="00E6392F"/>
    <w:rsid w:val="00E65470"/>
    <w:rsid w:val="00E71F6F"/>
    <w:rsid w:val="00E845C4"/>
    <w:rsid w:val="00E861A6"/>
    <w:rsid w:val="00E934CA"/>
    <w:rsid w:val="00E94B37"/>
    <w:rsid w:val="00E9610E"/>
    <w:rsid w:val="00EB1ED4"/>
    <w:rsid w:val="00EB2235"/>
    <w:rsid w:val="00EB31F0"/>
    <w:rsid w:val="00EC1EB8"/>
    <w:rsid w:val="00EC75A9"/>
    <w:rsid w:val="00EF5D53"/>
    <w:rsid w:val="00F04B39"/>
    <w:rsid w:val="00F14B98"/>
    <w:rsid w:val="00F3154B"/>
    <w:rsid w:val="00F35EB6"/>
    <w:rsid w:val="00F506C5"/>
    <w:rsid w:val="00F52ADD"/>
    <w:rsid w:val="00F52C1B"/>
    <w:rsid w:val="00F7028A"/>
    <w:rsid w:val="00F70734"/>
    <w:rsid w:val="00F75D32"/>
    <w:rsid w:val="00F905C5"/>
    <w:rsid w:val="00F94F72"/>
    <w:rsid w:val="00F97A56"/>
    <w:rsid w:val="00FA5B6D"/>
    <w:rsid w:val="00FB00C5"/>
    <w:rsid w:val="00FB2ABF"/>
    <w:rsid w:val="00FC6E58"/>
    <w:rsid w:val="00FD0850"/>
    <w:rsid w:val="00FD1E65"/>
    <w:rsid w:val="00FD5FFE"/>
    <w:rsid w:val="00FE495A"/>
    <w:rsid w:val="00FF5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300C"/>
    <w:rPr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388B"/>
    <w:rPr>
      <w:rFonts w:cs="Tahoma" w:hAnsi="Tahoma" w:ascii="Tahoma"/>
      <w:sz w:val="16"/>
      <w:szCs w:val="16"/>
    </w:rPr>
  </w:style>
  <w:style w:styleId="Obinitekst" w:type="paragraph">
    <w:name w:val="Plain Text"/>
    <w:basedOn w:val="Normal"/>
    <w:rsid w:val="001921F0"/>
    <w:rPr>
      <w:rFonts w:cs="Courier New" w:hAnsi="Courier New" w:ascii="Courier New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17F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F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7F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7F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7F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300C"/>
    <w:rPr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388B"/>
    <w:rPr>
      <w:rFonts w:ascii="Tahoma" w:cs="Tahoma" w:hAnsi="Tahoma"/>
      <w:sz w:val="16"/>
      <w:szCs w:val="16"/>
    </w:rPr>
  </w:style>
  <w:style w:styleId="Obinitekst" w:type="paragraph">
    <w:name w:val="Plain Text"/>
    <w:basedOn w:val="Normal"/>
    <w:rsid w:val="001921F0"/>
    <w:rPr>
      <w:rFonts w:ascii="Courier New" w:cs="Courier New" w:hAnsi="Courier New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17F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F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7F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7F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7F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St-503/2017</izvorni_sadrzaj>
    <derivirana_varijabla naziv="DomainObject.Predmet.OznakaBroj_1">St-503/2017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MGK - pack d.d.</izvorni_sadrzaj>
    <derivirana_varijabla naziv="DomainObject.Predmet.StrankaFormated_1">  MGK - pack d.d.</derivirana_varijabla>
  </DomainObject.Predmet.StrankaFormated>
  <DomainObject.Predmet.StrankaFormatedOIB>
    <izvorni_sadrzaj>  MGK - pack d.d., OIB 09381762740</izvorni_sadrzaj>
    <derivirana_varijabla naziv="DomainObject.Predmet.StrankaFormatedOIB_1">  MGK - pack d.d., OIB 09381762740</derivirana_varijabla>
  </DomainObject.Predmet.StrankaFormatedOIB>
  <DomainObject.Predmet.StrankaFormatedWithAdress>
    <izvorni_sadrzaj> MGK - pack d.d., Kukuljanovo 349, 51227 Kukuljanovo</izvorni_sadrzaj>
    <derivirana_varijabla naziv="DomainObject.Predmet.StrankaFormatedWithAdress_1"> MGK - pack d.d., Kukuljanovo 349, 51227 Kukuljanovo</derivirana_varijabla>
  </DomainObject.Predmet.StrankaFormatedWithAdress>
  <DomainObject.Predmet.StrankaFormatedWithAdressOIB>
    <izvorni_sadrzaj> MGK - pack d.d., OIB 09381762740, Kukuljanovo 349, 51227 Kukuljanovo</izvorni_sadrzaj>
    <derivirana_varijabla naziv="DomainObject.Predmet.StrankaFormatedWithAdressOIB_1"> MGK - pack d.d., OIB 09381762740, Kukuljanovo 349, 51227 Kukuljanovo</derivirana_varijabla>
  </DomainObject.Predmet.StrankaFormatedWithAdressOIB>
  <DomainObject.Predmet.StrankaWithAdress>
    <izvorni_sadrzaj>MGK - pack d.d. Kukuljanovo 349,51227 Kukuljanovo</izvorni_sadrzaj>
    <derivirana_varijabla naziv="DomainObject.Predmet.StrankaWithAdress_1">MGK - pack d.d. Kukuljanovo 349,51227 Kukuljanovo</derivirana_varijabla>
  </DomainObject.Predmet.StrankaWithAdress>
  <DomainObject.Predmet.StrankaWithAdressOIB>
    <izvorni_sadrzaj>MGK - pack d.d., OIB 09381762740, Kukuljanovo 349,51227 Kukuljanovo</izvorni_sadrzaj>
    <derivirana_varijabla naziv="DomainObject.Predmet.StrankaWithAdressOIB_1">MGK - pack d.d., OIB 09381762740, Kukuljanovo 349,51227 Kukuljanovo</derivirana_varijabla>
  </DomainObject.Predmet.StrankaWithAdressOIB>
  <DomainObject.Predmet.StrankaNazivFormated>
    <izvorni_sadrzaj>MGK - pack d.d.</izvorni_sadrzaj>
    <derivirana_varijabla naziv="DomainObject.Predmet.StrankaNazivFormated_1">MGK - pack d.d.</derivirana_varijabla>
  </DomainObject.Predmet.StrankaNazivFormated>
  <DomainObject.Predmet.StrankaNazivFormatedOIB>
    <izvorni_sadrzaj>MGK - pack d.d., OIB 09381762740</izvorni_sadrzaj>
    <derivirana_varijabla naziv="DomainObject.Predmet.StrankaNazivFormatedOIB_1">MGK - pack d.d., OIB 09381762740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MGK - pack d.d.</item>
    </izvorni_sadrzaj>
    <derivirana_varijabla naziv="DomainObject.Predmet.StrankaListFormated_1">
      <item>MGK - pack d.d.</item>
    </derivirana_varijabla>
  </DomainObject.Predmet.StrankaListFormated>
  <DomainObject.Predmet.StrankaListFormatedOIB>
    <izvorni_sadrzaj>
      <item>MGK - pack d.d., OIB 09381762740</item>
    </izvorni_sadrzaj>
    <derivirana_varijabla naziv="DomainObject.Predmet.StrankaListFormatedOIB_1">
      <item>MGK - pack d.d., OIB 09381762740</item>
    </derivirana_varijabla>
  </DomainObject.Predmet.StrankaListFormatedOIB>
  <DomainObject.Predmet.StrankaListFormatedWithAdress>
    <izvorni_sadrzaj>
      <item>MGK - pack d.d., Kukuljanovo 349, 51227 Kukuljanovo</item>
    </izvorni_sadrzaj>
    <derivirana_varijabla naziv="DomainObject.Predmet.StrankaListFormatedWithAdress_1">
      <item>MGK - pack d.d., Kukuljanovo 349, 51227 Kukuljanovo</item>
    </derivirana_varijabla>
  </DomainObject.Predmet.StrankaListFormatedWithAdress>
  <DomainObject.Predmet.StrankaListFormatedWithAdressOIB>
    <izvorni_sadrzaj>
      <item>MGK - pack d.d., OIB 09381762740, Kukuljanovo 349, 51227 Kukuljanovo</item>
    </izvorni_sadrzaj>
    <derivirana_varijabla naziv="DomainObject.Predmet.StrankaListFormatedWithAdressOIB_1">
      <item>MGK - pack d.d., OIB 09381762740, Kukuljanovo 349, 51227 Kukuljanovo</item>
    </derivirana_varijabla>
  </DomainObject.Predmet.StrankaListFormatedWithAdressOIB>
  <DomainObject.Predmet.StrankaListNazivFormated>
    <izvorni_sadrzaj>
      <item>MGK - pack d.d.</item>
    </izvorni_sadrzaj>
    <derivirana_varijabla naziv="DomainObject.Predmet.StrankaListNazivFormated_1">
      <item>MGK - pack d.d.</item>
    </derivirana_varijabla>
  </DomainObject.Predmet.StrankaListNazivFormated>
  <DomainObject.Predmet.StrankaListNazivFormatedOIB>
    <izvorni_sadrzaj>
      <item>MGK - pack d.d., OIB 09381762740</item>
    </izvorni_sadrzaj>
    <derivirana_varijabla naziv="DomainObject.Predmet.StrankaListNazivFormatedOIB_1">
      <item>MGK - pack d.d., OIB 09381762740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Matea Posavec</item>
    </izvorni_sadrzaj>
    <derivirana_varijabla naziv="DomainObject.Predmet.OstaliListFormated_1">
      <item>Matea Posavec</item>
    </derivirana_varijabla>
  </DomainObject.Predmet.OstaliListFormated>
  <DomainObject.Predmet.OstaliListFormatedOIB>
    <izvorni_sadrzaj>
      <item>Matea Posavec</item>
    </izvorni_sadrzaj>
    <derivirana_varijabla naziv="DomainObject.Predmet.OstaliListFormatedOIB_1">
      <item>Matea Posavec</item>
    </derivirana_varijabla>
  </DomainObject.Predmet.OstaliListFormatedOIB>
  <DomainObject.Predmet.OstaliListFormatedWithAdress>
    <izvorni_sadrzaj>
      <item>Matea Posavec, Zrinjevac 17, 10000 Zagreb</item>
    </izvorni_sadrzaj>
    <derivirana_varijabla naziv="DomainObject.Predmet.OstaliListFormatedWithAdress_1">
      <item>Matea Posavec, Zrinjevac 17, 10000 Zagreb</item>
    </derivirana_varijabla>
  </DomainObject.Predmet.OstaliListFormatedWithAdress>
  <DomainObject.Predmet.OstaliListFormatedWithAdressOIB>
    <izvorni_sadrzaj>
      <item>Matea Posavec, Zrinjevac 17, 10000 Zagreb</item>
    </izvorni_sadrzaj>
    <derivirana_varijabla naziv="DomainObject.Predmet.OstaliListFormatedWithAdressOIB_1">
      <item>Matea Posavec, Zrinjevac 17, 10000 Zagreb</item>
    </derivirana_varijabla>
  </DomainObject.Predmet.OstaliListFormatedWithAdressOIB>
  <DomainObject.Predmet.OstaliListNazivFormated>
    <izvorni_sadrzaj>
      <item>Matea Posavec</item>
    </izvorni_sadrzaj>
    <derivirana_varijabla naziv="DomainObject.Predmet.OstaliListNazivFormated_1">
      <item>Matea Posavec</item>
    </derivirana_varijabla>
  </DomainObject.Predmet.OstaliListNazivFormated>
  <DomainObject.Predmet.OstaliListNazivFormatedOIB>
    <izvorni_sadrzaj>
      <item>Matea Posavec</item>
    </izvorni_sadrzaj>
    <derivirana_varijabla naziv="DomainObject.Predmet.OstaliListNazivFormatedOIB_1">
      <item>Matea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MGK - pack d.d.</izvorni_sadrzaj>
    <derivirana_varijabla naziv="DomainObject.Predmet.StrankaIDrugi_1">MGK - pack d.d.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MGK - pack d.d., OIB 09381762740, Kukuljanovo 349, 51227 Kukuljanovo</izvorni_sadrzaj>
    <derivirana_varijabla naziv="DomainObject.Predmet.StrankaIDrugiAdressOIB_1">MGK - pack d.d., OIB 09381762740, Kukuljanovo 349, 51227 Kukuljanovo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MGK - pack d.d.</item>
      <item>Matea Posavec</item>
    </izvorni_sadrzaj>
    <derivirana_varijabla naziv="DomainObject.Predmet.SudioniciListNaziv_1">
      <item>MGK - pack d.d.</item>
      <item>Matea Posavec</item>
    </derivirana_varijabla>
  </DomainObject.Predmet.SudioniciListNaziv>
  <DomainObject.Predmet.SudioniciListAdressOIB>
    <izvorni_sadrzaj>
      <item>MGK - pack d.d., OIB 09381762740, Kukuljanovo 349,51227 Kukuljanovo</item>
      <item>Matea Posavec, Zrinjevac 17,10000 Zagreb</item>
    </izvorni_sadrzaj>
    <derivirana_varijabla naziv="DomainObject.Predmet.SudioniciListAdressOIB_1">
      <item>MGK - pack d.d., OIB 09381762740, Kukuljanovo 349,51227 Kukuljanovo</item>
      <item>Matea Posavec, Zrinjevac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09381762740</item>
      <item>, OIB null</item>
    </izvorni_sadrzaj>
    <derivirana_varijabla naziv="DomainObject.Predmet.SudioniciListNazivOIB_1">
      <item>, OIB 09381762740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154</properties:Words>
  <properties:Characters>821</properties:Characters>
  <properties:Lines>30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2017-10-10T13:09:00Z</dcterms:created>
  <dc:creator>jugot</dc:creator>
  <cp:lastModifiedBy>Jasna Radulović</cp:lastModifiedBy>
  <cp:lastPrinted>2017-10-10T12:51:00Z</cp:lastPrinted>
  <dcterms:modified xmlns:xsi="http://www.w3.org/2001/XMLSchema-instance" xsi:type="dcterms:W3CDTF">2017-10-10T13:14:00Z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