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cbc3" w14:paraId="b50cbc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CD7BE3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C21AB9">
        <w:rPr>
          <w:rFonts w:hAnsi="Times New Roman" w:ascii="Times New Roman"/>
          <w:b/>
          <w:sz w:val="24"/>
        </w:rPr>
        <w:t xml:space="preserve"> 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2540C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A2540C">
        <w:rPr>
          <w:rFonts w:hAnsi="Times New Roman" w:ascii="Times New Roman"/>
          <w:b/>
          <w:sz w:val="24"/>
          <w:szCs w:val="24"/>
          <w:lang w:val="pl-PL"/>
        </w:rPr>
        <w:t>St-</w:t>
      </w:r>
      <w:r w:rsidR="009E4688">
        <w:rPr>
          <w:rFonts w:hAnsi="Times New Roman" w:ascii="Times New Roman"/>
          <w:b/>
          <w:sz w:val="24"/>
          <w:szCs w:val="24"/>
          <w:lang w:val="pl-PL"/>
        </w:rPr>
        <w:t>4664/16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9E4688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AUTO TIM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 d.o.o. u stečaju, Zagreb, </w:t>
      </w:r>
      <w:r>
        <w:rPr>
          <w:rFonts w:hAnsi="Times New Roman" w:ascii="Times New Roman"/>
          <w:b/>
          <w:sz w:val="24"/>
          <w:szCs w:val="24"/>
          <w:lang w:val="pl-PL"/>
        </w:rPr>
        <w:t>Sisačka cesta 20/a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>, OIB</w:t>
      </w:r>
      <w:r w:rsidR="00A578AF">
        <w:rPr>
          <w:rFonts w:hAnsi="Times New Roman" w:ascii="Times New Roman"/>
          <w:b/>
          <w:sz w:val="24"/>
          <w:szCs w:val="24"/>
          <w:lang w:val="pl-PL"/>
        </w:rPr>
        <w:t>: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E4688">
        <w:rPr>
          <w:rFonts w:hAnsi="Times New Roman" w:ascii="Times New Roman"/>
          <w:b/>
          <w:sz w:val="24"/>
          <w:szCs w:val="24"/>
          <w:lang w:val="pl-PL"/>
        </w:rPr>
        <w:t>21339743830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6A5D63">
        <w:rPr>
          <w:rFonts w:hAnsi="Times New Roman" w:ascii="Times New Roman"/>
          <w:sz w:val="24"/>
          <w:szCs w:val="24"/>
          <w:lang w:val="pl-PL"/>
        </w:rPr>
        <w:t xml:space="preserve"> POSTUPKA U RAZDOBLJU OD 29.10</w:t>
      </w:r>
      <w:r w:rsidR="00D970CE">
        <w:rPr>
          <w:rFonts w:hAnsi="Times New Roman" w:ascii="Times New Roman"/>
          <w:sz w:val="24"/>
          <w:szCs w:val="24"/>
          <w:lang w:val="pl-PL"/>
        </w:rPr>
        <w:t>.2018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6A5D63">
        <w:rPr>
          <w:rFonts w:hAnsi="Times New Roman" w:ascii="Times New Roman"/>
          <w:sz w:val="24"/>
          <w:szCs w:val="24"/>
          <w:lang w:val="pl-PL"/>
        </w:rPr>
        <w:t xml:space="preserve"> 30.01.2019</w:t>
      </w:r>
      <w:r w:rsidR="00BF7D95">
        <w:rPr>
          <w:rFonts w:hAnsi="Times New Roman" w:ascii="Times New Roman"/>
          <w:sz w:val="24"/>
          <w:szCs w:val="24"/>
          <w:lang w:val="pl-PL"/>
        </w:rPr>
        <w:t>.</w:t>
      </w:r>
    </w:p>
    <w:p w:rsidRDefault="004353F9" w:rsidP="000E1F39" w:rsidR="004353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A46D3" w:rsidP="00485F84" w:rsidR="00116C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49695D">
        <w:rPr>
          <w:rFonts w:hAnsi="Times New Roman" w:ascii="Times New Roman"/>
          <w:sz w:val="24"/>
          <w:szCs w:val="24"/>
        </w:rPr>
        <w:t xml:space="preserve">o </w:t>
      </w:r>
      <w:r w:rsidR="00DC14FA">
        <w:rPr>
          <w:rFonts w:hAnsi="Times New Roman" w:ascii="Times New Roman"/>
          <w:sz w:val="24"/>
          <w:szCs w:val="24"/>
        </w:rPr>
        <w:t>isteku</w:t>
      </w:r>
      <w:r w:rsidR="0049695D">
        <w:rPr>
          <w:rFonts w:hAnsi="Times New Roman" w:ascii="Times New Roman"/>
          <w:sz w:val="24"/>
          <w:szCs w:val="24"/>
        </w:rPr>
        <w:t xml:space="preserve"> prvog oglasa za prikupljanje pisanih ponuda za kupnju pokretnina u vlasništvu stečajnog dužnika n</w:t>
      </w:r>
      <w:r w:rsidR="006C5D3C">
        <w:rPr>
          <w:rFonts w:hAnsi="Times New Roman" w:ascii="Times New Roman"/>
          <w:sz w:val="24"/>
          <w:szCs w:val="24"/>
        </w:rPr>
        <w:t>a web stranicama Sudačke mreže</w:t>
      </w:r>
      <w:r>
        <w:rPr>
          <w:rFonts w:hAnsi="Times New Roman" w:ascii="Times New Roman"/>
          <w:sz w:val="24"/>
          <w:szCs w:val="24"/>
        </w:rPr>
        <w:t xml:space="preserve"> nije bilo zaprimljenih ponuda. S</w:t>
      </w:r>
      <w:r w:rsidR="006C5D3C">
        <w:rPr>
          <w:rFonts w:hAnsi="Times New Roman" w:ascii="Times New Roman"/>
          <w:sz w:val="24"/>
          <w:szCs w:val="24"/>
        </w:rPr>
        <w:t>tečajni upravitelj</w:t>
      </w:r>
      <w:r w:rsidR="0049695D">
        <w:rPr>
          <w:rFonts w:hAnsi="Times New Roman" w:ascii="Times New Roman"/>
          <w:sz w:val="24"/>
          <w:szCs w:val="24"/>
        </w:rPr>
        <w:t>, sukladno odluci skupštine vjerovnika,</w:t>
      </w:r>
      <w:r w:rsidR="006C5D3C">
        <w:rPr>
          <w:rFonts w:hAnsi="Times New Roman" w:ascii="Times New Roman"/>
          <w:sz w:val="24"/>
          <w:szCs w:val="24"/>
        </w:rPr>
        <w:t xml:space="preserve"> objavio je drugi oglas za prikupljanje pisanih ponuda </w:t>
      </w:r>
      <w:r w:rsidR="0049695D">
        <w:rPr>
          <w:rFonts w:hAnsi="Times New Roman" w:ascii="Times New Roman"/>
          <w:sz w:val="24"/>
          <w:szCs w:val="24"/>
        </w:rPr>
        <w:t xml:space="preserve">gdje je </w:t>
      </w:r>
      <w:r w:rsidR="006C5D3C">
        <w:rPr>
          <w:rFonts w:hAnsi="Times New Roman" w:ascii="Times New Roman"/>
          <w:sz w:val="24"/>
          <w:szCs w:val="24"/>
        </w:rPr>
        <w:t xml:space="preserve">minimalna cijena ispod koje se pokretnine ne mogu </w:t>
      </w:r>
      <w:r w:rsidR="00532282">
        <w:rPr>
          <w:rFonts w:hAnsi="Times New Roman" w:ascii="Times New Roman"/>
          <w:sz w:val="24"/>
          <w:szCs w:val="24"/>
        </w:rPr>
        <w:t>prodati</w:t>
      </w:r>
      <w:r w:rsidR="006C5D3C">
        <w:rPr>
          <w:rFonts w:hAnsi="Times New Roman" w:ascii="Times New Roman"/>
          <w:sz w:val="24"/>
          <w:szCs w:val="24"/>
        </w:rPr>
        <w:t xml:space="preserve"> </w:t>
      </w:r>
      <w:r w:rsidR="0049695D">
        <w:rPr>
          <w:rFonts w:hAnsi="Times New Roman" w:ascii="Times New Roman"/>
          <w:sz w:val="24"/>
          <w:szCs w:val="24"/>
        </w:rPr>
        <w:t xml:space="preserve">bila </w:t>
      </w:r>
      <w:r w:rsidR="006C5D3C">
        <w:rPr>
          <w:rFonts w:hAnsi="Times New Roman" w:ascii="Times New Roman"/>
          <w:sz w:val="24"/>
          <w:szCs w:val="24"/>
        </w:rPr>
        <w:t xml:space="preserve">umanjena za 20% od procjenjene vrijednosti te </w:t>
      </w:r>
      <w:r w:rsidR="0049695D">
        <w:rPr>
          <w:rFonts w:hAnsi="Times New Roman" w:ascii="Times New Roman"/>
          <w:sz w:val="24"/>
          <w:szCs w:val="24"/>
        </w:rPr>
        <w:t xml:space="preserve">je </w:t>
      </w:r>
      <w:r w:rsidR="006C5D3C">
        <w:rPr>
          <w:rFonts w:hAnsi="Times New Roman" w:ascii="Times New Roman"/>
          <w:sz w:val="24"/>
          <w:szCs w:val="24"/>
        </w:rPr>
        <w:t>iznosi</w:t>
      </w:r>
      <w:r w:rsidR="0049695D">
        <w:rPr>
          <w:rFonts w:hAnsi="Times New Roman" w:ascii="Times New Roman"/>
          <w:sz w:val="24"/>
          <w:szCs w:val="24"/>
        </w:rPr>
        <w:t>la</w:t>
      </w:r>
      <w:r w:rsidR="006C5D3C">
        <w:rPr>
          <w:rFonts w:hAnsi="Times New Roman" w:ascii="Times New Roman"/>
          <w:sz w:val="24"/>
          <w:szCs w:val="24"/>
        </w:rPr>
        <w:t xml:space="preserve"> 36.266,40 kn + PDV.</w:t>
      </w:r>
      <w:r w:rsidR="0049695D">
        <w:rPr>
          <w:rFonts w:hAnsi="Times New Roman" w:ascii="Times New Roman"/>
          <w:sz w:val="24"/>
          <w:szCs w:val="24"/>
        </w:rPr>
        <w:t xml:space="preserve"> Po </w:t>
      </w:r>
      <w:r w:rsidR="00DC14FA">
        <w:rPr>
          <w:rFonts w:hAnsi="Times New Roman" w:ascii="Times New Roman"/>
          <w:sz w:val="24"/>
          <w:szCs w:val="24"/>
        </w:rPr>
        <w:t>isteku</w:t>
      </w:r>
      <w:r w:rsidR="0049695D">
        <w:rPr>
          <w:rFonts w:hAnsi="Times New Roman" w:ascii="Times New Roman"/>
          <w:sz w:val="24"/>
          <w:szCs w:val="24"/>
        </w:rPr>
        <w:t xml:space="preserve"> drugog oglasa za prikupljanje pisanih ponuda nije pristigla niti jedna ponuda za kupnju pokretnina.</w:t>
      </w:r>
    </w:p>
    <w:p w:rsidRDefault="0049695D" w:rsidP="00485F84" w:rsidR="0049695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Objavljen je treći oglas gdje je minimalna cijena umanjena za dodatnih 20% od procijenjene vrijednosti te je iznosila 27.199,80 kn + PDV. Zaprimljena je jedna ponuda za kupnju pokretnina  na iznos 27.199,80 kn + PDV</w:t>
      </w:r>
      <w:r w:rsidR="0087403C">
        <w:rPr>
          <w:rFonts w:hAnsi="Times New Roman" w:ascii="Times New Roman"/>
          <w:sz w:val="24"/>
          <w:szCs w:val="24"/>
        </w:rPr>
        <w:t>, ponuđač</w:t>
      </w:r>
      <w:r>
        <w:rPr>
          <w:rFonts w:hAnsi="Times New Roman" w:ascii="Times New Roman"/>
          <w:sz w:val="24"/>
          <w:szCs w:val="24"/>
        </w:rPr>
        <w:t xml:space="preserve"> je obaviješten o prihvatu iste te je pozvan na uplatu.</w:t>
      </w:r>
    </w:p>
    <w:p w:rsidRDefault="0049695D" w:rsidP="0049695D" w:rsidR="0049695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pokretanja ovrhe na temelju vjerodostojne isprave za iznos 27.799,25 kn na ime neplaćene zakupnine, dužnikov dužnik AUTO TIM CENTAR 2000 d.o.o.</w:t>
      </w:r>
      <w:r w:rsidR="006A7D94">
        <w:rPr>
          <w:rFonts w:hAnsi="Times New Roman" w:ascii="Times New Roman"/>
          <w:sz w:val="24"/>
          <w:szCs w:val="24"/>
        </w:rPr>
        <w:t xml:space="preserve"> dobrovoljno je uplatio </w:t>
      </w:r>
      <w:r w:rsidR="00202D02">
        <w:rPr>
          <w:rFonts w:hAnsi="Times New Roman" w:ascii="Times New Roman"/>
          <w:sz w:val="24"/>
          <w:szCs w:val="24"/>
        </w:rPr>
        <w:t>dugovanje u visini 27.799,25 kn, nastale troškove ovršnog postupka u visini 2.072,50 kn te zateznu kamatu u visini 1.358,17 kn.</w:t>
      </w:r>
    </w:p>
    <w:p w:rsidRDefault="001B4F95" w:rsidP="00485F84" w:rsidR="001B4F95">
      <w:pPr>
        <w:jc w:val="both"/>
        <w:rPr>
          <w:rFonts w:hAnsi="Times New Roman" w:ascii="Times New Roman"/>
          <w:sz w:val="24"/>
          <w:szCs w:val="24"/>
        </w:rPr>
      </w:pPr>
    </w:p>
    <w:p w:rsidRDefault="008A46D3" w:rsidP="00485F84" w:rsidR="000129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zaprimio je prijedlog dužnika AUTO TIM CENTAR 2000 d.o.o. za sporazumnim rješavanjem dugovanja radi kojeg se vodi postupak Povrv-271/18 </w:t>
      </w:r>
      <w:r w:rsidR="00116C21">
        <w:rPr>
          <w:rFonts w:hAnsi="Times New Roman" w:ascii="Times New Roman"/>
          <w:sz w:val="24"/>
          <w:szCs w:val="24"/>
        </w:rPr>
        <w:t xml:space="preserve">na Općinskom sudu u Velikoj Gorici </w:t>
      </w:r>
      <w:r w:rsidR="0001296B">
        <w:rPr>
          <w:rFonts w:hAnsi="Times New Roman" w:ascii="Times New Roman"/>
          <w:sz w:val="24"/>
          <w:szCs w:val="24"/>
        </w:rPr>
        <w:t xml:space="preserve">radi </w:t>
      </w:r>
      <w:r w:rsidR="00116C21">
        <w:rPr>
          <w:rFonts w:hAnsi="Times New Roman" w:ascii="Times New Roman"/>
          <w:sz w:val="24"/>
          <w:szCs w:val="24"/>
        </w:rPr>
        <w:t xml:space="preserve">isplate iznosa </w:t>
      </w:r>
      <w:r w:rsidR="000645B2">
        <w:rPr>
          <w:rFonts w:hAnsi="Times New Roman" w:ascii="Times New Roman"/>
          <w:sz w:val="24"/>
          <w:szCs w:val="24"/>
        </w:rPr>
        <w:t xml:space="preserve">glavnice </w:t>
      </w:r>
      <w:r w:rsidR="00116C21">
        <w:rPr>
          <w:rFonts w:hAnsi="Times New Roman" w:ascii="Times New Roman"/>
          <w:sz w:val="24"/>
          <w:szCs w:val="24"/>
        </w:rPr>
        <w:t>od 345.569,61 kn nakon istaknutog prigovora na ovrhu temeljem vjerodostojne isprave koju je pokrenuo bivši stečajni upravitelj.</w:t>
      </w:r>
    </w:p>
    <w:p w:rsidRDefault="00EC2841" w:rsidP="00485F84" w:rsidR="0052175A" w:rsidRPr="0030365E">
      <w:pPr>
        <w:jc w:val="both"/>
        <w:rPr>
          <w:rFonts w:hAnsi="Times New Roman" w:ascii="Times New Roman"/>
          <w:b/>
          <w:sz w:val="24"/>
          <w:szCs w:val="24"/>
        </w:rPr>
      </w:pPr>
      <w:r w:rsidRPr="0030365E">
        <w:rPr>
          <w:rFonts w:hAnsi="Times New Roman" w:ascii="Times New Roman"/>
          <w:b/>
          <w:sz w:val="24"/>
          <w:szCs w:val="24"/>
        </w:rPr>
        <w:t xml:space="preserve">Prijedlog dužnikovog dužnika jest da mu se otpišu zatezne kamate, a da se dugovanje u iznosu 356.614,24 kn ( 345.569,61 kn glavnica + 11.044,63 kn nastali troškovi ovrhe) otplati u 24 jednaka mjesečna obroka u iznosu </w:t>
      </w:r>
      <w:r w:rsidRPr="001D27CD">
        <w:rPr>
          <w:rFonts w:hAnsi="Times New Roman" w:ascii="Times New Roman"/>
          <w:b/>
          <w:sz w:val="24"/>
          <w:szCs w:val="24"/>
          <w:u w:val="single"/>
        </w:rPr>
        <w:t>14.858,93 kn</w:t>
      </w:r>
      <w:r w:rsidRPr="0030365E">
        <w:rPr>
          <w:rFonts w:hAnsi="Times New Roman" w:ascii="Times New Roman"/>
          <w:b/>
          <w:sz w:val="24"/>
          <w:szCs w:val="24"/>
        </w:rPr>
        <w:t>.</w:t>
      </w:r>
    </w:p>
    <w:p w:rsidRDefault="009356B0" w:rsidP="00485F84" w:rsidR="009356B0">
      <w:pPr>
        <w:jc w:val="both"/>
        <w:rPr>
          <w:rFonts w:hAnsi="Times New Roman" w:ascii="Times New Roman"/>
          <w:sz w:val="24"/>
          <w:szCs w:val="24"/>
        </w:rPr>
      </w:pPr>
    </w:p>
    <w:p w:rsidRDefault="009356B0" w:rsidP="00485F84" w:rsidR="009356B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predložit će sazivanje skupštine vjerovnika na kojoj će se donijeti odluka o prihvaćanju navedenog prijedloga </w:t>
      </w:r>
      <w:r w:rsidR="001B4F95">
        <w:rPr>
          <w:rFonts w:hAnsi="Times New Roman" w:ascii="Times New Roman"/>
          <w:sz w:val="24"/>
          <w:szCs w:val="24"/>
        </w:rPr>
        <w:t xml:space="preserve">dužnikovog dužnika AUTO TIM CENTAR 2000 d.o.o.  </w:t>
      </w:r>
      <w:r>
        <w:rPr>
          <w:rFonts w:hAnsi="Times New Roman" w:ascii="Times New Roman"/>
          <w:sz w:val="24"/>
          <w:szCs w:val="24"/>
        </w:rPr>
        <w:t>za sporazumnim rješavanjem dugovanja radi kojeg se vodi postupak Povrv-271/18 na Općinskom sudu u Velikoj Gorici.</w:t>
      </w:r>
    </w:p>
    <w:p w:rsidRDefault="005D0249" w:rsidP="000E1F39" w:rsidR="005D0249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6B3683" w:rsidP="00837C25" w:rsidR="006B3683">
      <w:pPr>
        <w:rPr>
          <w:rFonts w:hAnsi="Times New Roman" w:ascii="Times New Roman"/>
          <w:sz w:val="24"/>
          <w:szCs w:val="24"/>
          <w:lang w:val="pl-PL"/>
        </w:rPr>
      </w:pPr>
    </w:p>
    <w:p w:rsidRDefault="00A50660" w:rsidP="00A50660" w:rsidR="00A506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A50660" w:rsidP="00394602" w:rsidR="00A5066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1EBF" w:rsidP="00904A0A" w:rsidR="006E1A7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bio je vlasnik nekretnine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upisane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u ze</w:t>
      </w:r>
      <w:r>
        <w:rPr>
          <w:rFonts w:hAnsi="Times New Roman" w:ascii="Times New Roman"/>
          <w:sz w:val="24"/>
          <w:szCs w:val="24"/>
          <w:lang w:val="pl-PL"/>
        </w:rPr>
        <w:t>mljišnim knjigama Općinskog suda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u Novom Zagrebu, Zemljišnoknjižni odjel Novi Zagreb i to u zk. ul. 539, k.o. Čehi – k.č. br. 178/1, u naravi poslovna zgrada br. 20/A(tlocrtne površine 297 čm) i dvorište (pov. 3139 čm) u Sisačkoj cesti, ukupne površine 3436 m2.</w:t>
      </w:r>
    </w:p>
    <w:p w:rsidRDefault="00BA1EBF" w:rsidP="00BA1EBF" w:rsidR="00BA1EBF" w:rsidRPr="00BA1E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4F34">
        <w:rPr>
          <w:rFonts w:hAnsi="Times New Roman" w:ascii="Times New Roman"/>
          <w:sz w:val="24"/>
          <w:szCs w:val="24"/>
          <w:lang w:val="pl-PL"/>
        </w:rPr>
        <w:t>bilo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474F34">
        <w:rPr>
          <w:rFonts w:hAnsi="Times New Roman" w:ascii="Times New Roman"/>
          <w:sz w:val="24"/>
          <w:szCs w:val="24"/>
          <w:lang w:val="pl-PL"/>
        </w:rPr>
        <w:t xml:space="preserve">upisano </w:t>
      </w:r>
      <w:r w:rsidRPr="00BA1EBF">
        <w:rPr>
          <w:rFonts w:hAnsi="Times New Roman" w:ascii="Times New Roman"/>
          <w:sz w:val="24"/>
          <w:szCs w:val="24"/>
          <w:lang w:val="pl-PL"/>
        </w:rPr>
        <w:t>razlučno pravo za korist vjerovnika:</w:t>
      </w:r>
    </w:p>
    <w:p w:rsidRDefault="00BA1EBF" w:rsidP="00BA1EBF" w:rsidR="00BA1E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A1EBF">
        <w:rPr>
          <w:rFonts w:hAnsi="Times New Roman" w:ascii="Times New Roman"/>
          <w:sz w:val="24"/>
          <w:szCs w:val="24"/>
          <w:lang w:val="pl-PL"/>
        </w:rPr>
        <w:t>Kreditna banka Zagreb d.d., OIB 70663193635, Za</w:t>
      </w:r>
      <w:r>
        <w:rPr>
          <w:rFonts w:hAnsi="Times New Roman" w:ascii="Times New Roman"/>
          <w:sz w:val="24"/>
          <w:szCs w:val="24"/>
          <w:lang w:val="pl-PL"/>
        </w:rPr>
        <w:t xml:space="preserve">greb, Ulica grada Vukovara 74 </w:t>
      </w:r>
    </w:p>
    <w:p w:rsidRDefault="00BA1EBF" w:rsidP="00BA1EBF" w:rsidR="00BA1EBF" w:rsidRPr="00BA1E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A1EBF">
        <w:rPr>
          <w:rFonts w:hAnsi="Times New Roman" w:ascii="Times New Roman"/>
          <w:sz w:val="24"/>
          <w:szCs w:val="24"/>
          <w:lang w:val="pl-PL"/>
        </w:rPr>
        <w:t>RH, Ministarstvo financija, Porezna uprava, PU Zagreb, OIB 18683136487, Zagreb, Savska 41.</w:t>
      </w:r>
    </w:p>
    <w:p w:rsidRDefault="005D0249" w:rsidP="00904A0A" w:rsidR="005D0249">
      <w:pPr>
        <w:jc w:val="both"/>
        <w:rPr>
          <w:rFonts w:hAnsi="Times New Roman" w:ascii="Times New Roman"/>
          <w:sz w:val="24"/>
          <w:szCs w:val="24"/>
        </w:rPr>
      </w:pPr>
    </w:p>
    <w:p w:rsidRDefault="00B640A1" w:rsidP="00904A0A" w:rsidR="006C06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B640A1">
        <w:rPr>
          <w:rFonts w:hAnsi="Times New Roman" w:ascii="Times New Roman"/>
          <w:sz w:val="24"/>
          <w:szCs w:val="24"/>
        </w:rPr>
        <w:t>a prvoj elektroničkoj javnoj dražbi</w:t>
      </w:r>
      <w:r w:rsidR="00ED76B8">
        <w:rPr>
          <w:rFonts w:hAnsi="Times New Roman" w:ascii="Times New Roman"/>
          <w:sz w:val="24"/>
          <w:szCs w:val="24"/>
        </w:rPr>
        <w:t xml:space="preserve"> pri FINI</w:t>
      </w:r>
      <w:r w:rsidRPr="00B640A1">
        <w:rPr>
          <w:rFonts w:hAnsi="Times New Roman" w:ascii="Times New Roman"/>
          <w:sz w:val="24"/>
          <w:szCs w:val="24"/>
        </w:rPr>
        <w:t xml:space="preserve"> najvišu valjanu ponudu u iznosu od 3.112.500,00 kn ponudila je KREDITNA BANKA ZAGREB d.d., Zagreb, te je Rješenjem Trg</w:t>
      </w:r>
      <w:r>
        <w:rPr>
          <w:rFonts w:hAnsi="Times New Roman" w:ascii="Times New Roman"/>
          <w:sz w:val="24"/>
          <w:szCs w:val="24"/>
        </w:rPr>
        <w:t>o</w:t>
      </w:r>
      <w:r w:rsidRPr="00B640A1">
        <w:rPr>
          <w:rFonts w:hAnsi="Times New Roman" w:ascii="Times New Roman"/>
          <w:sz w:val="24"/>
          <w:szCs w:val="24"/>
        </w:rPr>
        <w:t>va</w:t>
      </w:r>
      <w:r>
        <w:rPr>
          <w:rFonts w:hAnsi="Times New Roman" w:ascii="Times New Roman"/>
          <w:sz w:val="24"/>
          <w:szCs w:val="24"/>
        </w:rPr>
        <w:t>č</w:t>
      </w:r>
      <w:r w:rsidRPr="00B640A1">
        <w:rPr>
          <w:rFonts w:hAnsi="Times New Roman" w:ascii="Times New Roman"/>
          <w:sz w:val="24"/>
          <w:szCs w:val="24"/>
        </w:rPr>
        <w:t>kog suda u Zagrebu o</w:t>
      </w:r>
      <w:r w:rsidR="006D6F74">
        <w:rPr>
          <w:rFonts w:hAnsi="Times New Roman" w:ascii="Times New Roman"/>
          <w:sz w:val="24"/>
          <w:szCs w:val="24"/>
        </w:rPr>
        <w:t>d 07. prosinca 2017.god. ista ne</w:t>
      </w:r>
      <w:r w:rsidRPr="00B640A1">
        <w:rPr>
          <w:rFonts w:hAnsi="Times New Roman" w:ascii="Times New Roman"/>
          <w:sz w:val="24"/>
          <w:szCs w:val="24"/>
        </w:rPr>
        <w:t xml:space="preserve">kretnina dosuđena </w:t>
      </w:r>
      <w:r>
        <w:rPr>
          <w:rFonts w:hAnsi="Times New Roman" w:ascii="Times New Roman"/>
          <w:sz w:val="24"/>
          <w:szCs w:val="24"/>
        </w:rPr>
        <w:t xml:space="preserve">navedenom </w:t>
      </w:r>
      <w:r w:rsidRPr="00B640A1">
        <w:rPr>
          <w:rFonts w:hAnsi="Times New Roman" w:ascii="Times New Roman"/>
          <w:sz w:val="24"/>
          <w:szCs w:val="24"/>
        </w:rPr>
        <w:t>kupcu</w:t>
      </w:r>
      <w:r>
        <w:rPr>
          <w:rFonts w:hAnsi="Times New Roman" w:ascii="Times New Roman"/>
          <w:sz w:val="24"/>
          <w:szCs w:val="24"/>
        </w:rPr>
        <w:t>.</w:t>
      </w:r>
    </w:p>
    <w:p w:rsidRDefault="00B640A1" w:rsidP="00904A0A" w:rsidR="00B640A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Drugih n</w:t>
      </w:r>
      <w:r w:rsidR="008F210E">
        <w:rPr>
          <w:rFonts w:hAnsi="Times New Roman" w:ascii="Times New Roman"/>
          <w:sz w:val="24"/>
          <w:szCs w:val="24"/>
        </w:rPr>
        <w:t>ekretnina koje bi činile stečajn</w:t>
      </w:r>
      <w:r>
        <w:rPr>
          <w:rFonts w:hAnsi="Times New Roman" w:ascii="Times New Roman"/>
          <w:sz w:val="24"/>
          <w:szCs w:val="24"/>
        </w:rPr>
        <w:t>u masu</w:t>
      </w:r>
      <w:r w:rsidR="00AB5579">
        <w:rPr>
          <w:rFonts w:hAnsi="Times New Roman" w:ascii="Times New Roman"/>
          <w:sz w:val="24"/>
          <w:szCs w:val="24"/>
        </w:rPr>
        <w:t xml:space="preserve"> nema.</w:t>
      </w:r>
    </w:p>
    <w:p w:rsidRDefault="006C5D3C" w:rsidP="00904A0A" w:rsidR="006C5D3C">
      <w:pPr>
        <w:jc w:val="both"/>
        <w:rPr>
          <w:rFonts w:hAnsi="Times New Roman" w:ascii="Times New Roman"/>
          <w:sz w:val="24"/>
          <w:szCs w:val="24"/>
        </w:rPr>
      </w:pPr>
    </w:p>
    <w:p w:rsidRDefault="00214643" w:rsidP="00904A0A" w:rsidR="006C06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214643" w:rsidP="00904A0A" w:rsidR="00214643">
      <w:pPr>
        <w:jc w:val="both"/>
        <w:rPr>
          <w:rFonts w:hAnsi="Times New Roman" w:ascii="Times New Roman"/>
          <w:sz w:val="24"/>
          <w:szCs w:val="24"/>
        </w:rPr>
      </w:pPr>
    </w:p>
    <w:p w:rsidRDefault="00837C25" w:rsidP="00B3398F" w:rsidR="000037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Pokretnine u vlasništvu stečajnog dužnika sastoje se od </w:t>
      </w:r>
      <w:r w:rsidR="00264382">
        <w:rPr>
          <w:rFonts w:hAnsi="Times New Roman" w:ascii="Times New Roman"/>
          <w:sz w:val="24"/>
          <w:szCs w:val="24"/>
        </w:rPr>
        <w:t>inventara</w:t>
      </w:r>
      <w:r>
        <w:rPr>
          <w:rFonts w:hAnsi="Times New Roman" w:ascii="Times New Roman"/>
          <w:sz w:val="24"/>
          <w:szCs w:val="24"/>
        </w:rPr>
        <w:t xml:space="preserve"> i opreme </w:t>
      </w:r>
      <w:r w:rsidR="00F66442">
        <w:rPr>
          <w:rFonts w:hAnsi="Times New Roman" w:ascii="Times New Roman"/>
          <w:sz w:val="24"/>
          <w:szCs w:val="24"/>
        </w:rPr>
        <w:t>čija vrijednost</w:t>
      </w:r>
      <w:r>
        <w:rPr>
          <w:rFonts w:hAnsi="Times New Roman" w:ascii="Times New Roman"/>
          <w:sz w:val="24"/>
          <w:szCs w:val="24"/>
        </w:rPr>
        <w:t xml:space="preserve"> prema procjeni sudskog vještaka iznosi </w:t>
      </w:r>
      <w:r w:rsidR="006C5D3C">
        <w:rPr>
          <w:rFonts w:hAnsi="Times New Roman" w:ascii="Times New Roman"/>
          <w:b/>
          <w:sz w:val="24"/>
          <w:szCs w:val="24"/>
        </w:rPr>
        <w:t>45</w:t>
      </w:r>
      <w:r w:rsidRPr="00B01621">
        <w:rPr>
          <w:rFonts w:hAnsi="Times New Roman" w:ascii="Times New Roman"/>
          <w:b/>
          <w:sz w:val="24"/>
          <w:szCs w:val="24"/>
        </w:rPr>
        <w:t>.333,00 kn + PDV</w:t>
      </w:r>
      <w:r w:rsidR="006C5D3C">
        <w:rPr>
          <w:rFonts w:hAnsi="Times New Roman" w:ascii="Times New Roman"/>
          <w:b/>
          <w:sz w:val="24"/>
          <w:szCs w:val="24"/>
        </w:rPr>
        <w:t xml:space="preserve"> </w:t>
      </w:r>
      <w:r w:rsidR="006C5D3C">
        <w:rPr>
          <w:rFonts w:hAnsi="Times New Roman" w:ascii="Times New Roman"/>
          <w:sz w:val="24"/>
          <w:szCs w:val="24"/>
        </w:rPr>
        <w:t>(nadstrešnica je izu</w:t>
      </w:r>
      <w:r w:rsidR="00023799">
        <w:rPr>
          <w:rFonts w:hAnsi="Times New Roman" w:ascii="Times New Roman"/>
          <w:sz w:val="24"/>
          <w:szCs w:val="24"/>
        </w:rPr>
        <w:t xml:space="preserve">zeta budući da čini pripadak nekretnini </w:t>
      </w:r>
      <w:r w:rsidR="006C5D3C">
        <w:rPr>
          <w:rFonts w:hAnsi="Times New Roman" w:ascii="Times New Roman"/>
          <w:sz w:val="24"/>
          <w:szCs w:val="24"/>
        </w:rPr>
        <w:t>koja je prodana)</w:t>
      </w:r>
      <w:r>
        <w:rPr>
          <w:rFonts w:hAnsi="Times New Roman" w:ascii="Times New Roman"/>
          <w:sz w:val="24"/>
          <w:szCs w:val="24"/>
        </w:rPr>
        <w:t xml:space="preserve">. </w:t>
      </w:r>
      <w:r w:rsidRPr="00837C25">
        <w:rPr>
          <w:rFonts w:hAnsi="Times New Roman" w:ascii="Times New Roman"/>
          <w:sz w:val="24"/>
          <w:szCs w:val="24"/>
        </w:rPr>
        <w:t xml:space="preserve">Inventar  i oprema nalaze </w:t>
      </w:r>
      <w:r>
        <w:rPr>
          <w:rFonts w:hAnsi="Times New Roman" w:ascii="Times New Roman"/>
          <w:sz w:val="24"/>
          <w:szCs w:val="24"/>
        </w:rPr>
        <w:t>se u Zagrebu, Sisačka cesta 20a, na ad</w:t>
      </w:r>
      <w:r w:rsidR="00003722">
        <w:rPr>
          <w:rFonts w:hAnsi="Times New Roman" w:ascii="Times New Roman"/>
          <w:sz w:val="24"/>
          <w:szCs w:val="24"/>
        </w:rPr>
        <w:t>resi sjedišta stečajnog dužnika:</w:t>
      </w:r>
    </w:p>
    <w:p w:rsidRDefault="006C5D3C" w:rsidP="00B3398F" w:rsidR="006C5D3C">
      <w:pPr>
        <w:jc w:val="both"/>
        <w:rPr>
          <w:rFonts w:hAnsi="Times New Roman" w:ascii="Times New Roman"/>
          <w:sz w:val="24"/>
          <w:szCs w:val="24"/>
        </w:rPr>
      </w:pPr>
    </w:p>
    <w:p w:rsidRDefault="006C5D3C" w:rsidP="00B3398F" w:rsidR="006C5D3C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221"/>
        <w:jc w:val="center"/>
        <w:tblLook w:val="04A0" w:noVBand="1" w:noHBand="0" w:lastColumn="0" w:firstColumn="1" w:lastRow="0" w:firstRow="1"/>
      </w:tblPr>
      <w:tblGrid>
        <w:gridCol w:w="696"/>
        <w:gridCol w:w="5703"/>
        <w:gridCol w:w="1150"/>
        <w:gridCol w:w="1336"/>
        <w:gridCol w:w="1336"/>
      </w:tblGrid>
      <w:tr w:rsidTr="006C5D3C" w:rsidR="00003722" w:rsidRPr="00003722">
        <w:trPr>
          <w:trHeight w:val="1248"/>
          <w:jc w:val="center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Komada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Jedinična procjenjena vrijednost bez PDV-a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Ukupna procjenjena vrijednost bez PDV-a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dxa" w:w="1022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INVENTAR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SERVISNI PULT S KOMODOM I POLICAMA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KONFERENCIJSKI STOL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CRNA BEZ RUKOHVATA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KOMODA NISKA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STOL + LADIČAR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POLUOKRUGLI NASTAVAK ZA DVA STOLA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SIVA BEZ RUKOHVATA NA KOTAČIMA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ZA SPISE VISOKI ŽUTI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 CRNI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 ZAOBLJENI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FOTELJA S RUKOHVATIMA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ZA SPISE ORAH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DVOSJED EKOKOŽA CRNA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KOMODA POLUVISOKA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FORELJA EKOKOŽA CRNA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NISKI STOLIĆ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''L'' STOL + LADIČAR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TROKRILNI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POLUVISOKI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ZIDNI ORMARIĆ DVOKRILNI BUKVA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OKRUGLI STOLIĆ 1 NOGA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SMEĐA EKOKOŽA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dxa" w:w="1022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OPREMA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FRIŽIDER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KLIMA UREĐAJ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ŠKARASTA DIZALICA 3T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PLINSKI BOJLER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RAČUNALO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KOMUNIKACIJSKI ORMAR I VIDEO NADZOR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NADZEMNI SPREMNIK ZA PLIN 5.OOO lit.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UREĐAJ ZA PUNJENJE PLINA U VOZILA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dxa" w:w="888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5D3C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45</w:t>
            </w:r>
            <w:r w:rsidR="00003722" w:rsidRPr="0000372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.333,00</w:t>
            </w:r>
          </w:p>
        </w:tc>
      </w:tr>
    </w:tbl>
    <w:p w:rsidRDefault="006C5D3C" w:rsidP="00837C25" w:rsidR="006C5D3C">
      <w:pPr>
        <w:jc w:val="both"/>
        <w:rPr>
          <w:rFonts w:hAnsi="Times New Roman" w:ascii="Times New Roman"/>
          <w:sz w:val="24"/>
          <w:szCs w:val="24"/>
        </w:rPr>
      </w:pPr>
    </w:p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203136" w:rsidP="00904A0A" w:rsidR="00203136">
      <w:pPr>
        <w:jc w:val="both"/>
        <w:rPr>
          <w:rFonts w:hAnsi="Times New Roman" w:ascii="Times New Roman"/>
          <w:sz w:val="24"/>
          <w:szCs w:val="24"/>
        </w:rPr>
      </w:pPr>
      <w:r w:rsidRPr="00203136">
        <w:rPr>
          <w:rFonts w:hAnsi="Times New Roman" w:ascii="Times New Roman"/>
          <w:sz w:val="24"/>
          <w:szCs w:val="24"/>
        </w:rPr>
        <w:t xml:space="preserve">Rezervni dijelovi navedeni u inventurnoj listi 3/16 (knjigovodstvena vrijednost 88.803,35 kn) nemaju tržišnu vrijednost obzirom da se </w:t>
      </w:r>
      <w:r w:rsidR="006B10E7">
        <w:rPr>
          <w:rFonts w:hAnsi="Times New Roman" w:ascii="Times New Roman"/>
          <w:sz w:val="24"/>
          <w:szCs w:val="24"/>
        </w:rPr>
        <w:t xml:space="preserve">sukladno procjembenom elaboratu </w:t>
      </w:r>
      <w:r w:rsidRPr="00203136">
        <w:rPr>
          <w:rFonts w:hAnsi="Times New Roman" w:ascii="Times New Roman"/>
          <w:sz w:val="24"/>
          <w:szCs w:val="24"/>
        </w:rPr>
        <w:t xml:space="preserve">radi o dijelovima koji se pri ugradnji današnjih naprednijih instalacija više ne koriste. </w:t>
      </w:r>
      <w:r w:rsidR="0018480C">
        <w:rPr>
          <w:rFonts w:hAnsi="Times New Roman" w:ascii="Times New Roman"/>
          <w:sz w:val="24"/>
          <w:szCs w:val="24"/>
        </w:rPr>
        <w:t xml:space="preserve">Isti su </w:t>
      </w:r>
      <w:r w:rsidRPr="00203136">
        <w:rPr>
          <w:rFonts w:hAnsi="Times New Roman" w:ascii="Times New Roman"/>
          <w:sz w:val="24"/>
          <w:szCs w:val="24"/>
        </w:rPr>
        <w:t xml:space="preserve"> </w:t>
      </w:r>
      <w:r w:rsidR="0018480C">
        <w:rPr>
          <w:rFonts w:hAnsi="Times New Roman" w:ascii="Times New Roman"/>
          <w:sz w:val="24"/>
          <w:szCs w:val="24"/>
        </w:rPr>
        <w:t xml:space="preserve">se pokušali donirati Srednjoj industrijskoj školi u Zagrebu no nije bilo interesa za donacijom budući da se radi o dijelovima </w:t>
      </w:r>
      <w:r w:rsidR="0018480C" w:rsidRPr="00203136">
        <w:rPr>
          <w:rFonts w:hAnsi="Times New Roman" w:ascii="Times New Roman"/>
          <w:sz w:val="24"/>
          <w:szCs w:val="24"/>
        </w:rPr>
        <w:t>koji se pri ugradnji današnjih naprednijih instalacija više ne koriste</w:t>
      </w:r>
      <w:r w:rsidR="0018480C">
        <w:rPr>
          <w:rFonts w:hAnsi="Times New Roman" w:ascii="Times New Roman"/>
          <w:sz w:val="24"/>
          <w:szCs w:val="24"/>
        </w:rPr>
        <w:t>. Zbog navedene činjenice, stečajni upravitelj je zalihu rezervnih dijelova zbrinuo kao EE otpad te je za zbrinjavanje angažirana tvrtka SPECTRA – MEDIA d.o.o. koja je besplatno na adekvatan način zbrinula navedene zalihe rezervnih dijelova.</w:t>
      </w:r>
      <w:r w:rsidRPr="00203136">
        <w:rPr>
          <w:rFonts w:hAnsi="Times New Roman" w:ascii="Times New Roman"/>
          <w:sz w:val="24"/>
          <w:szCs w:val="24"/>
        </w:rPr>
        <w:t xml:space="preserve"> </w:t>
      </w:r>
    </w:p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203136" w:rsidP="00904A0A" w:rsidR="00B016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</w:t>
      </w:r>
    </w:p>
    <w:p w:rsidRDefault="00203136" w:rsidP="00904A0A" w:rsidR="00203136">
      <w:pPr>
        <w:jc w:val="both"/>
        <w:rPr>
          <w:rFonts w:hAnsi="Times New Roman" w:ascii="Times New Roman"/>
          <w:sz w:val="24"/>
          <w:szCs w:val="24"/>
        </w:rPr>
      </w:pPr>
    </w:p>
    <w:p w:rsidRDefault="009839C1" w:rsidP="00904A0A" w:rsidR="009839C1">
      <w:pPr>
        <w:jc w:val="both"/>
        <w:rPr>
          <w:rFonts w:hAnsi="Times New Roman" w:ascii="Times New Roman"/>
          <w:sz w:val="24"/>
          <w:szCs w:val="24"/>
        </w:rPr>
      </w:pPr>
      <w:r w:rsidRPr="009839C1">
        <w:rPr>
          <w:rFonts w:hAnsi="Times New Roman" w:ascii="Times New Roman"/>
          <w:sz w:val="24"/>
          <w:szCs w:val="24"/>
        </w:rPr>
        <w:t xml:space="preserve">Potraživanja od </w:t>
      </w:r>
      <w:r>
        <w:rPr>
          <w:rFonts w:hAnsi="Times New Roman" w:ascii="Times New Roman"/>
          <w:sz w:val="24"/>
          <w:szCs w:val="24"/>
        </w:rPr>
        <w:t xml:space="preserve">kupaca </w:t>
      </w:r>
      <w:r w:rsidR="00CE40D8">
        <w:rPr>
          <w:rFonts w:hAnsi="Times New Roman" w:ascii="Times New Roman"/>
          <w:sz w:val="24"/>
          <w:szCs w:val="24"/>
        </w:rPr>
        <w:t xml:space="preserve">u ukupnom iznosu </w:t>
      </w:r>
      <w:r w:rsidR="008D6066">
        <w:rPr>
          <w:rFonts w:hAnsi="Times New Roman" w:ascii="Times New Roman"/>
          <w:sz w:val="24"/>
          <w:szCs w:val="24"/>
        </w:rPr>
        <w:t xml:space="preserve">glavnice </w:t>
      </w:r>
      <w:r w:rsidR="00CE40D8">
        <w:rPr>
          <w:rFonts w:hAnsi="Times New Roman" w:ascii="Times New Roman"/>
          <w:sz w:val="24"/>
          <w:szCs w:val="24"/>
        </w:rPr>
        <w:t xml:space="preserve">od </w:t>
      </w:r>
      <w:r w:rsidR="00CE40D8" w:rsidRPr="00B07F71">
        <w:rPr>
          <w:rFonts w:hAnsi="Times New Roman" w:ascii="Times New Roman"/>
          <w:b/>
          <w:sz w:val="24"/>
          <w:szCs w:val="24"/>
        </w:rPr>
        <w:t>373.368,86 kn</w:t>
      </w:r>
      <w:r w:rsidR="00CE40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odnose se na potraživanja</w:t>
      </w:r>
      <w:r w:rsidRPr="009839C1">
        <w:rPr>
          <w:rFonts w:hAnsi="Times New Roman" w:ascii="Times New Roman"/>
          <w:sz w:val="24"/>
          <w:szCs w:val="24"/>
        </w:rPr>
        <w:t xml:space="preserve"> </w:t>
      </w:r>
      <w:r w:rsidR="00620EED">
        <w:rPr>
          <w:rFonts w:hAnsi="Times New Roman" w:ascii="Times New Roman"/>
          <w:sz w:val="24"/>
          <w:szCs w:val="24"/>
        </w:rPr>
        <w:t xml:space="preserve">prema </w:t>
      </w:r>
      <w:r w:rsidRPr="009839C1">
        <w:rPr>
          <w:rFonts w:hAnsi="Times New Roman" w:ascii="Times New Roman"/>
          <w:sz w:val="24"/>
          <w:szCs w:val="24"/>
        </w:rPr>
        <w:t>tvrtk</w:t>
      </w:r>
      <w:r w:rsidR="00620EED">
        <w:rPr>
          <w:rFonts w:hAnsi="Times New Roman" w:ascii="Times New Roman"/>
          <w:sz w:val="24"/>
          <w:szCs w:val="24"/>
        </w:rPr>
        <w:t>i</w:t>
      </w:r>
      <w:r w:rsidRPr="009839C1">
        <w:rPr>
          <w:rFonts w:hAnsi="Times New Roman" w:ascii="Times New Roman"/>
          <w:sz w:val="24"/>
          <w:szCs w:val="24"/>
        </w:rPr>
        <w:t xml:space="preserve"> AUTO TIM CENTAR 2000 d.o.o. iz Velike Gorice.</w:t>
      </w:r>
      <w:r>
        <w:rPr>
          <w:rFonts w:hAnsi="Times New Roman" w:ascii="Times New Roman"/>
          <w:sz w:val="24"/>
          <w:szCs w:val="24"/>
        </w:rPr>
        <w:t xml:space="preserve"> Za potraživanje u </w:t>
      </w:r>
      <w:r w:rsidR="009004AD">
        <w:rPr>
          <w:rFonts w:hAnsi="Times New Roman" w:ascii="Times New Roman"/>
          <w:sz w:val="24"/>
          <w:szCs w:val="24"/>
        </w:rPr>
        <w:t>visini</w:t>
      </w:r>
      <w:r>
        <w:rPr>
          <w:rFonts w:hAnsi="Times New Roman" w:ascii="Times New Roman"/>
          <w:sz w:val="24"/>
          <w:szCs w:val="24"/>
        </w:rPr>
        <w:t xml:space="preserve"> </w:t>
      </w:r>
      <w:r w:rsidRPr="009839C1">
        <w:rPr>
          <w:rFonts w:hAnsi="Times New Roman" w:ascii="Times New Roman"/>
          <w:b/>
          <w:sz w:val="24"/>
          <w:szCs w:val="24"/>
        </w:rPr>
        <w:t>345.569,61 kn</w:t>
      </w:r>
      <w:r>
        <w:rPr>
          <w:rFonts w:hAnsi="Times New Roman" w:ascii="Times New Roman"/>
          <w:sz w:val="24"/>
          <w:szCs w:val="24"/>
        </w:rPr>
        <w:t xml:space="preserve"> </w:t>
      </w:r>
      <w:r w:rsidR="00A7020A">
        <w:rPr>
          <w:rFonts w:hAnsi="Times New Roman" w:ascii="Times New Roman"/>
          <w:sz w:val="24"/>
          <w:szCs w:val="24"/>
        </w:rPr>
        <w:t>bivši stečajni upravitelj pokrenuo je ovrhu</w:t>
      </w:r>
      <w:r>
        <w:rPr>
          <w:rFonts w:hAnsi="Times New Roman" w:ascii="Times New Roman"/>
          <w:sz w:val="24"/>
          <w:szCs w:val="24"/>
        </w:rPr>
        <w:t xml:space="preserve"> </w:t>
      </w:r>
      <w:r w:rsidR="00A7020A">
        <w:rPr>
          <w:rFonts w:hAnsi="Times New Roman" w:ascii="Times New Roman"/>
          <w:sz w:val="24"/>
          <w:szCs w:val="24"/>
        </w:rPr>
        <w:t>na novčanim sredstvima ovršenika</w:t>
      </w:r>
      <w:r>
        <w:rPr>
          <w:rFonts w:hAnsi="Times New Roman" w:ascii="Times New Roman"/>
          <w:sz w:val="24"/>
          <w:szCs w:val="24"/>
        </w:rPr>
        <w:t>, n</w:t>
      </w:r>
      <w:r w:rsidR="000138C8">
        <w:rPr>
          <w:rFonts w:hAnsi="Times New Roman" w:ascii="Times New Roman"/>
          <w:sz w:val="24"/>
          <w:szCs w:val="24"/>
        </w:rPr>
        <w:t>o ovršenik je istaknuo prigovor te se vodi postupak Povrv-271/18 pred Općinskim sudom u Velikoj Gorici.</w:t>
      </w:r>
      <w:r w:rsidR="00101002">
        <w:rPr>
          <w:rFonts w:hAnsi="Times New Roman" w:ascii="Times New Roman"/>
          <w:sz w:val="24"/>
          <w:szCs w:val="24"/>
        </w:rPr>
        <w:t xml:space="preserve"> Za navedeno potraživanje, stečani upravitelj zaprimio je prijedlog sporazumnog rješavanja istoga o čemu će odlučivati skupština vjerovnika.</w:t>
      </w:r>
    </w:p>
    <w:p w:rsidRDefault="00101002" w:rsidP="00904A0A" w:rsidR="00101002">
      <w:pPr>
        <w:jc w:val="both"/>
        <w:rPr>
          <w:rFonts w:hAnsi="Times New Roman" w:ascii="Times New Roman"/>
          <w:sz w:val="24"/>
          <w:szCs w:val="24"/>
        </w:rPr>
      </w:pPr>
    </w:p>
    <w:p w:rsidRDefault="009839C1" w:rsidP="00904A0A" w:rsidR="009839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Osim navedenog potraživanja od 345.569,6</w:t>
      </w:r>
      <w:r w:rsidR="00903EE8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 kn, stečajni dužnik ima</w:t>
      </w:r>
      <w:r w:rsidR="00101002">
        <w:rPr>
          <w:rFonts w:hAnsi="Times New Roman" w:ascii="Times New Roman"/>
          <w:sz w:val="24"/>
          <w:szCs w:val="24"/>
        </w:rPr>
        <w:t>o je</w:t>
      </w:r>
      <w:r>
        <w:rPr>
          <w:rFonts w:hAnsi="Times New Roman" w:ascii="Times New Roman"/>
          <w:sz w:val="24"/>
          <w:szCs w:val="24"/>
        </w:rPr>
        <w:t xml:space="preserve"> i potraživanje na ime neplaćenih zakupnina prema </w:t>
      </w:r>
      <w:r w:rsidR="00906AE0">
        <w:rPr>
          <w:rFonts w:hAnsi="Times New Roman" w:ascii="Times New Roman"/>
          <w:sz w:val="24"/>
          <w:szCs w:val="24"/>
        </w:rPr>
        <w:t>tvrtki</w:t>
      </w:r>
      <w:r w:rsidRPr="009839C1">
        <w:rPr>
          <w:rFonts w:hAnsi="Times New Roman" w:ascii="Times New Roman"/>
          <w:sz w:val="24"/>
          <w:szCs w:val="24"/>
        </w:rPr>
        <w:t xml:space="preserve"> AUTO TIM CENTAR 2000 d.o.o. iz Velike Gorice</w:t>
      </w:r>
      <w:r>
        <w:rPr>
          <w:rFonts w:hAnsi="Times New Roman" w:ascii="Times New Roman"/>
          <w:sz w:val="24"/>
          <w:szCs w:val="24"/>
        </w:rPr>
        <w:t xml:space="preserve"> u visini </w:t>
      </w:r>
      <w:r w:rsidRPr="009839C1">
        <w:rPr>
          <w:rFonts w:hAnsi="Times New Roman" w:ascii="Times New Roman"/>
          <w:b/>
          <w:sz w:val="24"/>
          <w:szCs w:val="24"/>
        </w:rPr>
        <w:t>27.799,25 kn</w:t>
      </w:r>
      <w:r w:rsidR="00E13126">
        <w:rPr>
          <w:rFonts w:hAnsi="Times New Roman" w:ascii="Times New Roman"/>
          <w:sz w:val="24"/>
          <w:szCs w:val="24"/>
        </w:rPr>
        <w:t xml:space="preserve"> (sa uključenim PDV-om) sa datum</w:t>
      </w:r>
      <w:r w:rsidR="00C64C82">
        <w:rPr>
          <w:rFonts w:hAnsi="Times New Roman" w:ascii="Times New Roman"/>
          <w:sz w:val="24"/>
          <w:szCs w:val="24"/>
        </w:rPr>
        <w:t>om</w:t>
      </w:r>
      <w:r w:rsidR="004B1D6C">
        <w:rPr>
          <w:rFonts w:hAnsi="Times New Roman" w:ascii="Times New Roman"/>
          <w:sz w:val="24"/>
          <w:szCs w:val="24"/>
        </w:rPr>
        <w:t xml:space="preserve"> dospijeća 15.05.2018. godine</w:t>
      </w:r>
      <w:r w:rsidR="00C64C82">
        <w:rPr>
          <w:rFonts w:hAnsi="Times New Roman" w:ascii="Times New Roman"/>
          <w:sz w:val="24"/>
          <w:szCs w:val="24"/>
        </w:rPr>
        <w:t xml:space="preserve"> koje </w:t>
      </w:r>
      <w:r w:rsidR="008F28B1">
        <w:rPr>
          <w:rFonts w:hAnsi="Times New Roman" w:ascii="Times New Roman"/>
          <w:sz w:val="24"/>
          <w:szCs w:val="24"/>
        </w:rPr>
        <w:lastRenderedPageBreak/>
        <w:t xml:space="preserve">je </w:t>
      </w:r>
      <w:r w:rsidR="00101002">
        <w:rPr>
          <w:rFonts w:hAnsi="Times New Roman" w:ascii="Times New Roman"/>
          <w:sz w:val="24"/>
          <w:szCs w:val="24"/>
        </w:rPr>
        <w:t>nakon pokrenute</w:t>
      </w:r>
      <w:r w:rsidR="008F28B1">
        <w:rPr>
          <w:rFonts w:hAnsi="Times New Roman" w:ascii="Times New Roman"/>
          <w:sz w:val="24"/>
          <w:szCs w:val="24"/>
        </w:rPr>
        <w:t xml:space="preserve"> ovrha n</w:t>
      </w:r>
      <w:r w:rsidR="00101002">
        <w:rPr>
          <w:rFonts w:hAnsi="Times New Roman" w:ascii="Times New Roman"/>
          <w:sz w:val="24"/>
          <w:szCs w:val="24"/>
        </w:rPr>
        <w:t xml:space="preserve">a temelju vjerodostojne isprave, </w:t>
      </w:r>
      <w:r w:rsidR="00545A03">
        <w:rPr>
          <w:rFonts w:hAnsi="Times New Roman" w:ascii="Times New Roman"/>
          <w:sz w:val="24"/>
          <w:szCs w:val="24"/>
        </w:rPr>
        <w:t xml:space="preserve">dužnikov </w:t>
      </w:r>
      <w:r w:rsidR="00101002">
        <w:rPr>
          <w:rFonts w:hAnsi="Times New Roman" w:ascii="Times New Roman"/>
          <w:sz w:val="24"/>
          <w:szCs w:val="24"/>
        </w:rPr>
        <w:t>dužnik dobrovoljno platio u cijelosti zajedno sa nastalim troškovima ovrhe i zateznim kamatama.</w:t>
      </w:r>
    </w:p>
    <w:p w:rsidRDefault="0018480C" w:rsidP="00904A0A" w:rsidR="0018480C">
      <w:pPr>
        <w:jc w:val="both"/>
        <w:rPr>
          <w:rFonts w:hAnsi="Times New Roman" w:ascii="Times New Roman"/>
          <w:sz w:val="24"/>
          <w:szCs w:val="24"/>
        </w:rPr>
      </w:pPr>
    </w:p>
    <w:p w:rsidRDefault="00656577" w:rsidP="00904A0A" w:rsidR="00B016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NAPLAĆENA ZAKUPNINA</w:t>
      </w:r>
    </w:p>
    <w:p w:rsidRDefault="00656577" w:rsidP="00904A0A" w:rsidR="00656577">
      <w:pPr>
        <w:jc w:val="both"/>
        <w:rPr>
          <w:rFonts w:hAnsi="Times New Roman" w:ascii="Times New Roman"/>
          <w:sz w:val="24"/>
          <w:szCs w:val="24"/>
        </w:rPr>
      </w:pPr>
    </w:p>
    <w:p w:rsidRDefault="00656577" w:rsidP="00904A0A" w:rsidR="00DD571A" w:rsidRPr="007E38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stečajnog postupka, za vrijeme dok nekretnina koja je bila u vlasništvu stečajnog dužnika nije prodana, ista je bila dana u zakup tvrtki </w:t>
      </w:r>
      <w:r w:rsidRPr="009839C1">
        <w:rPr>
          <w:rFonts w:hAnsi="Times New Roman" w:ascii="Times New Roman"/>
          <w:sz w:val="24"/>
          <w:szCs w:val="24"/>
        </w:rPr>
        <w:t>AUTO TIM CENTAR 2000 d.o.o. iz Velike Gorice</w:t>
      </w:r>
      <w:r>
        <w:rPr>
          <w:rFonts w:hAnsi="Times New Roman" w:ascii="Times New Roman"/>
          <w:sz w:val="24"/>
          <w:szCs w:val="24"/>
        </w:rPr>
        <w:t xml:space="preserve"> te je s osnova zakupnine naplaćeno u stečajnu masu ukupno </w:t>
      </w:r>
      <w:r w:rsidRPr="00656577">
        <w:rPr>
          <w:rFonts w:hAnsi="Times New Roman" w:ascii="Times New Roman"/>
          <w:b/>
          <w:sz w:val="24"/>
          <w:szCs w:val="24"/>
        </w:rPr>
        <w:t>268.680,94 kn</w:t>
      </w:r>
      <w:r w:rsidR="00B41B5B">
        <w:rPr>
          <w:rFonts w:hAnsi="Times New Roman" w:ascii="Times New Roman"/>
          <w:b/>
          <w:sz w:val="24"/>
          <w:szCs w:val="24"/>
        </w:rPr>
        <w:t xml:space="preserve">. </w:t>
      </w:r>
      <w:r w:rsidR="007E384E">
        <w:rPr>
          <w:rFonts w:hAnsi="Times New Roman" w:ascii="Times New Roman"/>
          <w:sz w:val="24"/>
          <w:szCs w:val="24"/>
        </w:rPr>
        <w:t>Od toga je putem bjanko zadužnice prisilnim putem naplaćeno 100.174,33 kn budući da zakupoprimac nije redovito podmirivao svoje obvez</w:t>
      </w:r>
      <w:r w:rsidR="0074080A">
        <w:rPr>
          <w:rFonts w:hAnsi="Times New Roman" w:ascii="Times New Roman"/>
          <w:sz w:val="24"/>
          <w:szCs w:val="24"/>
        </w:rPr>
        <w:t>e proizašle iz ugovora o zakupu.</w:t>
      </w:r>
    </w:p>
    <w:p w:rsidRDefault="00123D1C" w:rsidP="00904A0A" w:rsidR="00123D1C">
      <w:pPr>
        <w:jc w:val="both"/>
        <w:rPr>
          <w:rFonts w:hAnsi="Times New Roman" w:ascii="Times New Roman"/>
          <w:sz w:val="24"/>
          <w:szCs w:val="24"/>
        </w:rPr>
      </w:pPr>
    </w:p>
    <w:p w:rsidRDefault="00F0794A" w:rsidP="00904A0A" w:rsidR="009C66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REKAPIT</w:t>
      </w:r>
      <w:r w:rsidR="009C66D8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>L</w:t>
      </w:r>
      <w:r w:rsidR="009C66D8">
        <w:rPr>
          <w:rFonts w:hAnsi="Times New Roman" w:ascii="Times New Roman"/>
          <w:sz w:val="24"/>
          <w:szCs w:val="24"/>
        </w:rPr>
        <w:t>ACIJA STANJA STEČAJNE MASE</w:t>
      </w:r>
    </w:p>
    <w:p w:rsidRDefault="009C66D8" w:rsidP="00904A0A" w:rsidR="009C66D8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4623"/>
        <w:jc w:val="center"/>
        <w:tblLook w:val="04A0" w:noVBand="1" w:noHBand="0" w:lastColumn="0" w:firstColumn="1" w:lastRow="0" w:firstRow="1"/>
      </w:tblPr>
      <w:tblGrid>
        <w:gridCol w:w="2453"/>
        <w:gridCol w:w="3057"/>
        <w:gridCol w:w="1489"/>
        <w:gridCol w:w="1589"/>
      </w:tblGrid>
      <w:tr w:rsidTr="00AA0EA7" w:rsidR="004A7DB4">
        <w:trPr>
          <w:trHeight w:val="636"/>
          <w:jc w:val="center"/>
        </w:trPr>
        <w:tc>
          <w:tcPr>
            <w:tcW w:type="pct" w:w="14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Procijenjeni iznos (kn)</w:t>
            </w:r>
          </w:p>
        </w:tc>
        <w:tc>
          <w:tcPr>
            <w:tcW w:type="pct" w:w="867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4A7DB4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925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unovčenja (kn)</w:t>
            </w:r>
          </w:p>
        </w:tc>
      </w:tr>
      <w:tr w:rsidTr="00AA0EA7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4A7DB4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4.150.000,00</w:t>
            </w:r>
          </w:p>
        </w:tc>
        <w:tc>
          <w:tcPr>
            <w:tcW w:type="pct" w:w="86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4A7DB4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925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5086C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3.112.500,00</w:t>
            </w:r>
          </w:p>
        </w:tc>
      </w:tr>
      <w:tr w:rsidTr="00AA0EA7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9F5AA3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45.333,00 + PDV</w:t>
            </w:r>
          </w:p>
        </w:tc>
        <w:tc>
          <w:tcPr>
            <w:tcW w:type="pct" w:w="86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9F5AA3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Neunovčeno</w:t>
            </w:r>
            <w:r w:rsidR="004A7DB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25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F5AA3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A0EA7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F5AA3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Utužena potraživanja</w:t>
            </w:r>
          </w:p>
        </w:tc>
        <w:tc>
          <w:tcPr>
            <w:tcW w:type="pct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562D7F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387.844,06</w:t>
            </w:r>
          </w:p>
        </w:tc>
        <w:tc>
          <w:tcPr>
            <w:tcW w:type="pct" w:w="86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B521CC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Djelomično naplaćeno</w:t>
            </w:r>
          </w:p>
        </w:tc>
        <w:tc>
          <w:tcPr>
            <w:tcW w:type="pct" w:w="925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21CC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31.229,82</w:t>
            </w:r>
          </w:p>
        </w:tc>
      </w:tr>
      <w:tr w:rsidTr="00AA0EA7" w:rsidR="009F5AA3">
        <w:trPr>
          <w:trHeight w:val="324"/>
          <w:jc w:val="center"/>
        </w:trPr>
        <w:tc>
          <w:tcPr>
            <w:tcW w:type="pct" w:w="142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9F5AA3" w:rsidP="004A7DB4" w:rsidR="009F5AA3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Naplaćena zakupnina</w:t>
            </w:r>
          </w:p>
        </w:tc>
        <w:tc>
          <w:tcPr>
            <w:tcW w:type="pct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F5AA3" w:rsidP="004A7DB4" w:rsidR="009F5AA3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5AA3" w:rsidP="004A7DB4" w:rsidR="009F5AA3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Naplaćeno</w:t>
            </w:r>
          </w:p>
        </w:tc>
        <w:tc>
          <w:tcPr>
            <w:tcW w:type="pct" w:w="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377208" w:rsidP="004A7DB4" w:rsidR="009F5AA3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268.680,94</w:t>
            </w:r>
          </w:p>
        </w:tc>
      </w:tr>
      <w:tr w:rsidTr="00AA0EA7" w:rsidR="0018480C">
        <w:trPr>
          <w:trHeight w:val="324"/>
          <w:jc w:val="center"/>
        </w:trPr>
        <w:tc>
          <w:tcPr>
            <w:tcW w:type="pct" w:w="14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18480C" w:rsidP="004A7DB4" w:rsidR="0018480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Zalihe rez. </w:t>
            </w:r>
            <w:r w:rsidR="006334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jelova</w:t>
            </w:r>
          </w:p>
        </w:tc>
        <w:tc>
          <w:tcPr>
            <w:tcW w:type="pct" w:w="17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18480C" w:rsidP="004A7DB4" w:rsidR="0018480C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867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18480C" w:rsidP="004A7DB4" w:rsidR="0018480C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Zbrinute kao EE otpad</w:t>
            </w:r>
          </w:p>
        </w:tc>
        <w:tc>
          <w:tcPr>
            <w:tcW w:type="pct" w:w="925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18480C" w:rsidP="004A7DB4" w:rsidR="0018480C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9C66D8" w:rsidP="00904A0A" w:rsidR="009C66D8">
      <w:pPr>
        <w:jc w:val="both"/>
        <w:rPr>
          <w:rFonts w:hAnsi="Times New Roman" w:ascii="Times New Roman"/>
          <w:sz w:val="24"/>
          <w:szCs w:val="24"/>
        </w:rPr>
      </w:pPr>
    </w:p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Nastavno se daje Izvješće o kretanjima n</w:t>
      </w:r>
      <w:r w:rsidR="005447EC">
        <w:rPr>
          <w:rFonts w:hAnsi="Times New Roman" w:ascii="Times New Roman"/>
          <w:sz w:val="24"/>
          <w:szCs w:val="24"/>
        </w:rPr>
        <w:t>a r</w:t>
      </w:r>
      <w:r w:rsidR="00B467BF">
        <w:rPr>
          <w:rFonts w:hAnsi="Times New Roman" w:ascii="Times New Roman"/>
          <w:sz w:val="24"/>
          <w:szCs w:val="24"/>
        </w:rPr>
        <w:t>ačunu Dužnika u periodu do</w:t>
      </w:r>
      <w:r w:rsidR="00A92C15">
        <w:rPr>
          <w:rFonts w:hAnsi="Times New Roman" w:ascii="Times New Roman"/>
          <w:sz w:val="24"/>
          <w:szCs w:val="24"/>
        </w:rPr>
        <w:t xml:space="preserve"> 30.01.2019</w:t>
      </w:r>
      <w:r>
        <w:rPr>
          <w:rFonts w:hAnsi="Times New Roman" w:ascii="Times New Roman"/>
          <w:sz w:val="24"/>
          <w:szCs w:val="24"/>
        </w:rPr>
        <w:t xml:space="preserve">. godine </w:t>
      </w:r>
    </w:p>
    <w:p w:rsidRDefault="00904A0A" w:rsidP="00904A0A" w:rsidR="00904A0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</w:r>
      <w:r w:rsidR="00315124">
        <w:rPr>
          <w:rFonts w:hAnsi="Times New Roman" w:ascii="Times New Roman"/>
          <w:b/>
          <w:sz w:val="24"/>
        </w:rPr>
        <w:t xml:space="preserve">STANJE </w:t>
      </w:r>
      <w:r w:rsidR="007C7328">
        <w:rPr>
          <w:rFonts w:hAnsi="Times New Roman" w:ascii="Times New Roman"/>
          <w:b/>
          <w:sz w:val="24"/>
        </w:rPr>
        <w:t>NA RAČUNU NA DAN 29.10</w:t>
      </w:r>
      <w:r w:rsidR="008D5BDE">
        <w:rPr>
          <w:rFonts w:hAnsi="Times New Roman" w:ascii="Times New Roman"/>
          <w:b/>
          <w:sz w:val="24"/>
        </w:rPr>
        <w:t>.2018</w:t>
      </w:r>
      <w:r w:rsidR="008579CF">
        <w:rPr>
          <w:rFonts w:hAnsi="Times New Roman" w:ascii="Times New Roman"/>
          <w:b/>
          <w:sz w:val="24"/>
        </w:rPr>
        <w:t xml:space="preserve">. </w:t>
      </w:r>
      <w:r w:rsidR="00074165">
        <w:rPr>
          <w:rFonts w:hAnsi="Times New Roman" w:ascii="Times New Roman"/>
          <w:b/>
          <w:sz w:val="24"/>
        </w:rPr>
        <w:t>GODINE</w:t>
      </w:r>
      <w:r w:rsidR="00074165">
        <w:rPr>
          <w:rFonts w:hAnsi="Times New Roman" w:ascii="Times New Roman"/>
          <w:b/>
          <w:sz w:val="24"/>
        </w:rPr>
        <w:tab/>
        <w:t xml:space="preserve">                      </w:t>
      </w:r>
      <w:r w:rsidR="00CC6240">
        <w:rPr>
          <w:rFonts w:hAnsi="Times New Roman" w:ascii="Times New Roman"/>
          <w:b/>
          <w:sz w:val="24"/>
        </w:rPr>
        <w:t>325.290,97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žiro račun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</w:t>
      </w:r>
      <w:r w:rsidR="00074165">
        <w:rPr>
          <w:rFonts w:hAnsi="Times New Roman" w:ascii="Times New Roman"/>
          <w:sz w:val="24"/>
          <w:szCs w:val="24"/>
        </w:rPr>
        <w:t xml:space="preserve">                     </w:t>
      </w:r>
      <w:r w:rsidR="00CC6240">
        <w:rPr>
          <w:rFonts w:hAnsi="Times New Roman" w:ascii="Times New Roman"/>
          <w:sz w:val="24"/>
          <w:szCs w:val="24"/>
        </w:rPr>
        <w:t>325.290,97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</w:t>
      </w:r>
      <w:r>
        <w:rPr>
          <w:rFonts w:hAnsi="Times New Roman" w:ascii="Times New Roman"/>
          <w:b/>
          <w:sz w:val="24"/>
          <w:szCs w:val="24"/>
        </w:rPr>
        <w:tab/>
        <w:t>P</w:t>
      </w:r>
      <w:r w:rsidR="00B467BF">
        <w:rPr>
          <w:rFonts w:hAnsi="Times New Roman" w:ascii="Times New Roman"/>
          <w:b/>
          <w:sz w:val="24"/>
          <w:szCs w:val="24"/>
        </w:rPr>
        <w:t>RI</w:t>
      </w:r>
      <w:r w:rsidR="00D555A6">
        <w:rPr>
          <w:rFonts w:hAnsi="Times New Roman" w:ascii="Times New Roman"/>
          <w:b/>
          <w:sz w:val="24"/>
          <w:szCs w:val="24"/>
        </w:rPr>
        <w:t xml:space="preserve">LJEV SREDSTAVA </w:t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  <w:t xml:space="preserve">           </w:t>
      </w:r>
      <w:r w:rsidR="00AD353E">
        <w:rPr>
          <w:rFonts w:hAnsi="Times New Roman" w:ascii="Times New Roman"/>
          <w:b/>
          <w:sz w:val="24"/>
          <w:szCs w:val="24"/>
        </w:rPr>
        <w:t xml:space="preserve">  31.238,48</w:t>
      </w:r>
    </w:p>
    <w:p w:rsidRDefault="00D555A6" w:rsidP="00D555A6" w:rsidR="00D555A6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>Naplata potraživanja</w:t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</w:t>
      </w:r>
      <w:r w:rsidR="00AD353E">
        <w:rPr>
          <w:rFonts w:hAnsi="Times New Roman" w:ascii="Times New Roman"/>
          <w:sz w:val="24"/>
          <w:szCs w:val="24"/>
          <w:lang w:val="pl-PL"/>
        </w:rPr>
        <w:t xml:space="preserve">           27.799,25</w:t>
      </w:r>
    </w:p>
    <w:p w:rsidRDefault="00D555A6" w:rsidP="00904A0A" w:rsidR="00D555A6" w:rsidRPr="00D555A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>Naplata nastalih troškova ovrhe</w:t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  <w:t xml:space="preserve">   2.072,50</w:t>
      </w:r>
    </w:p>
    <w:p w:rsidRDefault="00D555A6" w:rsidP="00904A0A" w:rsidR="00D555A6" w:rsidRPr="00D555A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</w:t>
      </w:r>
      <w:r>
        <w:rPr>
          <w:rFonts w:hAnsi="Times New Roman" w:ascii="Times New Roman"/>
          <w:b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>Naplata zatezne kamate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</w:t>
      </w:r>
      <w:r w:rsidR="00AD353E">
        <w:rPr>
          <w:rFonts w:hAnsi="Times New Roman" w:ascii="Times New Roman"/>
          <w:sz w:val="24"/>
          <w:szCs w:val="24"/>
        </w:rPr>
        <w:t xml:space="preserve">            1.358,17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10BD7">
        <w:rPr>
          <w:rFonts w:hAnsi="Times New Roman" w:ascii="Times New Roman"/>
          <w:sz w:val="24"/>
          <w:szCs w:val="24"/>
        </w:rPr>
        <w:t>Kamate</w:t>
      </w:r>
      <w:r w:rsidR="00AD353E">
        <w:rPr>
          <w:rFonts w:hAnsi="Times New Roman" w:ascii="Times New Roman"/>
          <w:sz w:val="24"/>
          <w:szCs w:val="24"/>
        </w:rPr>
        <w:t xml:space="preserve"> banke</w:t>
      </w:r>
      <w:r w:rsidR="00C10BD7">
        <w:rPr>
          <w:rFonts w:hAnsi="Times New Roman" w:ascii="Times New Roman"/>
          <w:sz w:val="24"/>
          <w:szCs w:val="24"/>
        </w:rPr>
        <w:t xml:space="preserve"> </w:t>
      </w:r>
      <w:r w:rsidR="00B22B9E">
        <w:rPr>
          <w:rFonts w:hAnsi="Times New Roman" w:ascii="Times New Roman"/>
          <w:sz w:val="24"/>
          <w:szCs w:val="24"/>
        </w:rPr>
        <w:tab/>
      </w:r>
      <w:r w:rsidR="00B22B9E">
        <w:rPr>
          <w:rFonts w:hAnsi="Times New Roman" w:ascii="Times New Roman"/>
          <w:sz w:val="24"/>
          <w:szCs w:val="24"/>
        </w:rPr>
        <w:tab/>
        <w:t xml:space="preserve">                 </w:t>
      </w:r>
      <w:r w:rsidR="00C10BD7">
        <w:rPr>
          <w:rFonts w:hAnsi="Times New Roman" w:ascii="Times New Roman"/>
          <w:sz w:val="24"/>
          <w:szCs w:val="24"/>
        </w:rPr>
        <w:t xml:space="preserve">                                             </w:t>
      </w:r>
      <w:r w:rsidR="00AD353E">
        <w:rPr>
          <w:rFonts w:hAnsi="Times New Roman" w:ascii="Times New Roman"/>
          <w:sz w:val="24"/>
          <w:szCs w:val="24"/>
        </w:rPr>
        <w:t xml:space="preserve">                   8,56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3.</w:t>
      </w:r>
      <w:r>
        <w:rPr>
          <w:rFonts w:hAnsi="Times New Roman" w:ascii="Times New Roman"/>
          <w:b/>
          <w:sz w:val="24"/>
        </w:rPr>
        <w:tab/>
        <w:t>OD</w:t>
      </w:r>
      <w:r w:rsidR="00175DD4">
        <w:rPr>
          <w:rFonts w:hAnsi="Times New Roman" w:ascii="Times New Roman"/>
          <w:b/>
          <w:sz w:val="24"/>
        </w:rPr>
        <w:t xml:space="preserve">LJEV </w:t>
      </w:r>
      <w:r w:rsidR="003664AD">
        <w:rPr>
          <w:rFonts w:hAnsi="Times New Roman" w:ascii="Times New Roman"/>
          <w:b/>
          <w:sz w:val="24"/>
        </w:rPr>
        <w:t>SREDSTAVA</w:t>
      </w:r>
      <w:r w:rsidR="003664AD">
        <w:rPr>
          <w:rFonts w:hAnsi="Times New Roman" w:ascii="Times New Roman"/>
          <w:b/>
          <w:sz w:val="24"/>
        </w:rPr>
        <w:tab/>
      </w:r>
      <w:r w:rsidR="003664AD">
        <w:rPr>
          <w:rFonts w:hAnsi="Times New Roman" w:ascii="Times New Roman"/>
          <w:b/>
          <w:sz w:val="24"/>
        </w:rPr>
        <w:tab/>
      </w:r>
      <w:r w:rsidR="003664AD">
        <w:rPr>
          <w:rFonts w:hAnsi="Times New Roman" w:ascii="Times New Roman"/>
          <w:b/>
          <w:sz w:val="24"/>
        </w:rPr>
        <w:tab/>
      </w:r>
      <w:r w:rsidR="003664AD">
        <w:rPr>
          <w:rFonts w:hAnsi="Times New Roman" w:ascii="Times New Roman"/>
          <w:b/>
          <w:sz w:val="24"/>
        </w:rPr>
        <w:tab/>
      </w:r>
      <w:r w:rsidR="003664AD">
        <w:rPr>
          <w:rFonts w:hAnsi="Times New Roman" w:ascii="Times New Roman"/>
          <w:b/>
          <w:sz w:val="24"/>
        </w:rPr>
        <w:tab/>
      </w:r>
      <w:r w:rsidR="003664AD">
        <w:rPr>
          <w:rFonts w:hAnsi="Times New Roman" w:ascii="Times New Roman"/>
          <w:b/>
          <w:sz w:val="24"/>
        </w:rPr>
        <w:tab/>
      </w:r>
      <w:r w:rsidR="003664AD">
        <w:rPr>
          <w:rFonts w:hAnsi="Times New Roman" w:ascii="Times New Roman"/>
          <w:b/>
          <w:sz w:val="24"/>
        </w:rPr>
        <w:tab/>
        <w:t xml:space="preserve"> 24.019,12</w:t>
      </w:r>
    </w:p>
    <w:p w:rsidRDefault="00175DD4" w:rsidP="00B467BF" w:rsidR="00B467BF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</w:t>
      </w:r>
      <w:r w:rsidR="00393D99">
        <w:rPr>
          <w:rFonts w:hAnsi="Times New Roman" w:ascii="Times New Roman"/>
          <w:sz w:val="24"/>
        </w:rPr>
        <w:t xml:space="preserve"> </w:t>
      </w:r>
      <w:r w:rsidR="003D22B1">
        <w:rPr>
          <w:rFonts w:hAnsi="Times New Roman" w:ascii="Times New Roman"/>
          <w:sz w:val="24"/>
        </w:rPr>
        <w:t>113,8</w:t>
      </w:r>
      <w:r w:rsidR="008D6B22">
        <w:rPr>
          <w:rFonts w:hAnsi="Times New Roman" w:ascii="Times New Roman"/>
          <w:sz w:val="24"/>
        </w:rPr>
        <w:t>0</w:t>
      </w:r>
    </w:p>
    <w:p w:rsidRDefault="006D00C7" w:rsidP="006D00C7" w:rsidR="00CB0996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</w:t>
      </w:r>
      <w:r w:rsidR="003C135C">
        <w:rPr>
          <w:rFonts w:hAnsi="Times New Roman" w:ascii="Times New Roman"/>
          <w:sz w:val="24"/>
        </w:rPr>
        <w:t>Računovodstvene usluge</w:t>
      </w:r>
      <w:r w:rsidR="00393D99">
        <w:rPr>
          <w:rFonts w:hAnsi="Times New Roman" w:ascii="Times New Roman"/>
          <w:sz w:val="24"/>
        </w:rPr>
        <w:t xml:space="preserve">                                                                      </w:t>
      </w:r>
      <w:r w:rsidR="003D22B1">
        <w:rPr>
          <w:rFonts w:hAnsi="Times New Roman" w:ascii="Times New Roman"/>
          <w:sz w:val="24"/>
        </w:rPr>
        <w:t xml:space="preserve">           2</w:t>
      </w:r>
      <w:r w:rsidR="003C135C">
        <w:rPr>
          <w:rFonts w:hAnsi="Times New Roman" w:ascii="Times New Roman"/>
          <w:sz w:val="24"/>
        </w:rPr>
        <w:t>.000,00</w:t>
      </w:r>
    </w:p>
    <w:p w:rsidRDefault="009C55A5" w:rsidP="00B467BF" w:rsidR="00393D9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Ovršni trošak- Javni bilježnik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822,49</w:t>
      </w:r>
    </w:p>
    <w:p w:rsidRDefault="009C55A5" w:rsidP="00EA42A6" w:rsidR="00EA42A6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Trošak sastava prijedloga za ovrhu                                                                 1.250,00</w:t>
      </w:r>
    </w:p>
    <w:p w:rsidRDefault="006B07C4" w:rsidP="00EA42A6" w:rsidR="00EA42A6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Komunalni doprinos za legalizaciju dijela nekretnine   </w:t>
      </w:r>
      <w:r w:rsidR="00EE0C00">
        <w:rPr>
          <w:rFonts w:hAnsi="Times New Roman" w:ascii="Times New Roman"/>
          <w:sz w:val="24"/>
        </w:rPr>
        <w:t xml:space="preserve">     </w:t>
      </w:r>
      <w:r>
        <w:rPr>
          <w:rFonts w:hAnsi="Times New Roman" w:ascii="Times New Roman"/>
          <w:sz w:val="24"/>
        </w:rPr>
        <w:t xml:space="preserve">                          19.832,83</w:t>
      </w:r>
    </w:p>
    <w:p w:rsidRDefault="00904A0A" w:rsidP="00904A0A" w:rsidR="00904A0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="00E814BF">
        <w:rPr>
          <w:rFonts w:hAnsi="Times New Roman" w:ascii="Times New Roman"/>
          <w:b/>
          <w:sz w:val="24"/>
        </w:rPr>
        <w:t>.</w:t>
      </w:r>
      <w:r w:rsidR="00E814BF">
        <w:rPr>
          <w:rFonts w:hAnsi="Times New Roman" w:ascii="Times New Roman"/>
          <w:b/>
          <w:sz w:val="24"/>
        </w:rPr>
        <w:tab/>
        <w:t>STAN</w:t>
      </w:r>
      <w:r w:rsidR="007C7328">
        <w:rPr>
          <w:rFonts w:hAnsi="Times New Roman" w:ascii="Times New Roman"/>
          <w:b/>
          <w:sz w:val="24"/>
        </w:rPr>
        <w:t>JE NA RAČUNU NA DAN 30.01.2019</w:t>
      </w:r>
      <w:r>
        <w:rPr>
          <w:rFonts w:hAnsi="Times New Roman" w:ascii="Times New Roman"/>
          <w:b/>
          <w:sz w:val="24"/>
        </w:rPr>
        <w:t>.GODINE</w:t>
      </w:r>
      <w:r>
        <w:rPr>
          <w:rFonts w:hAnsi="Times New Roman" w:ascii="Times New Roman"/>
          <w:b/>
          <w:sz w:val="24"/>
        </w:rPr>
        <w:tab/>
      </w:r>
      <w:r w:rsidR="000B1C0C">
        <w:rPr>
          <w:rFonts w:hAnsi="Times New Roman" w:ascii="Times New Roman"/>
          <w:sz w:val="24"/>
        </w:rPr>
        <w:tab/>
        <w:t xml:space="preserve">           </w:t>
      </w:r>
      <w:r w:rsidR="003664AD">
        <w:rPr>
          <w:rFonts w:hAnsi="Times New Roman" w:ascii="Times New Roman"/>
          <w:b/>
          <w:sz w:val="24"/>
        </w:rPr>
        <w:t>332.510,33</w:t>
      </w:r>
    </w:p>
    <w:p w:rsidRDefault="00F921AD" w:rsidP="000E1F39" w:rsidR="00F921AD">
      <w:pPr>
        <w:rPr>
          <w:rFonts w:hAnsi="Times New Roman" w:ascii="Times New Roman"/>
          <w:sz w:val="24"/>
          <w:szCs w:val="24"/>
          <w:lang w:val="pl-PL"/>
        </w:rPr>
      </w:pPr>
    </w:p>
    <w:p w:rsidRDefault="006D00C7" w:rsidP="000E1F39" w:rsidR="006D00C7">
      <w:pPr>
        <w:rPr>
          <w:rFonts w:hAnsi="Times New Roman" w:ascii="Times New Roman"/>
          <w:sz w:val="24"/>
          <w:szCs w:val="24"/>
          <w:lang w:val="pl-PL"/>
        </w:rPr>
      </w:pPr>
    </w:p>
    <w:p w:rsidRDefault="006D00C7" w:rsidP="000E1F39" w:rsidR="006D00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E402D5" w:rsidP="00F00E50" w:rsidR="00F00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U narednom ra</w:t>
      </w:r>
      <w:r w:rsidR="00641F34">
        <w:rPr>
          <w:rFonts w:hAnsi="Times New Roman" w:ascii="Times New Roman"/>
          <w:sz w:val="24"/>
          <w:szCs w:val="24"/>
          <w:lang w:val="pl-PL"/>
        </w:rPr>
        <w:t>z</w:t>
      </w:r>
      <w:r w:rsidR="007F09F6">
        <w:rPr>
          <w:rFonts w:hAnsi="Times New Roman" w:ascii="Times New Roman"/>
          <w:sz w:val="24"/>
          <w:szCs w:val="24"/>
          <w:lang w:val="pl-PL"/>
        </w:rPr>
        <w:t>d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oblju stečajni upravitelj </w:t>
      </w:r>
      <w:r w:rsidR="00F00E50">
        <w:rPr>
          <w:rFonts w:hAnsi="Times New Roman" w:ascii="Times New Roman"/>
          <w:sz w:val="24"/>
          <w:szCs w:val="24"/>
          <w:lang w:val="pl-PL"/>
        </w:rPr>
        <w:t xml:space="preserve">predložit će sazivanje skupštine vjerovnika </w:t>
      </w:r>
      <w:r w:rsidR="00F00E50">
        <w:rPr>
          <w:rFonts w:hAnsi="Times New Roman" w:ascii="Times New Roman"/>
          <w:sz w:val="24"/>
          <w:szCs w:val="24"/>
        </w:rPr>
        <w:t xml:space="preserve">na kojoj će se donijeti odluka o prihvaćanju zaprimljenog prijedloga dužnikovog dužnika AUTO TIM CENTAR 2000 d.o.o. za sporazumnim rješavanjem dugovanja radi kojeg se vodi postupak Povrv-271/18 na Općinskom sudu u Velikoj Gorici radi isplate iznosa </w:t>
      </w:r>
      <w:r w:rsidR="00DF3909">
        <w:rPr>
          <w:rFonts w:hAnsi="Times New Roman" w:ascii="Times New Roman"/>
          <w:sz w:val="24"/>
          <w:szCs w:val="24"/>
        </w:rPr>
        <w:t xml:space="preserve">glavnice </w:t>
      </w:r>
      <w:r w:rsidR="00F00E50">
        <w:rPr>
          <w:rFonts w:hAnsi="Times New Roman" w:ascii="Times New Roman"/>
          <w:sz w:val="24"/>
          <w:szCs w:val="24"/>
        </w:rPr>
        <w:t>od 345.569,61 kn.</w:t>
      </w:r>
    </w:p>
    <w:p w:rsidRDefault="00F00E50" w:rsidP="00F00E50" w:rsidR="00F00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Poduzimat će se radnje u svrhu okončanja unovčenja </w:t>
      </w:r>
      <w:r w:rsidR="004640C6">
        <w:rPr>
          <w:rFonts w:hAnsi="Times New Roman" w:ascii="Times New Roman"/>
          <w:sz w:val="24"/>
          <w:szCs w:val="24"/>
        </w:rPr>
        <w:t xml:space="preserve">i prodaje </w:t>
      </w:r>
      <w:r>
        <w:rPr>
          <w:rFonts w:hAnsi="Times New Roman" w:ascii="Times New Roman"/>
          <w:sz w:val="24"/>
          <w:szCs w:val="24"/>
        </w:rPr>
        <w:t xml:space="preserve">pokretnina ponuđaču koji je nakon </w:t>
      </w:r>
      <w:r w:rsidR="004640C6">
        <w:rPr>
          <w:rFonts w:hAnsi="Times New Roman" w:ascii="Times New Roman"/>
          <w:sz w:val="24"/>
          <w:szCs w:val="24"/>
        </w:rPr>
        <w:t>isteka</w:t>
      </w:r>
      <w:r>
        <w:rPr>
          <w:rFonts w:hAnsi="Times New Roman" w:ascii="Times New Roman"/>
          <w:sz w:val="24"/>
          <w:szCs w:val="24"/>
        </w:rPr>
        <w:t xml:space="preserve"> trećeg oglasa jedini dostavio ponudu za kupnju istih za iznos 27.199,80 kn + PDV.</w:t>
      </w:r>
    </w:p>
    <w:p w:rsidRDefault="00C11662" w:rsidP="00611822" w:rsidR="00C11662" w:rsidRPr="008913E2">
      <w:pPr>
        <w:jc w:val="both"/>
        <w:rPr>
          <w:rFonts w:hAnsi="Times New Roman" w:ascii="Times New Roman"/>
          <w:sz w:val="24"/>
          <w:szCs w:val="24"/>
        </w:rPr>
      </w:pPr>
    </w:p>
    <w:p w:rsidRDefault="00C11662" w:rsidP="00C11662" w:rsidR="00C11662" w:rsidRPr="009C4B4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41F21" w:rsidP="00641F34" w:rsidR="00D41F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425C" w:rsidP="00641F34" w:rsidR="00D41F21" w:rsidRPr="00F5425C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F5425C">
        <w:rPr>
          <w:rFonts w:hAnsi="Times New Roman" w:ascii="Times New Roman"/>
          <w:i/>
          <w:sz w:val="24"/>
          <w:szCs w:val="24"/>
          <w:lang w:val="pl-PL"/>
        </w:rPr>
        <w:t>Prilozi izvješću:</w:t>
      </w:r>
    </w:p>
    <w:p w:rsidRDefault="00F5425C" w:rsidP="00641F34" w:rsidR="00F5425C" w:rsidRPr="00F5425C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5425C" w:rsidP="00F5425C" w:rsidR="00F5425C" w:rsidRPr="00F542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F5425C">
        <w:rPr>
          <w:rFonts w:hAnsi="Times New Roman" w:ascii="Times New Roman"/>
          <w:i/>
          <w:sz w:val="24"/>
          <w:szCs w:val="24"/>
        </w:rPr>
        <w:t>Prijedlog dužnika AUTO TIM CENTAR 2000 d.o.o. za sporazumnim rješavanjem dugovanja radi kojeg se vodi postupak Povrv-271/18 na Općinskom sudu u Velikoj Gorici radi isplate iznosa od 345.569,61 kn</w:t>
      </w:r>
    </w:p>
    <w:p w:rsidRDefault="00D52D69" w:rsidP="000E1F39" w:rsidR="00D52D69">
      <w:pPr>
        <w:rPr>
          <w:rFonts w:hAnsi="Times New Roman" w:ascii="Times New Roman"/>
          <w:sz w:val="24"/>
          <w:szCs w:val="24"/>
          <w:lang w:val="pl-PL"/>
        </w:rPr>
      </w:pPr>
    </w:p>
    <w:p w:rsidRDefault="003A609F" w:rsidP="000E1F39" w:rsidR="003A609F">
      <w:pPr>
        <w:rPr>
          <w:rFonts w:hAnsi="Times New Roman" w:ascii="Times New Roman"/>
          <w:sz w:val="24"/>
          <w:szCs w:val="24"/>
          <w:lang w:val="pl-PL"/>
        </w:rPr>
      </w:pPr>
    </w:p>
    <w:p w:rsidRDefault="00F5425C" w:rsidP="000E1F39" w:rsidR="00F5425C">
      <w:pPr>
        <w:rPr>
          <w:rFonts w:hAnsi="Times New Roman" w:ascii="Times New Roman"/>
          <w:sz w:val="24"/>
          <w:szCs w:val="24"/>
          <w:lang w:val="pl-PL"/>
        </w:rPr>
      </w:pPr>
    </w:p>
    <w:p w:rsidRDefault="00F5425C" w:rsidP="000E1F39" w:rsidR="00F5425C">
      <w:pPr>
        <w:rPr>
          <w:rFonts w:hAnsi="Times New Roman" w:ascii="Times New Roman"/>
          <w:sz w:val="24"/>
          <w:szCs w:val="24"/>
          <w:lang w:val="pl-PL"/>
        </w:rPr>
      </w:pPr>
    </w:p>
    <w:p w:rsidRDefault="00F5425C" w:rsidP="000E1F39" w:rsidR="00F5425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41F34" w:rsidR="00C61F72" w:rsidRPr="000746C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490F64">
        <w:rPr>
          <w:rFonts w:hAnsi="Times New Roman" w:ascii="Times New Roman"/>
          <w:sz w:val="24"/>
          <w:szCs w:val="24"/>
          <w:lang w:val="pl-PL"/>
        </w:rPr>
        <w:t>04.02</w:t>
      </w:r>
      <w:r w:rsidR="00536F49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sectPr w:rsidR="00C61F72" w:rsidRPr="000746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D0935D4"/>
    <w:multiLevelType w:val="hybridMultilevel"/>
    <w:tmpl w:val="82046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3A3B2D"/>
    <w:multiLevelType w:val="hybridMultilevel"/>
    <w:tmpl w:val="C430E4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0F5584"/>
    <w:multiLevelType w:val="hybridMultilevel"/>
    <w:tmpl w:val="E0DCDD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434103"/>
    <w:multiLevelType w:val="hybridMultilevel"/>
    <w:tmpl w:val="B0CADB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722"/>
    <w:rsid w:val="0001296B"/>
    <w:rsid w:val="000138C8"/>
    <w:rsid w:val="00023799"/>
    <w:rsid w:val="00024D5F"/>
    <w:rsid w:val="00027886"/>
    <w:rsid w:val="000530D5"/>
    <w:rsid w:val="000645B2"/>
    <w:rsid w:val="00074165"/>
    <w:rsid w:val="000746C2"/>
    <w:rsid w:val="0008267C"/>
    <w:rsid w:val="0009664B"/>
    <w:rsid w:val="000A7FDD"/>
    <w:rsid w:val="000B1C0C"/>
    <w:rsid w:val="000B2164"/>
    <w:rsid w:val="000C05B9"/>
    <w:rsid w:val="000C7725"/>
    <w:rsid w:val="000D5223"/>
    <w:rsid w:val="000E10BA"/>
    <w:rsid w:val="000E1F39"/>
    <w:rsid w:val="000F27B4"/>
    <w:rsid w:val="00101002"/>
    <w:rsid w:val="0010424A"/>
    <w:rsid w:val="001052E2"/>
    <w:rsid w:val="00110512"/>
    <w:rsid w:val="00116C21"/>
    <w:rsid w:val="00123D1C"/>
    <w:rsid w:val="001309DE"/>
    <w:rsid w:val="00143443"/>
    <w:rsid w:val="00144187"/>
    <w:rsid w:val="0017287C"/>
    <w:rsid w:val="00175958"/>
    <w:rsid w:val="00175DD4"/>
    <w:rsid w:val="0018480C"/>
    <w:rsid w:val="001A046F"/>
    <w:rsid w:val="001A1908"/>
    <w:rsid w:val="001A26F7"/>
    <w:rsid w:val="001B4F95"/>
    <w:rsid w:val="001D27CD"/>
    <w:rsid w:val="001E7B36"/>
    <w:rsid w:val="00202D02"/>
    <w:rsid w:val="00203136"/>
    <w:rsid w:val="0021288F"/>
    <w:rsid w:val="00214643"/>
    <w:rsid w:val="002166B3"/>
    <w:rsid w:val="00217545"/>
    <w:rsid w:val="002307A9"/>
    <w:rsid w:val="00264382"/>
    <w:rsid w:val="002667B9"/>
    <w:rsid w:val="00271696"/>
    <w:rsid w:val="00274361"/>
    <w:rsid w:val="002824BF"/>
    <w:rsid w:val="002833C3"/>
    <w:rsid w:val="00285CE5"/>
    <w:rsid w:val="002865E1"/>
    <w:rsid w:val="00295572"/>
    <w:rsid w:val="002B1B47"/>
    <w:rsid w:val="002C265F"/>
    <w:rsid w:val="002C2CE9"/>
    <w:rsid w:val="002D09FE"/>
    <w:rsid w:val="0030365E"/>
    <w:rsid w:val="00315124"/>
    <w:rsid w:val="0036596C"/>
    <w:rsid w:val="003664AD"/>
    <w:rsid w:val="00377208"/>
    <w:rsid w:val="00381894"/>
    <w:rsid w:val="00393D99"/>
    <w:rsid w:val="00393F7A"/>
    <w:rsid w:val="00394557"/>
    <w:rsid w:val="00394602"/>
    <w:rsid w:val="003A5234"/>
    <w:rsid w:val="003A609F"/>
    <w:rsid w:val="003C135C"/>
    <w:rsid w:val="003D22B1"/>
    <w:rsid w:val="003D26BB"/>
    <w:rsid w:val="003E2B6B"/>
    <w:rsid w:val="003E3B02"/>
    <w:rsid w:val="003E5017"/>
    <w:rsid w:val="00417D0A"/>
    <w:rsid w:val="00421C11"/>
    <w:rsid w:val="004304A5"/>
    <w:rsid w:val="004353F9"/>
    <w:rsid w:val="00457B3D"/>
    <w:rsid w:val="00457DFA"/>
    <w:rsid w:val="004640C6"/>
    <w:rsid w:val="00474F34"/>
    <w:rsid w:val="00485F84"/>
    <w:rsid w:val="00490F64"/>
    <w:rsid w:val="004945BF"/>
    <w:rsid w:val="00495388"/>
    <w:rsid w:val="0049695D"/>
    <w:rsid w:val="004A132D"/>
    <w:rsid w:val="004A7311"/>
    <w:rsid w:val="004A7DB4"/>
    <w:rsid w:val="004B1D6C"/>
    <w:rsid w:val="004B3AAF"/>
    <w:rsid w:val="004C0435"/>
    <w:rsid w:val="004C7589"/>
    <w:rsid w:val="004D6C3A"/>
    <w:rsid w:val="00506427"/>
    <w:rsid w:val="00507777"/>
    <w:rsid w:val="0052175A"/>
    <w:rsid w:val="00532282"/>
    <w:rsid w:val="0053270C"/>
    <w:rsid w:val="00534A5B"/>
    <w:rsid w:val="00536F49"/>
    <w:rsid w:val="00542C00"/>
    <w:rsid w:val="005447EC"/>
    <w:rsid w:val="00545A03"/>
    <w:rsid w:val="00562D7F"/>
    <w:rsid w:val="00562D80"/>
    <w:rsid w:val="005754A0"/>
    <w:rsid w:val="00586592"/>
    <w:rsid w:val="005C2886"/>
    <w:rsid w:val="005D0249"/>
    <w:rsid w:val="005F5DD0"/>
    <w:rsid w:val="00611822"/>
    <w:rsid w:val="006171D0"/>
    <w:rsid w:val="00620EED"/>
    <w:rsid w:val="00623552"/>
    <w:rsid w:val="00633466"/>
    <w:rsid w:val="00641F34"/>
    <w:rsid w:val="00642FE1"/>
    <w:rsid w:val="00656577"/>
    <w:rsid w:val="00691800"/>
    <w:rsid w:val="006A2195"/>
    <w:rsid w:val="006A5D63"/>
    <w:rsid w:val="006A7D94"/>
    <w:rsid w:val="006B0689"/>
    <w:rsid w:val="006B07C4"/>
    <w:rsid w:val="006B10E7"/>
    <w:rsid w:val="006B3683"/>
    <w:rsid w:val="006C0625"/>
    <w:rsid w:val="006C0E20"/>
    <w:rsid w:val="006C204E"/>
    <w:rsid w:val="006C3AA2"/>
    <w:rsid w:val="006C4572"/>
    <w:rsid w:val="006C5D3C"/>
    <w:rsid w:val="006D00C7"/>
    <w:rsid w:val="006D2F3B"/>
    <w:rsid w:val="006D6CEF"/>
    <w:rsid w:val="006D6F74"/>
    <w:rsid w:val="006E1A77"/>
    <w:rsid w:val="007208E8"/>
    <w:rsid w:val="007354C3"/>
    <w:rsid w:val="00740043"/>
    <w:rsid w:val="0074080A"/>
    <w:rsid w:val="0074525F"/>
    <w:rsid w:val="00787245"/>
    <w:rsid w:val="0079018E"/>
    <w:rsid w:val="007B7198"/>
    <w:rsid w:val="007C58A2"/>
    <w:rsid w:val="007C7328"/>
    <w:rsid w:val="007D1B64"/>
    <w:rsid w:val="007E384E"/>
    <w:rsid w:val="007F09F6"/>
    <w:rsid w:val="00837C25"/>
    <w:rsid w:val="008512FB"/>
    <w:rsid w:val="008534B9"/>
    <w:rsid w:val="008579CF"/>
    <w:rsid w:val="0087403C"/>
    <w:rsid w:val="00876800"/>
    <w:rsid w:val="008913E2"/>
    <w:rsid w:val="00894B0F"/>
    <w:rsid w:val="00895E8A"/>
    <w:rsid w:val="008A46D3"/>
    <w:rsid w:val="008B0E4B"/>
    <w:rsid w:val="008D13DF"/>
    <w:rsid w:val="008D5BDE"/>
    <w:rsid w:val="008D6066"/>
    <w:rsid w:val="008D6B22"/>
    <w:rsid w:val="008E5985"/>
    <w:rsid w:val="008F210E"/>
    <w:rsid w:val="008F28B1"/>
    <w:rsid w:val="009004AD"/>
    <w:rsid w:val="00901883"/>
    <w:rsid w:val="00903EE8"/>
    <w:rsid w:val="00904A0A"/>
    <w:rsid w:val="00906AE0"/>
    <w:rsid w:val="00911545"/>
    <w:rsid w:val="00913E22"/>
    <w:rsid w:val="00922ADC"/>
    <w:rsid w:val="009356B0"/>
    <w:rsid w:val="009427F5"/>
    <w:rsid w:val="0094395C"/>
    <w:rsid w:val="00964E5C"/>
    <w:rsid w:val="009722D2"/>
    <w:rsid w:val="0097335C"/>
    <w:rsid w:val="0097509A"/>
    <w:rsid w:val="009839C1"/>
    <w:rsid w:val="009C0E3B"/>
    <w:rsid w:val="009C4B49"/>
    <w:rsid w:val="009C55A5"/>
    <w:rsid w:val="009C66D8"/>
    <w:rsid w:val="009E04C2"/>
    <w:rsid w:val="009E396B"/>
    <w:rsid w:val="009E4688"/>
    <w:rsid w:val="009F0D89"/>
    <w:rsid w:val="009F5AA3"/>
    <w:rsid w:val="00A2540C"/>
    <w:rsid w:val="00A33DC2"/>
    <w:rsid w:val="00A34E01"/>
    <w:rsid w:val="00A410D8"/>
    <w:rsid w:val="00A433FD"/>
    <w:rsid w:val="00A440DC"/>
    <w:rsid w:val="00A50660"/>
    <w:rsid w:val="00A53B03"/>
    <w:rsid w:val="00A575AE"/>
    <w:rsid w:val="00A578AF"/>
    <w:rsid w:val="00A7020A"/>
    <w:rsid w:val="00A757AE"/>
    <w:rsid w:val="00A767CA"/>
    <w:rsid w:val="00A779F9"/>
    <w:rsid w:val="00A81E18"/>
    <w:rsid w:val="00A92C15"/>
    <w:rsid w:val="00AA0EA7"/>
    <w:rsid w:val="00AA47D7"/>
    <w:rsid w:val="00AA4AAA"/>
    <w:rsid w:val="00AB5579"/>
    <w:rsid w:val="00AB7A42"/>
    <w:rsid w:val="00AC2011"/>
    <w:rsid w:val="00AD32C6"/>
    <w:rsid w:val="00AD353E"/>
    <w:rsid w:val="00AD4C56"/>
    <w:rsid w:val="00AD4DB0"/>
    <w:rsid w:val="00AE0F70"/>
    <w:rsid w:val="00AE510F"/>
    <w:rsid w:val="00AF2789"/>
    <w:rsid w:val="00B01621"/>
    <w:rsid w:val="00B07F71"/>
    <w:rsid w:val="00B12C4B"/>
    <w:rsid w:val="00B15F16"/>
    <w:rsid w:val="00B22B9E"/>
    <w:rsid w:val="00B3398F"/>
    <w:rsid w:val="00B365B9"/>
    <w:rsid w:val="00B41B5B"/>
    <w:rsid w:val="00B42A18"/>
    <w:rsid w:val="00B467BF"/>
    <w:rsid w:val="00B521CC"/>
    <w:rsid w:val="00B640A1"/>
    <w:rsid w:val="00B777FD"/>
    <w:rsid w:val="00B77933"/>
    <w:rsid w:val="00B9394B"/>
    <w:rsid w:val="00B96BA7"/>
    <w:rsid w:val="00BA1EBF"/>
    <w:rsid w:val="00BB0CEB"/>
    <w:rsid w:val="00BB56D0"/>
    <w:rsid w:val="00BC4F36"/>
    <w:rsid w:val="00BC78BC"/>
    <w:rsid w:val="00BD1735"/>
    <w:rsid w:val="00BD5A8B"/>
    <w:rsid w:val="00BF7D95"/>
    <w:rsid w:val="00C10BD7"/>
    <w:rsid w:val="00C11662"/>
    <w:rsid w:val="00C151D0"/>
    <w:rsid w:val="00C21AB9"/>
    <w:rsid w:val="00C24F72"/>
    <w:rsid w:val="00C33D2F"/>
    <w:rsid w:val="00C343F1"/>
    <w:rsid w:val="00C419B3"/>
    <w:rsid w:val="00C6054F"/>
    <w:rsid w:val="00C61F72"/>
    <w:rsid w:val="00C64C82"/>
    <w:rsid w:val="00C706E3"/>
    <w:rsid w:val="00C7391D"/>
    <w:rsid w:val="00C7636A"/>
    <w:rsid w:val="00C82C5E"/>
    <w:rsid w:val="00CB0996"/>
    <w:rsid w:val="00CC3570"/>
    <w:rsid w:val="00CC6240"/>
    <w:rsid w:val="00CD5625"/>
    <w:rsid w:val="00CD7BE3"/>
    <w:rsid w:val="00CE40D8"/>
    <w:rsid w:val="00D1642E"/>
    <w:rsid w:val="00D16C39"/>
    <w:rsid w:val="00D17090"/>
    <w:rsid w:val="00D327E2"/>
    <w:rsid w:val="00D3281D"/>
    <w:rsid w:val="00D41F21"/>
    <w:rsid w:val="00D52D69"/>
    <w:rsid w:val="00D555A6"/>
    <w:rsid w:val="00D56F0D"/>
    <w:rsid w:val="00D630BD"/>
    <w:rsid w:val="00D6622A"/>
    <w:rsid w:val="00D764C1"/>
    <w:rsid w:val="00D921CB"/>
    <w:rsid w:val="00D94895"/>
    <w:rsid w:val="00D970CE"/>
    <w:rsid w:val="00DA0475"/>
    <w:rsid w:val="00DA6AB6"/>
    <w:rsid w:val="00DB497F"/>
    <w:rsid w:val="00DC14FA"/>
    <w:rsid w:val="00DC4D2D"/>
    <w:rsid w:val="00DD031B"/>
    <w:rsid w:val="00DD571A"/>
    <w:rsid w:val="00DE6C38"/>
    <w:rsid w:val="00DF3909"/>
    <w:rsid w:val="00E13126"/>
    <w:rsid w:val="00E17CA0"/>
    <w:rsid w:val="00E21835"/>
    <w:rsid w:val="00E402D5"/>
    <w:rsid w:val="00E50112"/>
    <w:rsid w:val="00E74BC4"/>
    <w:rsid w:val="00E76A32"/>
    <w:rsid w:val="00E814BF"/>
    <w:rsid w:val="00E9422F"/>
    <w:rsid w:val="00EA42A6"/>
    <w:rsid w:val="00EC149B"/>
    <w:rsid w:val="00EC2841"/>
    <w:rsid w:val="00ED079F"/>
    <w:rsid w:val="00ED3001"/>
    <w:rsid w:val="00ED4C9D"/>
    <w:rsid w:val="00ED76B8"/>
    <w:rsid w:val="00ED7B8D"/>
    <w:rsid w:val="00EE0C00"/>
    <w:rsid w:val="00EF3083"/>
    <w:rsid w:val="00F00079"/>
    <w:rsid w:val="00F00E50"/>
    <w:rsid w:val="00F0794A"/>
    <w:rsid w:val="00F212F3"/>
    <w:rsid w:val="00F26E51"/>
    <w:rsid w:val="00F32E73"/>
    <w:rsid w:val="00F33CA3"/>
    <w:rsid w:val="00F427A2"/>
    <w:rsid w:val="00F45EAC"/>
    <w:rsid w:val="00F4785E"/>
    <w:rsid w:val="00F5086C"/>
    <w:rsid w:val="00F5425C"/>
    <w:rsid w:val="00F62F1D"/>
    <w:rsid w:val="00F63C08"/>
    <w:rsid w:val="00F66442"/>
    <w:rsid w:val="00F73D8F"/>
    <w:rsid w:val="00F810F3"/>
    <w:rsid w:val="00F921AD"/>
    <w:rsid w:val="00F941F4"/>
    <w:rsid w:val="00F9483F"/>
    <w:rsid w:val="00FB08A4"/>
    <w:rsid w:val="00FB51E4"/>
    <w:rsid w:val="00FE149A"/>
    <w:rsid w:val="00FE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B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BA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BA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BA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B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BA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BA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BA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79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27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1334</properties:Words>
  <properties:Characters>7599</properties:Characters>
  <properties:Lines>346</properties:Lines>
  <properties:Paragraphs>235</properties:Paragraphs>
  <properties:TotalTime>457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Valentina Gabud</cp:lastModifiedBy>
  <dcterms:modified xmlns:xsi="http://www.w3.org/2001/XMLSchema-instance" xsi:type="dcterms:W3CDTF">2019-02-05T12:25:00Z</dcterms:modified>
  <cp:revision>341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St-4664/2016-142 / Podnesak - Izvješće stečajnog upravitelja (O20 Izvješće stečajnoga upravitelja o tijeku stečajnoga postupka i o stanju stečajne mase (čl. 89. st. 2. SZ) - AUTO TIM_3.docx)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