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a940" w14:paraId="9cfa94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F30C3">
        <w:t>3556</w:t>
      </w:r>
      <w:r>
        <w:t>/2015</w:t>
      </w:r>
      <w:r w:rsidR="00957027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8C223C" w:rsidRPr="008C223C">
        <w:t>ALGON d.o.o., Cvijete Zuzorić 31, Zagreb, OIB: 85958706293</w:t>
      </w:r>
      <w:r>
        <w:t xml:space="preserve">, dana  </w:t>
      </w:r>
      <w:r w:rsidR="008C223C">
        <w:t>21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8C223C" w:rsidRPr="008C223C">
        <w:t>ALGON d.o.o., Cvijete Zuzorić 31, Zagreb, OIB: 85958706293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8C223C">
        <w:t>21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D70501">
        <w:t xml:space="preserve"> </w:t>
      </w:r>
      <w:r w:rsidR="00D70501" w:rsidRPr="00D70501">
        <w:t>ANĐELKO STANKUS iz Jalkovca, Braće Radića 20, OIB:11168088853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6D6497" w:rsidRPr="006D6497">
        <w:t>ALGON d.o.o., Cvijete Zuzorić 31, Zagreb, OIB: 85958706293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6D6497">
        <w:t xml:space="preserve"> 21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5702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957027" w:rsidP="00957027" w:rsidR="00957027">
      <w:pPr>
        <w:pStyle w:val="Bezproreda"/>
        <w:jc w:val="right"/>
      </w:pPr>
      <w:r>
        <w:t>Za točnost otpravka-ovlašteni službenik:</w:t>
      </w:r>
    </w:p>
    <w:p w:rsidRDefault="00957027" w:rsidP="00957027" w:rsidR="00957027">
      <w:pPr>
        <w:pStyle w:val="Bezproreda"/>
        <w:jc w:val="right"/>
      </w:pPr>
      <w:r>
        <w:t xml:space="preserve">Tanja Štraubert </w:t>
      </w:r>
    </w:p>
    <w:p w:rsidRDefault="001B22F8" w:rsidP="00957027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5CB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CF30C3" w:rsidRPr="00CF30C3">
          <w:t>3556/2015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96C5E"/>
    <w:rsid w:val="001B22F8"/>
    <w:rsid w:val="003A3366"/>
    <w:rsid w:val="0049110A"/>
    <w:rsid w:val="004E266D"/>
    <w:rsid w:val="00677951"/>
    <w:rsid w:val="006D6497"/>
    <w:rsid w:val="008C223C"/>
    <w:rsid w:val="00957027"/>
    <w:rsid w:val="00A645CB"/>
    <w:rsid w:val="00AA7B27"/>
    <w:rsid w:val="00AE11D4"/>
    <w:rsid w:val="00BC1874"/>
    <w:rsid w:val="00C136F3"/>
    <w:rsid w:val="00CF30C3"/>
    <w:rsid w:val="00D70501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57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57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3556</izvorni_sadrzaj>
    <derivirana_varijabla naziv="DomainObject.Predmet.Broj_1">3556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St-3556/2015</izvorni_sadrzaj>
    <derivirana_varijabla naziv="DomainObject.Predmet.OznakaBroj_1">St-3556/2015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ALGON d.o.o. zastupanog po punomoćniku Nenad Radek</izvorni_sadrzaj>
    <derivirana_varijabla naziv="DomainObject.Predmet.ProtustrankaFormated_1">  ALGON d.o.o. zastupanog po punomoćniku Nenad Radek</derivirana_varijabla>
  </DomainObject.Predmet.ProtustrankaFormated>
  <DomainObject.Predmet.ProtustrankaFormatedOIB>
    <izvorni_sadrzaj>  ALGON d.o.o., OIB 85958706293 zastupanog po punomoćniku Nenad Radek</izvorni_sadrzaj>
    <derivirana_varijabla naziv="DomainObject.Predmet.ProtustrankaFormatedOIB_1">  ALGON d.o.o., OIB 85958706293 zastupanog po punomoćniku Nenad Radek</derivirana_varijabla>
  </DomainObject.Predmet.ProtustrankaFormatedOIB>
  <DomainObject.Predmet.ProtustrankaFormatedWithAdress>
    <izvorni_sadrzaj> ALGON d.o.o., Cvijete Zuzorić 31, 10000 Zagreb zastupanog po punomoćniku Nenad Radek</izvorni_sadrzaj>
    <derivirana_varijabla naziv="DomainObject.Predmet.ProtustrankaFormatedWithAdress_1"> ALGON d.o.o., Cvijete Zuzorić 31, 10000 Zagreb zastupanog po punomoćniku Nenad Radek</derivirana_varijabla>
  </DomainObject.Predmet.ProtustrankaFormatedWithAdress>
  <DomainObject.Predmet.ProtustrankaFormatedWithAdressOIB>
    <izvorni_sadrzaj> ALGON d.o.o., OIB 85958706293, Cvijete Zuzorić 31, 10000 Zagreb zastupanog po punomoćniku Nenad Radek</izvorni_sadrzaj>
    <derivirana_varijabla naziv="DomainObject.Predmet.ProtustrankaFormatedWithAdressOIB_1"> ALGON d.o.o., OIB 85958706293, Cvijete Zuzorić 31, 10000 Zagreb zastupanog po punomoćniku Nenad Radek</derivirana_varijabla>
  </DomainObject.Predmet.ProtustrankaFormatedWithAdressOIB>
  <DomainObject.Predmet.ProtustrankaWithAdress>
    <izvorni_sadrzaj>ALGON d.o.o. Cvijete Zuzorić 31, 10000 Zagreb</izvorni_sadrzaj>
    <derivirana_varijabla naziv="DomainObject.Predmet.ProtustrankaWithAdress_1">ALGON d.o.o. Cvijete Zuzorić 31, 10000 Zagreb</derivirana_varijabla>
  </DomainObject.Predmet.ProtustrankaWithAdress>
  <DomainObject.Predmet.ProtustrankaWithAdressOIB>
    <izvorni_sadrzaj>ALGON d.o.o., OIB 85958706293, Cvijete Zuzorić 31, 10000 Zagreb</izvorni_sadrzaj>
    <derivirana_varijabla naziv="DomainObject.Predmet.ProtustrankaWithAdressOIB_1">ALGON d.o.o., OIB 85958706293, Cvijete Zuzorić 31, 10000 Zagreb</derivirana_varijabla>
  </DomainObject.Predmet.ProtustrankaWithAdressOIB>
  <DomainObject.Predmet.ProtustrankaNazivFormated>
    <izvorni_sadrzaj>ALGON d.o.o.</izvorni_sadrzaj>
    <derivirana_varijabla naziv="DomainObject.Predmet.ProtustrankaNazivFormated_1">ALGON d.o.o.</derivirana_varijabla>
  </DomainObject.Predmet.ProtustrankaNazivFormated>
  <DomainObject.Predmet.ProtustrankaNazivFormatedOIB>
    <izvorni_sadrzaj>ALGON d.o.o., OIB 85958706293</izvorni_sadrzaj>
    <derivirana_varijabla naziv="DomainObject.Predmet.ProtustrankaNazivFormatedOIB_1">ALGON d.o.o., OIB 85958706293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ALGON d.o.o. zastupanog po punomoćniku Nenad Radek</item>
    </izvorni_sadrzaj>
    <derivirana_varijabla naziv="DomainObject.Predmet.ProtuStrankaListFormated_1">
      <item>ALGON d.o.o. zastupanog po punomoćniku Nenad Radek</item>
    </derivirana_varijabla>
  </DomainObject.Predmet.ProtuStrankaListFormated>
  <DomainObject.Predmet.ProtuStrankaListFormatedOIB>
    <izvorni_sadrzaj>
      <item>ALGON d.o.o., OIB 85958706293 zastupanog po punomoćniku Nenad Radek</item>
    </izvorni_sadrzaj>
    <derivirana_varijabla naziv="DomainObject.Predmet.ProtuStrankaListFormatedOIB_1">
      <item>ALGON d.o.o., OIB 85958706293 zastupanog po punomoćniku Nenad Radek</item>
    </derivirana_varijabla>
  </DomainObject.Predmet.ProtuStrankaListFormatedOIB>
  <DomainObject.Predmet.ProtuStrankaListFormatedWithAdress>
    <izvorni_sadrzaj>
      <item>ALGON d.o.o., Cvijete Zuzorić 31, 10000 Zagreb zastupanog po punomoćniku Nenad Radek</item>
    </izvorni_sadrzaj>
    <derivirana_varijabla naziv="DomainObject.Predmet.ProtuStrankaListFormatedWithAdress_1">
      <item>ALGON d.o.o., Cvijete Zuzorić 31, 10000 Zagreb zastupanog po punomoćniku Nenad Radek</item>
    </derivirana_varijabla>
  </DomainObject.Predmet.ProtuStrankaListFormatedWithAdress>
  <DomainObject.Predmet.ProtuStrankaListFormatedWithAdressOIB>
    <izvorni_sadrzaj>
      <item>ALGON d.o.o., OIB 85958706293, Cvijete Zuzorić 31, 10000 Zagreb zastupanog po punomoćniku Nenad Radek</item>
    </izvorni_sadrzaj>
    <derivirana_varijabla naziv="DomainObject.Predmet.ProtuStrankaListFormatedWithAdressOIB_1">
      <item>ALGON d.o.o., OIB 85958706293, Cvijete Zuzorić 31, 10000 Zagreb zastupanog po punomoćniku Nenad Radek</item>
    </derivirana_varijabla>
  </DomainObject.Predmet.ProtuStrankaListFormatedWithAdressOIB>
  <DomainObject.Predmet.ProtuStrankaListNazivFormated>
    <izvorni_sadrzaj>
      <item>ALGON d.o.o.</item>
    </izvorni_sadrzaj>
    <derivirana_varijabla naziv="DomainObject.Predmet.ProtuStrankaListNazivFormated_1">
      <item>ALGON d.o.o.</item>
    </derivirana_varijabla>
  </DomainObject.Predmet.ProtuStrankaListNazivFormated>
  <DomainObject.Predmet.ProtuStrankaListNazivFormatedOIB>
    <izvorni_sadrzaj>
      <item>ALGON d.o.o., OIB 85958706293</item>
    </izvorni_sadrzaj>
    <derivirana_varijabla naziv="DomainObject.Predmet.ProtuStrankaListNazivFormatedOIB_1">
      <item>ALGON d.o.o., OIB 85958706293</item>
    </derivirana_varijabla>
  </DomainObject.Predmet.ProtuStrankaListNazivFormatedOIB>
  <DomainObject.Predmet.OstaliListFormated>
    <izvorni_sadrzaj>
      <item>Nenad Radek punomoćnik sudionika u postupku ALGON d.o.o.</item>
      <item>Anđelko Stankus</item>
    </izvorni_sadrzaj>
    <derivirana_varijabla naziv="DomainObject.Predmet.OstaliListFormated_1">
      <item>Nenad Radek punomoćnik sudionika u postupku ALGON d.o.o.</item>
      <item>Anđelko Stankus</item>
    </derivirana_varijabla>
  </DomainObject.Predmet.OstaliListFormated>
  <DomainObject.Predmet.OstaliListFormatedOIB>
    <izvorni_sadrzaj>
      <item>Nenad Radek, OIB 28819674129 punomoćnik sudionika u postupku ALGON d.o.o.</item>
      <item>Anđelko Stankus, OIB 11168088853</item>
    </izvorni_sadrzaj>
    <derivirana_varijabla naziv="DomainObject.Predmet.OstaliListFormatedOIB_1">
      <item>Nenad Radek, OIB 28819674129 punomoćnik sudionika u postupku ALGON d.o.o.</item>
      <item>Anđelko Stankus, OIB 11168088853</item>
    </derivirana_varijabla>
  </DomainObject.Predmet.OstaliListFormatedOIB>
  <DomainObject.Predmet.OstaliListFormatedWithAdress>
    <izvorni_sadrzaj>
      <item>Nenad Radek, Braslovje 21g, 10430 Braslovje punomoćnik sudionika u postupku ALGON d.o.o.</item>
      <item>Anđelko Stankus, Braće Radića 20, 42000 Jalkovec</item>
    </izvorni_sadrzaj>
    <derivirana_varijabla naziv="DomainObject.Predmet.OstaliListFormatedWithAdress_1">
      <item>Nenad Radek, Braslovje 21g, 10430 Braslovje punomoćnik sudionika u postupku ALGON d.o.o.</item>
      <item>Anđelko Stankus, Braće Radića 20, 42000 Jalkovec</item>
    </derivirana_varijabla>
  </DomainObject.Predmet.OstaliListFormatedWithAdress>
  <DomainObject.Predmet.OstaliListFormatedWithAdressOIB>
    <izvorni_sadrzaj>
      <item>Nenad Radek, OIB 28819674129, Braslovje 21g, 10430 Braslovje punomoćnik sudionika u postupku ALGON d.o.o.</item>
      <item>Anđelko Stankus, OIB 11168088853, Braće Radića 20, 42000 Jalkovec</item>
    </izvorni_sadrzaj>
    <derivirana_varijabla naziv="DomainObject.Predmet.OstaliListFormatedWithAdressOIB_1">
      <item>Nenad Radek, OIB 28819674129, Braslovje 21g, 10430 Braslovje punomoćnik sudionika u postupku ALGON d.o.o.</item>
      <item>Anđelko Stankus, OIB 11168088853, Braće Radića 20, 42000 Jalkovec</item>
    </derivirana_varijabla>
  </DomainObject.Predmet.OstaliListFormatedWithAdressOIB>
  <DomainObject.Predmet.OstaliListNazivFormated>
    <izvorni_sadrzaj>
      <item>Nenad Radek</item>
      <item>Anđelko Stankus</item>
    </izvorni_sadrzaj>
    <derivirana_varijabla naziv="DomainObject.Predmet.OstaliListNazivFormated_1">
      <item>Nenad Radek</item>
      <item>Anđelko Stankus</item>
    </derivirana_varijabla>
  </DomainObject.Predmet.OstaliListNazivFormated>
  <DomainObject.Predmet.OstaliListNazivFormatedOIB>
    <izvorni_sadrzaj>
      <item>Nenad Radek, OIB 28819674129</item>
      <item>Anđelko Stankus, OIB 11168088853</item>
    </izvorni_sadrzaj>
    <derivirana_varijabla naziv="DomainObject.Predmet.OstaliListNazivFormatedOIB_1">
      <item>Nenad Radek, OIB 28819674129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ALGON d.o.o.</izvorni_sadrzaj>
    <derivirana_varijabla naziv="DomainObject.Predmet.ProtustrankaIDrugi_1">ALGON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ALGON d.o.o., OIB 85958706293, Cvijete Zuzorić 31, 10000 Zagreb</izvorni_sadrzaj>
    <derivirana_varijabla naziv="DomainObject.Predmet.ProtustrankaIDrugiAdressOIB_1">ALGON d.o.o., OIB 85958706293, Cvijete Zuzorić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ALGON d.o.o.</item>
      <item>Nenad Radek</item>
      <item>Anđelko Stankus</item>
    </izvorni_sadrzaj>
    <derivirana_varijabla naziv="DomainObject.Predmet.SudioniciListNaziv_1">
      <item>FINA Regionalni centar Zagreb</item>
      <item>ALGON d.o.o.</item>
      <item>Nenad Radek</item>
      <item>Anđelko Stankus</item>
    </derivirana_varijabla>
  </DomainObject.Predmet.SudioniciListNaziv>
  <DomainObject.Predmet.SudioniciListAdressOIB>
    <izvorni_sadrzaj>
      <item>FINA Regionalni centar Zagreb, OIB 85821130368, Trg svibanjskih žrtava 1995. 1,10000 Zagreb</item>
      <item>ALGON d.o.o., OIB 85958706293, Cvijete Zuzorić 31,10000 Zagreb</item>
      <item>Nenad Radek, OIB 28819674129, Braslovje 21g,10430 Braslovje</item>
      <item>Anđelko Stankus, OIB 11168088853, Braće Radića 20,42000 Jalkovec</item>
    </izvorni_sadrzaj>
    <derivirana_varijabla naziv="DomainObject.Predmet.SudioniciListAdressOIB_1">
      <item>FINA Regionalni centar Zagreb, OIB 85821130368, Trg svibanjskih žrtava 1995. 1,10000 Zagreb</item>
      <item>ALGON d.o.o., OIB 85958706293, Cvijete Zuzorić 31,10000 Zagreb</item>
      <item>Nenad Radek, OIB 28819674129, Braslovje 21g,10430 Braslovje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85958706293</item>
      <item>, OIB 28819674129</item>
      <item>, OIB 11168088853</item>
    </izvorni_sadrzaj>
    <derivirana_varijabla naziv="DomainObject.Predmet.SudioniciListNazivOIB_1">
      <item>, OIB 85821130368</item>
      <item>, OIB 85958706293</item>
      <item>, OIB 28819674129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1978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2016-04-21T08:54:00Z</dcterms:created>
  <dc:creator>Sandra Rotar Vogrin</dc:creator>
  <cp:lastModifiedBy>Tanja Štraubert</cp:lastModifiedBy>
  <cp:lastPrinted>2016-04-21T09:02:00Z</cp:lastPrinted>
  <dcterms:modified xmlns:xsi="http://www.w3.org/2001/XMLSchema-instance" xsi:type="dcterms:W3CDTF">2016-04-21T09:02:00Z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