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83aba" w14:paraId="d083aba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AE03F8">
        <w:t>632</w:t>
      </w:r>
      <w:r w:rsidRPr="00151FF0">
        <w:t>/1</w:t>
      </w:r>
      <w:r w:rsidR="002B503C">
        <w:t>6</w:t>
      </w:r>
      <w:r w:rsidRPr="00151FF0">
        <w:t>-</w:t>
      </w:r>
      <w:r w:rsidR="002B503C">
        <w:t>1</w:t>
      </w:r>
      <w:r w:rsidR="00AE03F8">
        <w:t>8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AE03F8" w:rsidRPr="00AE03F8">
        <w:t>MA-TEO-PLIN jednostavno društvo s ograničenom odgovornošću za prijevoz i usluge, Osijek, Svilajska 6, MBS 030131889, OIB 36477128919</w:t>
      </w:r>
      <w:r w:rsidRPr="00655274">
        <w:t xml:space="preserve">, dana </w:t>
      </w:r>
      <w:r w:rsidR="002B503C">
        <w:t>6</w:t>
      </w:r>
      <w:r w:rsidRPr="00655274">
        <w:t xml:space="preserve">. </w:t>
      </w:r>
      <w:r w:rsidR="002B503C">
        <w:t>sr</w:t>
      </w:r>
      <w:r w:rsidR="009502E3">
        <w:t>p</w:t>
      </w:r>
      <w:r>
        <w:t>nja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4D62CD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376301" w:rsidRPr="00376301">
        <w:t>Vink</w:t>
      </w:r>
      <w:r w:rsidR="00376301">
        <w:t>u</w:t>
      </w:r>
      <w:r w:rsidR="00376301" w:rsidRPr="00376301">
        <w:t xml:space="preserve"> Ljubičić, Osijek, Orljavska 4a, OIB 91327367435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4D62CD" w:rsidRPr="004D62CD">
        <w:t>MA-TEO-PLIN jednostavno društvo s ograničenom odgovornošću za prijevoz i usluge, Osijek, Svilajska 6, MBS 030131889, OIB 36477128919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4D62CD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376301">
        <w:t xml:space="preserve"> broj HR 1523600003115309524 kod Zagrebačke </w:t>
      </w:r>
      <w:r w:rsidR="00777235">
        <w:t>banke d.d. Zagreb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4D62CD" w:rsidR="00E26734">
      <w:pPr>
        <w:pStyle w:val="Tijeloteksta"/>
        <w:numPr>
          <w:ilvl w:val="0"/>
          <w:numId w:val="1"/>
        </w:numPr>
      </w:pPr>
      <w:r>
        <w:t xml:space="preserve">Nalaže se računovodstvu ovoga suda da </w:t>
      </w:r>
      <w:r w:rsidR="004D62CD">
        <w:t xml:space="preserve">iz </w:t>
      </w:r>
      <w:r w:rsidR="004D62CD" w:rsidRPr="004D62CD">
        <w:t>Fond</w:t>
      </w:r>
      <w:r w:rsidR="004D62CD">
        <w:t>a</w:t>
      </w:r>
      <w:r w:rsidR="004D62CD" w:rsidRPr="004D62CD">
        <w:t xml:space="preserve"> za namirenje troškova stečajnog postupka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C63034">
        <w:t>632</w:t>
      </w:r>
      <w:r w:rsidR="009B0F1B">
        <w:t>/</w:t>
      </w:r>
      <w:r w:rsidR="00FE5A6E">
        <w:t>1</w:t>
      </w:r>
      <w:r w:rsidR="001B325D">
        <w:t>6</w:t>
      </w:r>
      <w:r w:rsidR="009B0F1B">
        <w:t>-</w:t>
      </w:r>
      <w:r w:rsidR="00C63034">
        <w:t>10</w:t>
      </w:r>
      <w:r w:rsidR="009B0F1B">
        <w:t xml:space="preserve"> od </w:t>
      </w:r>
      <w:r w:rsidR="001B325D">
        <w:t>3</w:t>
      </w:r>
      <w:r w:rsidR="009B0F1B">
        <w:t>.</w:t>
      </w:r>
      <w:r w:rsidR="00D3098C">
        <w:t>0</w:t>
      </w:r>
      <w:r w:rsidR="001B325D">
        <w:t>5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F67FE9">
        <w:t>Vinko Ljubičić</w:t>
      </w:r>
      <w:r w:rsidR="005606B3">
        <w:t xml:space="preserve"> iz </w:t>
      </w:r>
      <w:r w:rsidR="000128AD">
        <w:t>Osijek</w:t>
      </w:r>
      <w:r w:rsidR="005606B3">
        <w:t>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F67FE9">
        <w:t>8</w:t>
      </w:r>
      <w:r w:rsidR="00D23353">
        <w:t>.0</w:t>
      </w:r>
      <w:r w:rsidR="00E22748">
        <w:t>6</w:t>
      </w:r>
      <w:r w:rsidR="00D23353">
        <w:t xml:space="preserve">.2016.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F67FE9">
        <w:t>6</w:t>
      </w:r>
      <w:r w:rsidRPr="008D4802">
        <w:t xml:space="preserve">. </w:t>
      </w:r>
      <w:r w:rsidR="00F67FE9">
        <w:t>sr</w:t>
      </w:r>
      <w:r w:rsidR="0080559F">
        <w:t>p</w:t>
      </w:r>
      <w:r w:rsidR="006C0E18">
        <w:t>nja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67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AE03F8" w:rsidRPr="00AE03F8">
      <w:t>14 St-632/16-18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325D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B503C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76301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D62CD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235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03F8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63034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467FB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67FE9"/>
    <w:rsid w:val="00F708F4"/>
    <w:rsid w:val="00F8189B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67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7F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7F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7F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7F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67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7F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7F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7F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7F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MA-TEO-PLIN jednostavno društvo s ograničenom odgovornošću za prijevoz  i usluge</izvorni_sadrzaj>
    <derivirana_varijabla naziv="DomainObject.Predmet.ProtustrankaFormated_1">  MA-TEO-PLIN jednostavno društvo s ograničenom odgovornošću za prijevoz  i usluge</derivirana_varijabla>
  </DomainObject.Predmet.ProtustrankaFormated>
  <DomainObject.Predmet.ProtustrankaFormatedOIB>
    <izvorni_sadrzaj>  MA-TEO-PLIN jednostavno društvo s ograničenom odgovornošću za prijevoz  i usluge, OIB 36477128919</izvorni_sadrzaj>
    <derivirana_varijabla naziv="DomainObject.Predmet.ProtustrankaFormatedOIB_1">  MA-TEO-PLIN jednostavno društvo s ograničenom odgovornošću za prijevoz  i usluge, OIB 36477128919</derivirana_varijabla>
  </DomainObject.Predmet.ProtustrankaFormatedOIB>
  <DomainObject.Predmet.ProtustrankaFormatedWithAdress>
    <izvorni_sadrzaj> MA-TEO-PLIN jednostavno društvo s ograničenom odgovornošću za prijevoz  i usluge, Svilajska 6, 31000 Osijek</izvorni_sadrzaj>
    <derivirana_varijabla naziv="DomainObject.Predmet.ProtustrankaFormatedWithAdress_1"> MA-TEO-PLIN jednostavno društvo s ograničenom odgovornošću za prijevoz  i usluge, Svilajska 6, 31000 Osijek</derivirana_varijabla>
  </DomainObject.Predmet.ProtustrankaFormatedWithAdress>
  <DomainObject.Predmet.ProtustrankaFormatedWithAdressOIB>
    <izvorni_sadrzaj> MA-TEO-PLIN jednostavno društvo s ograničenom odgovornošću za prijevoz  i usluge, OIB 36477128919, Svilajska 6, 31000 Osijek</izvorni_sadrzaj>
    <derivirana_varijabla naziv="DomainObject.Predmet.ProtustrankaFormatedWithAdressOIB_1"> MA-TEO-PLIN jednostavno društvo s ograničenom odgovornošću za prijevoz  i usluge, OIB 36477128919, Svilajska 6, 31000 Osijek</derivirana_varijabla>
  </DomainObject.Predmet.ProtustrankaFormatedWithAdressOIB>
  <DomainObject.Predmet.ProtustrankaWithAdress>
    <izvorni_sadrzaj>MA-TEO-PLIN jednostavno društvo s ograničenom odgovornošću za prijevoz  i usluge Svilajska 6, 31000 Osijek</izvorni_sadrzaj>
    <derivirana_varijabla naziv="DomainObject.Predmet.ProtustrankaWithAdress_1">MA-TEO-PLIN jednostavno društvo s ograničenom odgovornošću za prijevoz  i usluge Svilajska 6, 31000 Osijek</derivirana_varijabla>
  </DomainObject.Predmet.ProtustrankaWithAdress>
  <DomainObject.Predmet.ProtustrankaWithAdressOIB>
    <izvorni_sadrzaj>MA-TEO-PLIN jednostavno društvo s ograničenom odgovornošću za prijevoz  i usluge, OIB 36477128919, Svilajska 6, 31000 Osijek</izvorni_sadrzaj>
    <derivirana_varijabla naziv="DomainObject.Predmet.ProtustrankaWithAdressOIB_1">MA-TEO-PLIN jednostavno društvo s ograničenom odgovornošću za prijevoz  i usluge, OIB 36477128919, Svilajska 6, 31000 Osijek</derivirana_varijabla>
  </DomainObject.Predmet.ProtustrankaWithAdressOIB>
  <DomainObject.Predmet.ProtustrankaNazivFormated>
    <izvorni_sadrzaj>MA-TEO-PLIN jednostavno društvo s ograničenom odgovornošću za prijevoz  i usluge</izvorni_sadrzaj>
    <derivirana_varijabla naziv="DomainObject.Predmet.ProtustrankaNazivFormated_1">MA-TEO-PLIN jednostavno društvo s ograničenom odgovornošću za prijevoz  i usluge</derivirana_varijabla>
  </DomainObject.Predmet.ProtustrankaNazivFormated>
  <DomainObject.Predmet.ProtustrankaNazivFormatedOIB>
    <izvorni_sadrzaj>MA-TEO-PLIN jednostavno društvo s ograničenom odgovornošću za prijevoz  i usluge, OIB 36477128919</izvorni_sadrzaj>
    <derivirana_varijabla naziv="DomainObject.Predmet.ProtustrankaNazivFormatedOIB_1">MA-TEO-PLIN jednostavno društvo s ograničenom odgovornošću za prijevoz  i usluge, OIB 36477128919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MA-TEO-PLIN jednostavno društvo s ograničenom odgovornošću za prijevoz  i usluge</item>
    </izvorni_sadrzaj>
    <derivirana_varijabla naziv="DomainObject.Predmet.ProtuStrankaListFormated_1">
      <item>MA-TEO-PLIN jednostavno društvo s ograničenom odgovornošću za prijevoz  i usluge</item>
    </derivirana_varijabla>
  </DomainObject.Predmet.ProtuStrankaListFormated>
  <DomainObject.Predmet.ProtuStrankaListFormatedOIB>
    <izvorni_sadrzaj>
      <item>MA-TEO-PLIN jednostavno društvo s ograničenom odgovornošću za prijevoz  i usluge, OIB 36477128919</item>
    </izvorni_sadrzaj>
    <derivirana_varijabla naziv="DomainObject.Predmet.ProtuStrankaListFormatedOIB_1">
      <item>MA-TEO-PLIN jednostavno društvo s ograničenom odgovornošću za prijevoz  i usluge, OIB 36477128919</item>
    </derivirana_varijabla>
  </DomainObject.Predmet.ProtuStrankaListFormatedOIB>
  <DomainObject.Predmet.ProtuStrankaListFormatedWithAdress>
    <izvorni_sadrzaj>
      <item>MA-TEO-PLIN jednostavno društvo s ograničenom odgovornošću za prijevoz  i usluge, Svilajska 6, 31000 Osijek</item>
    </izvorni_sadrzaj>
    <derivirana_varijabla naziv="DomainObject.Predmet.ProtuStrankaListFormatedWithAdress_1">
      <item>MA-TEO-PLIN jednostavno društvo s ograničenom odgovornošću za prijevoz  i usluge, Svilajska 6, 31000 Osijek</item>
    </derivirana_varijabla>
  </DomainObject.Predmet.ProtuStrankaListFormatedWithAdress>
  <DomainObject.Predmet.ProtuStrankaListFormatedWithAdressOIB>
    <izvorni_sadrzaj>
      <item>MA-TEO-PLIN jednostavno društvo s ograničenom odgovornošću za prijevoz  i usluge, OIB 36477128919, Svilajska 6, 31000 Osijek</item>
    </izvorni_sadrzaj>
    <derivirana_varijabla naziv="DomainObject.Predmet.ProtuStrankaListFormatedWithAdressOIB_1">
      <item>MA-TEO-PLIN jednostavno društvo s ograničenom odgovornošću za prijevoz  i usluge, OIB 36477128919, Svilajska 6, 31000 Osijek</item>
    </derivirana_varijabla>
  </DomainObject.Predmet.ProtuStrankaListFormatedWithAdressOIB>
  <DomainObject.Predmet.ProtuStrankaListNazivFormated>
    <izvorni_sadrzaj>
      <item>MA-TEO-PLIN jednostavno društvo s ograničenom odgovornošću za prijevoz  i usluge</item>
    </izvorni_sadrzaj>
    <derivirana_varijabla naziv="DomainObject.Predmet.ProtuStrankaListNazivFormated_1">
      <item>MA-TEO-PLIN jednostavno društvo s ograničenom odgovornošću za prijevoz  i usluge</item>
    </derivirana_varijabla>
  </DomainObject.Predmet.ProtuStrankaListNazivFormated>
  <DomainObject.Predmet.ProtuStrankaListNazivFormatedOIB>
    <izvorni_sadrzaj>
      <item>MA-TEO-PLIN jednostavno društvo s ograničenom odgovornošću za prijevoz  i usluge, OIB 36477128919</item>
    </izvorni_sadrzaj>
    <derivirana_varijabla naziv="DomainObject.Predmet.ProtuStrankaListNazivFormatedOIB_1">
      <item>MA-TEO-PLIN jednostavno društvo s ograničenom odgovornošću za prijevoz  i usluge, OIB 36477128919</item>
    </derivirana_varijabla>
  </DomainObject.Predmet.ProtuStrankaListNazivFormatedOIB>
  <DomainObject.Predmet.OstaliListFormated>
    <izvorni_sadrzaj>
      <item>ŽDO GUO Osijek</item>
      <item>Vinko Ljubičić</item>
      <item>Josip Bošnjak</item>
    </izvorni_sadrzaj>
    <derivirana_varijabla naziv="DomainObject.Predmet.OstaliListFormated_1">
      <item>ŽDO GUO Osijek</item>
      <item>Vinko Ljubičić</item>
      <item>Josip Bošnjak</item>
    </derivirana_varijabla>
  </DomainObject.Predmet.OstaliListFormated>
  <DomainObject.Predmet.OstaliListFormatedOIB>
    <izvorni_sadrzaj>
      <item>ŽDO GUO Osijek</item>
      <item>Vinko Ljubičić, OIB 91327367435</item>
      <item>Josip Bošnjak, OIB 54444876894</item>
    </izvorni_sadrzaj>
    <derivirana_varijabla naziv="DomainObject.Predmet.OstaliListFormatedOIB_1">
      <item>ŽDO GUO Osijek</item>
      <item>Vinko Ljubičić, OIB 91327367435</item>
      <item>Josip Bošnjak, OIB 54444876894</item>
    </derivirana_varijabla>
  </DomainObject.Predmet.OstaliListFormatedOIB>
  <DomainObject.Predmet.OstaliListFormatedWithAdress>
    <izvorni_sadrzaj>
      <item>ŽDO GUO Osijek</item>
      <item>Vinko Ljubičić, Orljavska 4a, 31000 Osijek</item>
      <item>Josip Bošnjak, Svilajska 6, 31000 Osijek</item>
    </izvorni_sadrzaj>
    <derivirana_varijabla naziv="DomainObject.Predmet.OstaliListFormatedWithAdress_1">
      <item>ŽDO GUO Osijek</item>
      <item>Vinko Ljubičić, Orljavska 4a, 31000 Osijek</item>
      <item>Josip Bošnjak, Svilajska 6, 31000 Osijek</item>
    </derivirana_varijabla>
  </DomainObject.Predmet.OstaliListFormatedWithAdress>
  <DomainObject.Predmet.OstaliListFormatedWithAdressOIB>
    <izvorni_sadrzaj>
      <item>ŽDO GUO Osijek</item>
      <item>Vinko Ljubičić, OIB 91327367435, Orljavska 4a, 31000 Osijek</item>
      <item>Josip Bošnjak, OIB 54444876894, Svilajska 6, 31000 Osijek</item>
    </izvorni_sadrzaj>
    <derivirana_varijabla naziv="DomainObject.Predmet.OstaliListFormatedWithAdressOIB_1">
      <item>ŽDO GUO Osijek</item>
      <item>Vinko Ljubičić, OIB 91327367435, Orljavska 4a, 31000 Osijek</item>
      <item>Josip Bošnjak, OIB 54444876894, Svilajska 6, 31000 Osijek</item>
    </derivirana_varijabla>
  </DomainObject.Predmet.OstaliListFormatedWithAdressOIB>
  <DomainObject.Predmet.OstaliListNazivFormated>
    <izvorni_sadrzaj>
      <item>ŽDO GUO Osijek</item>
      <item>Vinko Ljubičić</item>
      <item>Josip Bošnjak</item>
    </izvorni_sadrzaj>
    <derivirana_varijabla naziv="DomainObject.Predmet.OstaliListNazivFormated_1">
      <item>ŽDO GUO Osijek</item>
      <item>Vinko Ljubičić</item>
      <item>Josip Bošnjak</item>
    </derivirana_varijabla>
  </DomainObject.Predmet.OstaliListNazivFormated>
  <DomainObject.Predmet.OstaliListNazivFormatedOIB>
    <izvorni_sadrzaj>
      <item>ŽDO GUO Osijek</item>
      <item>Vinko Ljubičić, OIB 91327367435</item>
      <item>Josip Bošnjak, OIB 54444876894</item>
    </izvorni_sadrzaj>
    <derivirana_varijabla naziv="DomainObject.Predmet.OstaliListNazivFormatedOIB_1">
      <item>ŽDO GUO Osijek</item>
      <item>Vinko Ljubičić, OIB 91327367435</item>
      <item>Josip Bošnjak, OIB 54444876894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MA-TEO-PLIN jednostavno društvo s ograničenom odgovornošću za prijevoz  i usluge</izvorni_sadrzaj>
    <derivirana_varijabla naziv="DomainObject.Predmet.ProtustrankaIDrugi_1">MA-TEO-PLIN jednostavno društvo s ograničenom odgovornošću za prijevoz 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MA-TEO-PLIN jednostavno društvo s ograničenom odgovornošću za prijevoz  i usluge, OIB 36477128919, Svilajska 6, 31000 Osijek</izvorni_sadrzaj>
    <derivirana_varijabla naziv="DomainObject.Predmet.ProtustrankaIDrugiAdressOIB_1">MA-TEO-PLIN jednostavno društvo s ograničenom odgovornošću za prijevoz  i usluge, OIB 36477128919, Svilajska 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MA-TEO-PLIN jednostavno društvo s ograničenom odgovornošću za prijevoz  i usluge</item>
      <item>ŽDO GUO Osijek</item>
      <item>Vinko Ljubičić</item>
      <item>Josip Bošnjak</item>
    </izvorni_sadrzaj>
    <derivirana_varijabla naziv="DomainObject.Predmet.SudioniciListNaziv_1">
      <item>FINA RC OSIJEK</item>
      <item>MA-TEO-PLIN jednostavno društvo s ograničenom odgovornošću za prijevoz  i usluge</item>
      <item>ŽDO GUO Osijek</item>
      <item>Vinko Ljubičić</item>
      <item>Josip Bošnjak</item>
    </derivirana_varijabla>
  </DomainObject.Predmet.SudioniciListNaziv>
  <DomainObject.Predmet.SudioniciListAdressOIB>
    <izvorni_sadrzaj>
      <item>FINA RC OSIJEK, OIB 85821130368</item>
      <item>MA-TEO-PLIN jednostavno društvo s ograničenom odgovornošću za prijevoz  i usluge, OIB 36477128919, Svilajska 6,31000 Osijek</item>
      <item>ŽDO GUO Osijek</item>
      <item>Vinko Ljubičić, OIB 91327367435, Orljavska 4a,31000 Osijek</item>
      <item>Josip Bošnjak, OIB 54444876894, Svilajska 6,31000 Osijek</item>
    </izvorni_sadrzaj>
    <derivirana_varijabla naziv="DomainObject.Predmet.SudioniciListAdressOIB_1">
      <item>FINA RC OSIJEK, OIB 85821130368</item>
      <item>MA-TEO-PLIN jednostavno društvo s ograničenom odgovornošću za prijevoz  i usluge, OIB 36477128919, Svilajska 6,31000 Osijek</item>
      <item>ŽDO GUO Osijek</item>
      <item>Vinko Ljubičić, OIB 91327367435, Orljavska 4a,31000 Osijek</item>
      <item>Josip Bošnjak, OIB 54444876894, Svilajska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36477128919</item>
      <item>, OIB null</item>
      <item>, OIB 91327367435</item>
      <item>, OIB 54444876894</item>
    </izvorni_sadrzaj>
    <derivirana_varijabla naziv="DomainObject.Predmet.SudioniciListNazivOIB_1">
      <item>, OIB 85821130368</item>
      <item>, OIB 36477128919</item>
      <item>, OIB null</item>
      <item>, OIB 91327367435</item>
      <item>, OIB 54444876894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431</properties:Words>
  <properties:Characters>2441</properties:Characters>
  <properties:Lines>73</properties:Lines>
  <properties:Paragraphs>21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2016-07-06T11:04:00Z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