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eaf6" w14:paraId="d40eaf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4160D">
        <w:t>755/16-11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4160D">
        <w:t>VICE d.o.o.</w:t>
      </w:r>
      <w:r w:rsidR="000A1B4B">
        <w:t xml:space="preserve">, Zadar, </w:t>
      </w:r>
      <w:r w:rsidR="0094160D">
        <w:t xml:space="preserve">Ivana Viteza od Sredne 11, </w:t>
      </w:r>
      <w:r w:rsidR="0091052A">
        <w:t xml:space="preserve"> OIB: </w:t>
      </w:r>
      <w:r w:rsidR="0094160D">
        <w:t>27228961776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404BB9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404BB9">
        <w:t>22. veljače 2018</w:t>
      </w:r>
      <w:r w:rsidR="008B68A8">
        <w:t>.</w:t>
      </w:r>
      <w:r w:rsidRPr="006A62B7"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4160D">
        <w:t>Zadar, Ivana Viteza od Sredne 11,  OIB: 27228961776</w:t>
      </w:r>
      <w:r w:rsidRPr="006A62B7">
        <w:t xml:space="preserve"> stečajni postupak otvoren je dana </w:t>
      </w:r>
      <w:r w:rsidR="00404BB9">
        <w:t>22. veljače 2018</w:t>
      </w:r>
      <w:r w:rsidRPr="006A62B7">
        <w:t xml:space="preserve">. u </w:t>
      </w:r>
      <w:r w:rsidR="00404BB9">
        <w:t>14,20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0A1B4B">
      <w:pPr>
        <w:ind w:hanging="705" w:left="705"/>
        <w:jc w:val="both"/>
      </w:pPr>
      <w:r w:rsidRPr="003E5853">
        <w:t>II</w:t>
      </w:r>
      <w:r w:rsidRPr="003E5853">
        <w:tab/>
      </w:r>
      <w:r w:rsidR="00404BB9">
        <w:rPr>
          <w:b/>
        </w:rPr>
        <w:t>Željko Vrkić iz Zadra</w:t>
      </w:r>
      <w:r w:rsidR="003E5853" w:rsidRPr="00B53D93">
        <w:rPr>
          <w:b/>
        </w:rPr>
        <w:t xml:space="preserve">, </w:t>
      </w:r>
      <w:r w:rsidR="00404BB9">
        <w:rPr>
          <w:b/>
        </w:rPr>
        <w:t>Ante Starčevića 25a</w:t>
      </w:r>
      <w:r w:rsidR="003E5853" w:rsidRPr="00B53D93">
        <w:rPr>
          <w:b/>
        </w:rPr>
        <w:t xml:space="preserve">, OIB: </w:t>
      </w:r>
      <w:r w:rsidR="00404BB9">
        <w:rPr>
          <w:b/>
        </w:rPr>
        <w:t>11055072755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94160D" w:rsidRPr="0094160D">
        <w:t xml:space="preserve"> </w:t>
      </w:r>
      <w:r w:rsidR="0094160D">
        <w:t>VICE d.o.o.,</w:t>
      </w:r>
      <w:r w:rsidR="003E5853">
        <w:t xml:space="preserve"> </w:t>
      </w:r>
      <w:r w:rsidR="0094160D">
        <w:t>Zadar, Ivana Viteza od Sredne 11,  OIB: 27228961776.</w:t>
      </w:r>
    </w:p>
    <w:p w:rsidRDefault="0094160D" w:rsidP="00B53D93" w:rsidR="0094160D">
      <w:pPr>
        <w:ind w:hanging="705" w:left="705"/>
        <w:jc w:val="both"/>
      </w:pPr>
    </w:p>
    <w:p w:rsidRDefault="00590943" w:rsidP="0094160D" w:rsidR="0094160D">
      <w:pPr>
        <w:ind w:hanging="705" w:left="705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4160D">
        <w:t>VICE d.o.o., Zadar, Ivana Viteza od Sredne 11.</w:t>
      </w:r>
    </w:p>
    <w:p w:rsidRDefault="000A1B4B" w:rsidP="00B53D93" w:rsidR="000A1B4B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94160D" w:rsidR="0094160D">
      <w:pPr>
        <w:ind w:hanging="705" w:left="705"/>
        <w:jc w:val="center"/>
      </w:pPr>
      <w:r w:rsidRPr="006A62B7">
        <w:t>Obrazloženje</w:t>
      </w:r>
    </w:p>
    <w:p w:rsidRDefault="00404BB9" w:rsidP="00404BB9" w:rsidR="00404BB9"/>
    <w:p w:rsidRDefault="0094160D" w:rsidP="00404BB9" w:rsidR="008B68A8">
      <w:pPr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>
        <w:t>12. svibnja 2016</w:t>
      </w:r>
      <w:r w:rsidRPr="00CE76CB">
        <w:t>. pokrenut je prethodni postupak nad dužnikom</w:t>
      </w:r>
      <w:r>
        <w:t xml:space="preserve"> </w:t>
      </w:r>
      <w:r w:rsidR="00404BB9">
        <w:t xml:space="preserve">VICE d.o.o., </w:t>
      </w:r>
      <w:r w:rsidR="00CA7FCC">
        <w:t>Zadar, Ivana Viteza od Sredne 11.</w:t>
      </w:r>
    </w:p>
    <w:p w:rsidRDefault="00590943" w:rsidP="00404BB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94160D">
        <w:t>755/16-10</w:t>
      </w:r>
      <w:r w:rsidRPr="006A62B7">
        <w:t xml:space="preserve"> od </w:t>
      </w:r>
      <w:r>
        <w:t xml:space="preserve">dana </w:t>
      </w:r>
      <w:r w:rsidR="000A1B4B">
        <w:t>30. svibnja</w:t>
      </w:r>
      <w:r w:rsidR="001433E2">
        <w:t xml:space="preserve"> 2016</w:t>
      </w:r>
      <w:r w:rsidRPr="006A62B7">
        <w:t>.</w:t>
      </w:r>
      <w:r w:rsidR="008B68A8">
        <w:t xml:space="preserve"> pozvani su</w:t>
      </w:r>
      <w:r w:rsidR="00404BB9">
        <w:t xml:space="preserve"> </w:t>
      </w:r>
      <w:r w:rsidR="001433E2">
        <w:t xml:space="preserve">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404BB9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A1B4B">
        <w:t>9.</w:t>
      </w:r>
      <w:r w:rsidR="0010003A">
        <w:t xml:space="preserve">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0A1B4B">
        <w:t>4. srpnja</w:t>
      </w:r>
      <w:r w:rsidR="00275EA4">
        <w:t xml:space="preserve"> 2016.</w:t>
      </w:r>
    </w:p>
    <w:p w:rsidRDefault="001433E2" w:rsidP="00404BB9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404BB9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404BB9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404BB9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404BB9" w:rsidR="00590943" w:rsidRPr="006A62B7">
      <w:pPr>
        <w:jc w:val="both"/>
      </w:pPr>
    </w:p>
    <w:p w:rsidRDefault="00590943" w:rsidP="00404BB9" w:rsidR="00590943" w:rsidRPr="006A62B7">
      <w:pPr>
        <w:ind w:hanging="705" w:left="705"/>
        <w:jc w:val="center"/>
      </w:pPr>
      <w:r w:rsidRPr="006A62B7">
        <w:t xml:space="preserve">U Zadru, dana </w:t>
      </w:r>
      <w:r w:rsidR="00404BB9">
        <w:t>22. veljače 2018</w:t>
      </w:r>
      <w:r w:rsidRPr="006A62B7">
        <w:t>.</w:t>
      </w:r>
    </w:p>
    <w:p w:rsidRDefault="00590943" w:rsidP="00404BB9" w:rsidR="00590943">
      <w:pPr>
        <w:ind w:left="5664"/>
        <w:jc w:val="both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60D" w:rsidR="0094160D">
      <w:r>
        <w:separator/>
      </w:r>
    </w:p>
  </w:endnote>
  <w:endnote w:id="0" w:type="continuationSeparator">
    <w:p w:rsidRDefault="0094160D" w:rsidR="00941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60D" w:rsidR="0094160D">
      <w:r>
        <w:separator/>
      </w:r>
    </w:p>
  </w:footnote>
  <w:footnote w:id="0" w:type="continuationSeparator">
    <w:p w:rsidRDefault="0094160D" w:rsidR="00941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60D" w:rsidP="00825537" w:rsidR="00941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60D" w:rsidR="009416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60D" w:rsidP="00825537" w:rsidR="00941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160D" w:rsidP="00825537" w:rsidR="0094160D" w:rsidRPr="006A62B7">
    <w:pPr>
      <w:pStyle w:val="Zaglavlje"/>
      <w:jc w:val="right"/>
    </w:pPr>
    <w:r w:rsidRPr="006A62B7">
      <w:t>Poslovni broj 1 St-</w:t>
    </w:r>
    <w:r>
      <w:t>755/16-11</w:t>
    </w:r>
  </w:p>
  <w:p w:rsidRDefault="0094160D" w:rsidP="00825537" w:rsidR="0094160D">
    <w:pPr>
      <w:pStyle w:val="Zaglavlje"/>
      <w:jc w:val="right"/>
      <w:rPr>
        <w:rFonts w:cs="Arial" w:hAnsi="Arial" w:ascii="Arial"/>
        <w:sz w:val="22"/>
        <w:szCs w:val="22"/>
      </w:rPr>
    </w:pPr>
  </w:p>
  <w:p w:rsidRDefault="0094160D" w:rsidP="00825537" w:rsidR="0094160D">
    <w:pPr>
      <w:pStyle w:val="Zaglavlje"/>
      <w:jc w:val="right"/>
      <w:rPr>
        <w:rFonts w:cs="Arial" w:hAnsi="Arial" w:ascii="Arial"/>
        <w:sz w:val="22"/>
        <w:szCs w:val="22"/>
      </w:rPr>
    </w:pPr>
  </w:p>
  <w:p w:rsidRDefault="0094160D" w:rsidP="00825537" w:rsidR="0094160D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87DBB"/>
    <w:rsid w:val="003A0F96"/>
    <w:rsid w:val="003E5853"/>
    <w:rsid w:val="003F68D8"/>
    <w:rsid w:val="003F769A"/>
    <w:rsid w:val="00403476"/>
    <w:rsid w:val="00404BB9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B61BC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B68A8"/>
    <w:rsid w:val="008D17AE"/>
    <w:rsid w:val="008F0D7C"/>
    <w:rsid w:val="00906E38"/>
    <w:rsid w:val="0091052A"/>
    <w:rsid w:val="0094160D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256B6"/>
    <w:rsid w:val="00C35145"/>
    <w:rsid w:val="00C843A4"/>
    <w:rsid w:val="00CA3D11"/>
    <w:rsid w:val="00CA7FCC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25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25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VICE d.o.o. za ugostiteljstvo</izvorni_sadrzaj>
    <derivirana_varijabla naziv="DomainObject.Predmet.ProtustrankaFormated_1">  VICE d.o.o. za ugostiteljstvo</derivirana_varijabla>
  </DomainObject.Predmet.ProtustrankaFormated>
  <DomainObject.Predmet.ProtustrankaFormatedOIB>
    <izvorni_sadrzaj>  VICE d.o.o. za ugostiteljstvo, OIB 27228961776</izvorni_sadrzaj>
    <derivirana_varijabla naziv="DomainObject.Predmet.ProtustrankaFormatedOIB_1">  VICE d.o.o. za ugostiteljstvo, OIB 27228961776</derivirana_varijabla>
  </DomainObject.Predmet.ProtustrankaFormatedOIB>
  <DomainObject.Predmet.ProtustrankaFormatedWithAdress>
    <izvorni_sadrzaj> VICE d.o.o. za ugostiteljstvo, Ivana Viteza od Sredne/11, 23000 Zadar</izvorni_sadrzaj>
    <derivirana_varijabla naziv="DomainObject.Predmet.ProtustrankaFormatedWithAdress_1"> VICE d.o.o. za ugostiteljstvo, Ivana Viteza od Sredne/11, 23000 Zadar</derivirana_varijabla>
  </DomainObject.Predmet.ProtustrankaFormatedWithAdress>
  <DomainObject.Predmet.ProtustrankaFormatedWithAdressOIB>
    <izvorni_sadrzaj> VICE d.o.o. za ugostiteljstvo, OIB 27228961776, Ivana Viteza od Sredne/11, 23000 Zadar</izvorni_sadrzaj>
    <derivirana_varijabla naziv="DomainObject.Predmet.ProtustrankaFormatedWithAdressOIB_1"> VICE d.o.o. za ugostiteljstvo, OIB 27228961776, Ivana Viteza od Sredne/11, 23000 Zadar</derivirana_varijabla>
  </DomainObject.Predmet.ProtustrankaFormatedWithAdressOIB>
  <DomainObject.Predmet.ProtustrankaWithAdress>
    <izvorni_sadrzaj>VICE d.o.o. za ugostiteljstvo Ivana Viteza od Sredne/11, 23000 Zadar</izvorni_sadrzaj>
    <derivirana_varijabla naziv="DomainObject.Predmet.ProtustrankaWithAdress_1">VICE d.o.o. za ugostiteljstvo Ivana Viteza od Sredne/11, 23000 Zadar</derivirana_varijabla>
  </DomainObject.Predmet.ProtustrankaWithAdress>
  <DomainObject.Predmet.ProtustrankaWithAdressOIB>
    <izvorni_sadrzaj>VICE d.o.o. za ugostiteljstvo, OIB 27228961776, Ivana Viteza od Sredne/11, 23000 Zadar</izvorni_sadrzaj>
    <derivirana_varijabla naziv="DomainObject.Predmet.ProtustrankaWithAdressOIB_1">VICE d.o.o. za ugostiteljstvo, OIB 27228961776, Ivana Viteza od Sredne/11, 23000 Zadar</derivirana_varijabla>
  </DomainObject.Predmet.ProtustrankaWithAdressOIB>
  <DomainObject.Predmet.ProtustrankaNazivFormated>
    <izvorni_sadrzaj>VICE d.o.o. za ugostiteljstvo</izvorni_sadrzaj>
    <derivirana_varijabla naziv="DomainObject.Predmet.ProtustrankaNazivFormated_1">VICE d.o.o. za ugostiteljstvo</derivirana_varijabla>
  </DomainObject.Predmet.ProtustrankaNazivFormated>
  <DomainObject.Predmet.ProtustrankaNazivFormatedOIB>
    <izvorni_sadrzaj>VICE d.o.o. za ugostiteljstvo, OIB 27228961776</izvorni_sadrzaj>
    <derivirana_varijabla naziv="DomainObject.Predmet.ProtustrankaNazivFormatedOIB_1">VICE d.o.o. za ugostiteljstvo, OIB 27228961776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113935.94</izvorni_sadrzaj>
    <derivirana_varijabla naziv="DomainObject.Predmet.TrenutnaVrijednost_1">113935.94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 d.o.o. za ugostiteljstvo</item>
    </izvorni_sadrzaj>
    <derivirana_varijabla naziv="DomainObject.Predmet.ProtuStrankaListFormated_1">
      <item>VICE d.o.o. za ugostiteljstvo</item>
    </derivirana_varijabla>
  </DomainObject.Predmet.ProtuStrankaListFormated>
  <DomainObject.Predmet.ProtuStrankaListFormatedOIB>
    <izvorni_sadrzaj>
      <item>VICE d.o.o. za ugostiteljstvo, OIB 27228961776</item>
    </izvorni_sadrzaj>
    <derivirana_varijabla naziv="DomainObject.Predmet.ProtuStrankaListFormatedOIB_1">
      <item>VICE d.o.o. za ugostiteljstvo, OIB 27228961776</item>
    </derivirana_varijabla>
  </DomainObject.Predmet.ProtuStrankaListFormatedOIB>
  <DomainObject.Predmet.ProtuStrankaListFormatedWithAdress>
    <izvorni_sadrzaj>
      <item>VICE d.o.o. za ugostiteljstvo, Ivana Viteza od Sredne/11, 23000 Zadar</item>
    </izvorni_sadrzaj>
    <derivirana_varijabla naziv="DomainObject.Predmet.ProtuStrankaListFormatedWithAdress_1">
      <item>VICE d.o.o. za ugostiteljstvo, Ivana Viteza od Sredne/11, 23000 Zadar</item>
    </derivirana_varijabla>
  </DomainObject.Predmet.ProtuStrankaListFormatedWithAdress>
  <DomainObject.Predmet.ProtuStrankaListFormatedWithAdressOIB>
    <izvorni_sadrzaj>
      <item>VICE d.o.o. za ugostiteljstvo, OIB 27228961776, Ivana Viteza od Sredne/11, 23000 Zadar</item>
    </izvorni_sadrzaj>
    <derivirana_varijabla naziv="DomainObject.Predmet.ProtuStrankaListFormatedWithAdressOIB_1">
      <item>VICE d.o.o. za ugostiteljstvo, OIB 27228961776, Ivana Viteza od Sredne/11, 23000 Zadar</item>
    </derivirana_varijabla>
  </DomainObject.Predmet.ProtuStrankaListFormatedWithAdressOIB>
  <DomainObject.Predmet.ProtuStrankaListNazivFormated>
    <izvorni_sadrzaj>
      <item>VICE d.o.o. za ugostiteljstvo</item>
    </izvorni_sadrzaj>
    <derivirana_varijabla naziv="DomainObject.Predmet.ProtuStrankaListNazivFormated_1">
      <item>VICE d.o.o. za ugostiteljstvo</item>
    </derivirana_varijabla>
  </DomainObject.Predmet.ProtuStrankaListNazivFormated>
  <DomainObject.Predmet.ProtuStrankaListNazivFormatedOIB>
    <izvorni_sadrzaj>
      <item>VICE d.o.o. za ugostiteljstvo, OIB 27228961776</item>
    </izvorni_sadrzaj>
    <derivirana_varijabla naziv="DomainObject.Predmet.ProtuStrankaListNazivFormatedOIB_1">
      <item>VICE d.o.o. za ugostiteljstvo, OIB 27228961776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 d.o.o. za ugostiteljstvo</izvorni_sadrzaj>
    <derivirana_varijabla naziv="DomainObject.Predmet.ProtustrankaIDrugi_1">VICE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VICE d.o.o. za ugostiteljstvo, OIB 27228961776, Ivana Viteza od Sredne/11, 23000 Zadar</izvorni_sadrzaj>
    <derivirana_varijabla naziv="DomainObject.Predmet.ProtustrankaIDrugiAdressOIB_1">VICE d.o.o. za ugostiteljstvo, OIB 27228961776, Ivana Viteza od Sredne/11,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 d.o.o. za ugostiteljstvo</item>
      <item>Alen Bušljeta</item>
    </izvorni_sadrzaj>
    <derivirana_varijabla naziv="DomainObject.Predmet.SudioniciListNaziv_1">
      <item>Financijska agencija</item>
      <item>VICE d.o.o. za ugostiteljstvo</item>
      <item>Alen Bušljeta</item>
    </derivirana_varijabla>
  </DomainObject.Predmet.SudioniciListNaziv>
  <DomainObject.Predmet.SudioniciListAdressOIB>
    <izvorni_sadrzaj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izvorni_sadrzaj>
    <derivirana_varijabla naziv="DomainObject.Predmet.SudioniciListAdressOIB_1"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27228961776</item>
      <item>, OIB 22287173231</item>
    </izvorni_sadrzaj>
    <derivirana_varijabla naziv="DomainObject.Predmet.SudioniciListNazivOIB_1">
      <item>, OIB 85821130368</item>
      <item>, OIB 27228961776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3315</properties:Characters>
  <properties:Lines>95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2016-07-20T08:04:00Z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2018-02-22T13:20:00Z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1St-755-16 - otvaranje i zaključenje nakon poziva vjerovnicima.docx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