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1279" w14:paraId="9c31279" w:rsidRDefault="00AE649C" w:rsidP="00FA5B5E" w:rsidR="00AE649C" w:rsidRPr="00B76F3C">
      <w:pPr>
        <w:pStyle w:val="Naslov3"/>
        <w15:collapsed w:val="false"/>
      </w:pPr>
    </w:p>
    <w:p w:rsidRDefault="00CF20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20B5" w:rsidP="00CF20B5" w:rsidR="00CF20B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St-172/2016-11.</w:t>
      </w:r>
    </w:p>
    <w:p w:rsidRDefault="00CF20B5" w:rsidP="00CF20B5" w:rsidR="00CF20B5">
      <w:pPr>
        <w:rPr>
          <w:rFonts w:hAnsi="Arial" w:ascii="Arial"/>
        </w:rPr>
      </w:pPr>
    </w:p>
    <w:p w:rsidRDefault="00CF20B5" w:rsidP="00CF20B5" w:rsidR="00CF20B5">
      <w:pPr>
        <w:jc w:val="center"/>
        <w:rPr>
          <w:rFonts w:hAnsi="Arial" w:ascii="Arial"/>
          <w:b/>
        </w:rPr>
      </w:pPr>
    </w:p>
    <w:p w:rsidRDefault="00CF20B5" w:rsidP="00CF20B5" w:rsidR="00CF20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CF20B5" w:rsidP="00CF20B5" w:rsidR="00CF20B5">
      <w:pPr>
        <w:jc w:val="center"/>
        <w:rPr>
          <w:rFonts w:hAnsi="Arial" w:ascii="Arial"/>
          <w:b/>
        </w:rPr>
      </w:pPr>
      <w:bookmarkStart w:name="_GoBack" w:id="0"/>
      <w:bookmarkEnd w:id="0"/>
    </w:p>
    <w:p w:rsidRDefault="00CF20B5" w:rsidP="00CF20B5" w:rsidR="00CF20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CF20B5" w:rsidP="00CF20B5" w:rsidR="00CF20B5">
      <w:pPr>
        <w:jc w:val="both"/>
        <w:rPr>
          <w:rFonts w:hAnsi="Arial" w:ascii="Arial"/>
        </w:rPr>
      </w:pP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EKO STAV j.d.o.o. za proizvodnju, trgovinu i usluge iz Gornjih </w:t>
      </w:r>
      <w:proofErr w:type="spellStart"/>
      <w:r>
        <w:rPr>
          <w:rFonts w:hAnsi="Arial" w:ascii="Arial"/>
        </w:rPr>
        <w:t>Plavnica</w:t>
      </w:r>
      <w:proofErr w:type="spellEnd"/>
      <w:r>
        <w:rPr>
          <w:rFonts w:hAnsi="Arial" w:ascii="Arial"/>
        </w:rPr>
        <w:t xml:space="preserve"> 62, MBS 010085552, OIB 01705738428, dana 05. rujna 2016. godine</w:t>
      </w:r>
    </w:p>
    <w:p w:rsidRDefault="00CF20B5" w:rsidP="00CF20B5" w:rsidR="00CF20B5">
      <w:pPr>
        <w:jc w:val="both"/>
        <w:rPr>
          <w:rFonts w:hAnsi="Arial" w:ascii="Arial"/>
        </w:rPr>
      </w:pPr>
    </w:p>
    <w:p w:rsidRDefault="00CF20B5" w:rsidP="00CF20B5" w:rsidR="00CF20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Vinku Ljubičiću iz Osijeka, </w:t>
      </w:r>
      <w:proofErr w:type="spellStart"/>
      <w:r>
        <w:rPr>
          <w:rFonts w:hAnsi="Arial" w:ascii="Arial"/>
        </w:rPr>
        <w:t>Orljavska</w:t>
      </w:r>
      <w:proofErr w:type="spellEnd"/>
      <w:r>
        <w:rPr>
          <w:rFonts w:hAnsi="Arial" w:ascii="Arial"/>
        </w:rPr>
        <w:t xml:space="preserve"> 4/A, OIB 91327367435 u bruto iznosu od 3.000,00 kuna.</w:t>
      </w:r>
    </w:p>
    <w:p w:rsidRDefault="00CF20B5" w:rsidP="00CF20B5" w:rsidR="00CF20B5">
      <w:pPr>
        <w:jc w:val="both"/>
        <w:rPr>
          <w:rFonts w:hAnsi="Arial" w:ascii="Arial"/>
        </w:rPr>
      </w:pPr>
    </w:p>
    <w:p w:rsidRDefault="00CF20B5" w:rsidP="00CF20B5" w:rsidR="00CF20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CF20B5" w:rsidP="00CF20B5" w:rsidR="00CF20B5">
      <w:pPr>
        <w:jc w:val="center"/>
        <w:rPr>
          <w:rFonts w:hAnsi="Arial" w:ascii="Arial"/>
          <w:b/>
        </w:rPr>
      </w:pP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Vinko Ljubičić podnio je ovom sudu 03. svibnja 2016. godine izvješće o poslovanju dužnika s mišljenjem mogu li se imovinom dužnika pokriti troškovi postupka.</w:t>
      </w: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08. lipnja 2016. godine privremeni stečajni upravitelj zatražio je da mu se odobri i isplati nagrada za obavljanje dužnosti u prethodnom postupku.</w:t>
      </w: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osnovanim.</w:t>
      </w: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CF20B5" w:rsidP="00CF20B5" w:rsidR="00CF20B5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05. rujna 2016. godine</w:t>
      </w:r>
    </w:p>
    <w:p w:rsidRDefault="00CF20B5" w:rsidP="00CF20B5" w:rsidR="00CF20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CF20B5" w:rsidP="00CF20B5" w:rsidR="00CF20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CF20B5" w:rsidP="00CF20B5" w:rsidR="00CF20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CF20B5" w:rsidP="00CF20B5" w:rsidR="00CF20B5">
      <w:pPr>
        <w:jc w:val="both"/>
        <w:rPr>
          <w:rFonts w:hAnsi="Arial" w:ascii="Arial"/>
        </w:rPr>
      </w:pP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CF20B5" w:rsidP="00CF20B5" w:rsidR="00CF20B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Dna:dužniku putem e-oglasne ploče suda </w:t>
      </w:r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CF20B5" w:rsidP="00CF20B5" w:rsidR="00CF20B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CF20B5" w:rsidP="00CF20B5" w:rsidR="00CF20B5">
      <w:pPr>
        <w:jc w:val="both"/>
        <w:rPr>
          <w:rFonts w:hAnsi="Arial" w:ascii="Arial"/>
        </w:rPr>
      </w:pPr>
      <w:r>
        <w:rPr>
          <w:rFonts w:hAnsi="Arial" w:ascii="Arial"/>
        </w:rPr>
        <w:t>Bj.05.09.2016.g.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0B5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873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St-172/2016-11</izvorni_sadrzaj>
    <derivirana_varijabla naziv="DomainObject.Oznaka_1">St-172/2016-11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STAV jednostavno društvo s ograničenom odgovornošću za proizvodnju, trgovinu i usluge, Gornje Plavnice zastupanog po punomoćniku KSENIJA ZAINER</izvorni_sadrzaj>
    <derivirana_varijabla naziv="DomainObject.Predmet.ProtustrankaFormated_1">  EKO STAV jednostavno društvo s ograničenom odgovornošću za proizvodnju, trgovinu i usluge, Gornje Plavnice zastupanog po punomoćniku KSENIJA ZAINER</derivirana_varijabla>
  </DomainObject.Predmet.ProtustrankaFormated>
  <DomainObject.Predmet.ProtustrankaFormatedOIB>
    <izvorni_sadrzaj>  EKO STAV jednostavno društvo s ograničenom odgovornošću za proizvodnju, trgovinu i usluge, Gornje Plavnice, OIB 01705738428 zastupanog po punomoćniku KSENIJA ZAINER</izvorni_sadrzaj>
    <derivirana_varijabla naziv="DomainObject.Predmet.ProtustrankaFormatedOIB_1">  EKO STAV jednostavno društvo s ograničenom odgovornošću za proizvodnju, trgovinu i usluge, Gornje Plavnice, OIB 01705738428 zastupanog po punomoćniku KSENIJA ZAINER</derivirana_varijabla>
  </DomainObject.Predmet.ProtustrankaFormatedOIB>
  <DomainObject.Predmet.ProtustrankaFormatedWithAdress>
    <izvorni_sadrzaj> EKO STAV jednostavno društvo s ograničenom odgovornošću za proizvodnju, trgovinu i usluge, Gornje Plavnice, Gornje Plavnice 62, 43000 Gornje Plavnice zastupanog po punomoćniku KSENIJA ZAINER</izvorni_sadrzaj>
    <derivirana_varijabla naziv="DomainObject.Predmet.ProtustrankaFormatedWithAdress_1"> EKO STAV jednostavno društvo s ograničenom odgovornošću za proizvodnju, trgovinu i usluge, Gornje Plavnice, Gornje Plavnice 62, 43000 Gornje Plavnice zastupanog po punomoćniku KSENIJA ZAINER</derivirana_varijabla>
  </DomainObject.Predmet.ProtustrankaFormatedWithAdress>
  <DomainObject.Predmet.ProtustrankaFormatedWithAdressOIB>
    <izvorni_sadrzaj> EKO STAV jednostavno društvo s ograničenom odgovornošću za proizvodnju, trgovinu i usluge, Gornje Plavnice, OIB 01705738428, Gornje Plavnice 62, 43000 Gornje Plavnice zastupanog po punomoćniku KSENIJA ZAINER</izvorni_sadrzaj>
    <derivirana_varijabla naziv="DomainObject.Predmet.ProtustrankaFormatedWithAdressOIB_1"> EKO STAV jednostavno društvo s ograničenom odgovornošću za proizvodnju, trgovinu i usluge, Gornje Plavnice, OIB 01705738428, Gornje Plavnice 62, 43000 Gornje Plavnice zastupanog po punomoćniku KSENIJA ZAINER</derivirana_varijabla>
  </DomainObject.Predmet.ProtustrankaFormatedWithAdressOIB>
  <DomainObject.Predmet.ProtustrankaWithAdress>
    <izvorni_sadrzaj>EKO STAV jednostavno društvo s ograničenom odgovornošću za proizvodnju, trgovinu i usluge, Gornje Plavnice Gornje Plavnice 62, 43000 Gornje Plavnice</izvorni_sadrzaj>
    <derivirana_varijabla naziv="DomainObject.Predmet.ProtustrankaWithAdress_1">EKO STAV jednostavno društvo s ograničenom odgovornošću za proizvodnju, trgovinu i usluge, Gornje Plavnice Gornje Plavnice 62, 43000 Gornje Plavnice</derivirana_varijabla>
  </DomainObject.Predmet.ProtustrankaWithAdress>
  <DomainObject.Predmet.ProtustrankaWithAdressOIB>
    <izvorni_sadrzaj>EKO STAV jednostavno društvo s ograničenom odgovornošću za proizvodnju, trgovinu i usluge, Gornje Plavnice, OIB 01705738428, Gornje Plavnice 62, 43000 Gornje Plavnice</izvorni_sadrzaj>
    <derivirana_varijabla naziv="DomainObject.Predmet.ProtustrankaWithAdressOIB_1">EKO STAV jednostavno društvo s ograničenom odgovornošću za proizvodnju, trgovinu i usluge, Gornje Plavnice, OIB 01705738428, Gornje Plavnice 62, 43000 Gornje Plavnice</derivirana_varijabla>
  </DomainObject.Predmet.ProtustrankaWithAdressOIB>
  <DomainObject.Predmet.ProtustrankaNazivFormated>
    <izvorni_sadrzaj>EKO STAV jednostavno društvo s ograničenom odgovornošću za proizvodnju, trgovinu i usluge, Gornje Plavnice</izvorni_sadrzaj>
    <derivirana_varijabla naziv="DomainObject.Predmet.ProtustrankaNazivFormated_1">EKO STAV jednostavno društvo s ograničenom odgovornošću za proizvodnju, trgovinu i usluge, Gornje Plavnice</derivirana_varijabla>
  </DomainObject.Predmet.ProtustrankaNazivFormated>
  <DomainObject.Predmet.ProtustrankaNazivFormatedOIB>
    <izvorni_sadrzaj>EKO STAV jednostavno društvo s ograničenom odgovornošću za proizvodnju, trgovinu i usluge, Gornje Plavnice, OIB 01705738428</izvorni_sadrzaj>
    <derivirana_varijabla naziv="DomainObject.Predmet.ProtustrankaNazivFormatedOIB_1">EKO STAV jednostavno društvo s ograničenom odgovornošću za proizvodnju, trgovinu i usluge, Gornje Plavnice, OIB 01705738428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STAV jednostavno društvo s ograničenom odgovornošću za proizvodnju, trgovinu i usluge, Gornje Plavnice zastupanog po punomoćniku KSENIJA ZAINER</item>
    </izvorni_sadrzaj>
    <derivirana_varijabla naziv="DomainObject.Predmet.ProtuStrankaListFormated_1">
      <item>EKO STAV jednostavno društvo s ograničenom odgovornošću za proizvodnju, trgovinu i usluge, Gornje Plavnice zastupanog po punomoćniku KSENIJA ZAINER</item>
    </derivirana_varijabla>
  </DomainObject.Predmet.ProtuStrankaListFormated>
  <DomainObject.Predmet.ProtuStrankaListFormatedOIB>
    <izvorni_sadrzaj>
      <item>EKO STAV jednostavno društvo s ograničenom odgovornošću za proizvodnju, trgovinu i usluge, Gornje Plavnice, OIB 01705738428 zastupanog po punomoćniku KSENIJA ZAINER</item>
    </izvorni_sadrzaj>
    <derivirana_varijabla naziv="DomainObject.Predmet.ProtuStrankaListFormatedOIB_1">
      <item>EKO STAV jednostavno društvo s ograničenom odgovornošću za proizvodnju, trgovinu i usluge, Gornje Plavnice, OIB 01705738428 zastupanog po punomoćniku KSENIJA ZAINER</item>
    </derivirana_varijabla>
  </DomainObject.Predmet.ProtuStrankaListFormatedOIB>
  <DomainObject.Predmet.ProtuStrankaListFormatedWithAdress>
    <izvorni_sadrzaj>
      <item>EKO STAV jednostavno društvo s ograničenom odgovornošću za proizvodnju, trgovinu i usluge, Gornje Plavnice, Gornje Plavnice 62, 43000 Gornje Plavnice zastupanog po punomoćniku KSENIJA ZAINER</item>
    </izvorni_sadrzaj>
    <derivirana_varijabla naziv="DomainObject.Predmet.ProtuStrankaListFormatedWithAdress_1">
      <item>EKO STAV jednostavno društvo s ograničenom odgovornošću za proizvodnju, trgovinu i usluge, Gornje Plavnice, Gornje Plavnice 62, 43000 Gornje Plavnice zastupanog po punomoćniku KSENIJA ZAINER</item>
    </derivirana_varijabla>
  </DomainObject.Predmet.ProtuStrankaListFormatedWithAdress>
  <DomainObject.Predmet.ProtuStrankaListFormatedWithAdressOIB>
    <izvorni_sadrzaj>
      <item>EKO STAV jednostavno društvo s ograničenom odgovornošću za proizvodnju, trgovinu i usluge, Gornje Plavnice, OIB 01705738428, Gornje Plavnice 62, 43000 Gornje Plavnice zastupanog po punomoćniku KSENIJA ZAINER</item>
    </izvorni_sadrzaj>
    <derivirana_varijabla naziv="DomainObject.Predmet.ProtuStrankaListFormatedWithAdressOIB_1">
      <item>EKO STAV jednostavno društvo s ograničenom odgovornošću za proizvodnju, trgovinu i usluge, Gornje Plavnice, OIB 01705738428, Gornje Plavnice 62, 43000 Gornje Plavnice zastupanog po punomoćniku KSENIJA ZAINER</item>
    </derivirana_varijabla>
  </DomainObject.Predmet.ProtuStrankaListFormatedWithAdressOIB>
  <DomainObject.Predmet.ProtuStrankaListNazivFormated>
    <izvorni_sadrzaj>
      <item>EKO STAV jednostavno društvo s ograničenom odgovornošću za proizvodnju, trgovinu i usluge, Gornje Plavnice</item>
    </izvorni_sadrzaj>
    <derivirana_varijabla naziv="DomainObject.Predmet.ProtuStrankaListNazivFormated_1">
      <item>EKO STAV jednostavno društvo s ograničenom odgovornošću za proizvodnju, trgovinu i usluge, Gornje Plavnice</item>
    </derivirana_varijabla>
  </DomainObject.Predmet.ProtuStrankaListNazivFormated>
  <DomainObject.Predmet.ProtuStrankaListNazivFormatedOIB>
    <izvorni_sadrzaj>
      <item>EKO STAV jednostavno društvo s ograničenom odgovornošću za proizvodnju, trgovinu i usluge, Gornje Plavnice, OIB 01705738428</item>
    </izvorni_sadrzaj>
    <derivirana_varijabla naziv="DomainObject.Predmet.ProtuStrankaListNazivFormatedOIB_1">
      <item>EKO STAV jednostavno društvo s ograničenom odgovornošću za proizvodnju, trgovinu i usluge, Gornje Plavnice, OIB 01705738428</item>
    </derivirana_varijabla>
  </DomainObject.Predmet.ProtuStrankaListNazivFormatedOIB>
  <DomainObject.Predmet.OstaliListFormated>
    <izvorni_sadrzaj>
      <item>KSENIJA ZAINER punomoćnik sudionika u postupku EKO STAV jednostavno društvo s ograničenom odgovornošću za proizvodnju, trgovinu i usluge, Gornje Plavnice</item>
    </izvorni_sadrzaj>
    <derivirana_varijabla naziv="DomainObject.Predmet.OstaliListFormated_1">
      <item>KSENIJA ZAINER punomoćnik sudionika u postupku EKO STAV jednostavno društvo s ograničenom odgovornošću za proizvodnju, trgovinu i usluge, Gornje Plavnice</item>
    </derivirana_varijabla>
  </DomainObject.Predmet.OstaliListFormated>
  <DomainObject.Predmet.OstaliListFormatedOIB>
    <izvorni_sadrzaj>
      <item>KSENIJA ZAINER, OIB 51971152381 punomoćnik sudionika u postupku EKO STAV jednostavno društvo s ograničenom odgovornošću za proizvodnju, trgovinu i usluge, Gornje Plavnice</item>
    </izvorni_sadrzaj>
    <derivirana_varijabla naziv="DomainObject.Predmet.OstaliListFormatedOIB_1">
      <item>KSENIJA ZAINER, OIB 51971152381 punomoćnik sudionika u postupku EKO STAV jednostavno društvo s ograničenom odgovornošću za proizvodnju, trgovinu i usluge, Gornje Plavnice</item>
    </derivirana_varijabla>
  </DomainObject.Predmet.OstaliListFormatedOIB>
  <DomainObject.Predmet.OstaliListFormatedWithAdress>
    <izvorni_sadrzaj>
      <item>KSENIJA ZAINER, Gornje Plavnice 62, 43000 Gornje Plavnice punomoćnik sudionika u postupku EKO STAV jednostavno društvo s ograničenom odgovornošću za proizvodnju, trgovinu i usluge, Gornje Plavnice</item>
    </izvorni_sadrzaj>
    <derivirana_varijabla naziv="DomainObject.Predmet.OstaliListFormatedWithAdress_1">
      <item>KSENIJA ZAINER, Gornje Plavnice 62, 43000 Gornje Plavnice punomoćnik sudionika u postupku EKO STAV jednostavno društvo s ograničenom odgovornošću za proizvodnju, trgovinu i usluge, Gornje Plavnice</item>
    </derivirana_varijabla>
  </DomainObject.Predmet.OstaliListFormatedWithAdress>
  <DomainObject.Predmet.OstaliListFormatedWithAdressOIB>
    <izvorni_sadrzaj>
      <item>KSENIJA ZAINER, OIB 51971152381, Gornje Plavnice 62, 43000 Gornje Plavnice punomoćnik sudionika u postupku EKO STAV jednostavno društvo s ograničenom odgovornošću za proizvodnju, trgovinu i usluge, Gornje Plavnice</item>
    </izvorni_sadrzaj>
    <derivirana_varijabla naziv="DomainObject.Predmet.OstaliListFormatedWithAdressOIB_1">
      <item>KSENIJA ZAINER, OIB 51971152381, Gornje Plavnice 62, 43000 Gornje Plavnice punomoćnik sudionika u postupku EKO STAV jednostavno društvo s ograničenom odgovornošću za proizvodnju, trgovinu i usluge, Gornje Plavnice</item>
    </derivirana_varijabla>
  </DomainObject.Predmet.OstaliListFormatedWithAdressOIB>
  <DomainObject.Predmet.OstaliListNazivFormated>
    <izvorni_sadrzaj>
      <item>KSENIJA ZAINER</item>
    </izvorni_sadrzaj>
    <derivirana_varijabla naziv="DomainObject.Predmet.OstaliListNazivFormated_1">
      <item>KSENIJA ZAINER</item>
    </derivirana_varijabla>
  </DomainObject.Predmet.OstaliListNazivFormated>
  <DomainObject.Predmet.OstaliListNazivFormatedOIB>
    <izvorni_sadrzaj>
      <item>KSENIJA ZAINER, OIB 51971152381</item>
    </izvorni_sadrzaj>
    <derivirana_varijabla naziv="DomainObject.Predmet.OstaliListNazivFormatedOIB_1">
      <item>KSENIJA ZAINER, OIB 51971152381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St-172/2016-11</izvorni_sadrzaj>
    <derivirana_varijabla naziv="DomainObject.PoslovniBrojDokumenta_1">St-172/2016-11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STAV jednostavno društvo s ograničenom odgovornošću za proizvodnju, trgovinu i usluge, Gornje Plavnice</izvorni_sadrzaj>
    <derivirana_varijabla naziv="DomainObject.Predmet.ProtustrankaIDrugi_1">EKO STAV jednostavno društvo s ograničenom odgovornošću za proizvodnju, trgovinu i usluge,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STAV jednostavno društvo s ograničenom odgovornošću za proizvodnju, trgovinu i usluge, Gornje Plavnice, OIB 01705738428, Gornje Plavnice 62, 43000 Gornje Plavnice</izvorni_sadrzaj>
    <derivirana_varijabla naziv="DomainObject.Predmet.ProtustrankaIDrugiAdressOIB_1">EKO STAV jednostavno društvo s ograničenom odgovornošću za proizvodnju, trgovinu i usluge, Gornje Plavnice, OIB 01705738428, Gornje Plavnice 62,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St-172/2016-8</izvorni_sadrzaj>
    <derivirana_varijabla naziv="DomainObject.Predmet.OdlukaRjesenje.Oznaka_1">St-172/2016-8</derivirana_varijabla>
  </DomainObject.Predmet.OdlukaRjesenje.Oznaka>
  <DomainObject.Predmet.SudioniciListNaziv>
    <izvorni_sadrzaj>
      <item>FINA, RC ZAGREB, Podružnica Bjelovar</item>
      <item>EKO STAV jednostavno društvo s ograničenom odgovornošću za proizvodnju, trgovinu i usluge, Gornje Plavnice</item>
      <item>KSENIJA ZAINER</item>
    </izvorni_sadrzaj>
    <derivirana_varijabla naziv="DomainObject.Predmet.SudioniciListNaziv_1">
      <item>FINA, RC ZAGREB, Podružnica Bjelovar</item>
      <item>EKO STAV jednostavno društvo s ograničenom odgovornošću za proizvodnju, trgovinu i usluge, Gornje Plavnice</item>
      <item>KSENIJA ZAINER</item>
    </derivirana_varijabla>
  </DomainObject.Predmet.SudioniciListNaziv>
  <DomainObject.Predmet.SudioniciListAdressOIB>
    <izvorni_sadrzaj>
      <item>FINA, RC ZAGREB, Podružnica Bjelovar, OIB 85821130368, F. Supila 4,43000 Bjelovar</item>
      <item>EKO STAV jednostavno društvo s ograničenom odgovornošću za proizvodnju, trgovinu i usluge, Gornje Plavnice, OIB 01705738428, Gornje Plavnice 62,43000 Gornje Plavnice</item>
      <item>KSENIJA ZAINER, OIB 51971152381, Gornje Plavnice 62,43000 Gornje Plavnice</item>
    </izvorni_sadrzaj>
    <derivirana_varijabla naziv="DomainObject.Predmet.SudioniciListAdressOIB_1">
      <item>FINA, RC ZAGREB, Podružnica Bjelovar, OIB 85821130368, F. Supila 4,43000 Bjelovar</item>
      <item>EKO STAV jednostavno društvo s ograničenom odgovornošću za proizvodnju, trgovinu i usluge, Gornje Plavnice, OIB 01705738428, Gornje Plavnice 62,43000 Gornje Plavnice</item>
      <item>KSENIJA ZAINER, OIB 51971152381, Gornje Plavnice 62,43000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0F74F-E6C9-4E05-B857-44803DB56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1840</properties:Characters>
  <properties:Lines>57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2016-09-06T05:09:00Z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