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c293" w14:paraId="76ac293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8355E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E5775B">
        <w:rPr>
          <w:b/>
          <w:sz w:val="24"/>
        </w:rPr>
        <w:t>765</w:t>
      </w:r>
      <w:r w:rsidR="001D4890">
        <w:rPr>
          <w:b/>
          <w:sz w:val="24"/>
        </w:rPr>
        <w:t>/2018-</w:t>
      </w:r>
      <w:r w:rsidR="00E5775B">
        <w:rPr>
          <w:b/>
          <w:sz w:val="24"/>
        </w:rPr>
        <w:t>8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3A3828" w:rsidR="003A3828">
      <w:pPr>
        <w:jc w:val="both"/>
        <w:rPr>
          <w:sz w:val="24"/>
        </w:rPr>
      </w:pPr>
      <w:r>
        <w:rPr>
          <w:sz w:val="24"/>
        </w:rPr>
        <w:tab/>
      </w:r>
      <w:r w:rsidR="003A3828">
        <w:rPr>
          <w:sz w:val="24"/>
        </w:rPr>
        <w:t xml:space="preserve">TRGOVAČKI SUD U OSIJEKU STALNA SLUŽBA U SLAVONSKOM BRODU, po stečajnoj sutkinji Vesni Vukelić, u prethodnom postupku radi utvrđivanja pretpostavki za otvaranje stečajnog postupka nad dužnikom </w:t>
      </w:r>
      <w:r w:rsidR="00E5775B">
        <w:rPr>
          <w:sz w:val="24"/>
        </w:rPr>
        <w:t>DOLCE SPE j.d.o.o. za usluge, Kozari bok I odvojak 15, Zagreb, OIB 55863867992</w:t>
      </w:r>
      <w:r w:rsidR="003A3828">
        <w:rPr>
          <w:sz w:val="24"/>
        </w:rPr>
        <w:t xml:space="preserve">, dana </w:t>
      </w:r>
      <w:r w:rsidR="00E5775B">
        <w:rPr>
          <w:sz w:val="24"/>
        </w:rPr>
        <w:t>24</w:t>
      </w:r>
      <w:r w:rsidR="003A3828">
        <w:rPr>
          <w:sz w:val="24"/>
        </w:rPr>
        <w:t xml:space="preserve">. </w:t>
      </w:r>
      <w:r w:rsidR="00E5775B">
        <w:rPr>
          <w:sz w:val="24"/>
        </w:rPr>
        <w:t>rujna</w:t>
      </w:r>
      <w:r w:rsidR="003A3828">
        <w:rPr>
          <w:sz w:val="24"/>
        </w:rPr>
        <w:t xml:space="preserve">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E5775B" w:rsidRPr="00E5775B">
        <w:rPr>
          <w:b/>
          <w:sz w:val="24"/>
        </w:rPr>
        <w:t>DOLCE SPE j.d.o.o. za usluge, Kozari bok I odvojak 15, Zagreb, OIB 55863867992</w:t>
      </w:r>
      <w:r w:rsidR="004E606C" w:rsidRPr="003A3828">
        <w:rPr>
          <w:b/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E5775B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E5775B">
        <w:rPr>
          <w:b/>
          <w:sz w:val="24"/>
        </w:rPr>
        <w:t>765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7717A4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FINA RC Zagreb podnijela je prijedlog za otvaranje stečajnog postupka nad dužnikom </w:t>
      </w:r>
      <w:r w:rsidR="00E5775B">
        <w:rPr>
          <w:sz w:val="24"/>
        </w:rPr>
        <w:t xml:space="preserve">DOLCE SPE j.d.o.o. za usluge, Kozari bok I odvojak 15, Zagreb, OIB 55863867992 </w:t>
      </w:r>
      <w:r>
        <w:rPr>
          <w:sz w:val="24"/>
        </w:rPr>
        <w:t>na temelju odredbe čl. 110 Stečajnog zakona (NN br. 71/15, 104/17, dalje SZ).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Prijedlog je podnesen Trgovačkom sudu u Zagrebu kao stvarno i mjesno nadležnom sudu. 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>Rješenjem Visokog trgovačkog suda RH Zagreb br. 31-Su-236/18-3 od 09. ožujka 2018. u pogledu odlučivanja o podnesenom prijedlogu određeno je postupanje ovog suda kao drugo stvarno nadležnog suda temeljem odredbe čl. 11 st 1 Zakona o sudovima.</w:t>
      </w:r>
    </w:p>
    <w:p w:rsidRDefault="003A3828" w:rsidP="003A3828" w:rsidR="003A3828">
      <w:pPr>
        <w:jc w:val="both"/>
        <w:rPr>
          <w:sz w:val="24"/>
        </w:rPr>
      </w:pP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U prijedlogu FINE za otvaranje stečajnog postupka navodi se da dužnik na dan </w:t>
      </w:r>
      <w:r w:rsidR="00E5775B">
        <w:rPr>
          <w:sz w:val="24"/>
        </w:rPr>
        <w:t>24.01.</w:t>
      </w:r>
      <w:r>
        <w:rPr>
          <w:sz w:val="24"/>
        </w:rPr>
        <w:t xml:space="preserve">2018. u Očevidniku redoslijeda osnova za plaćanje ima evidentirane neizvršene osnove za plaćanje u neprekinutom razdoblju od </w:t>
      </w:r>
      <w:r w:rsidR="00E5775B">
        <w:rPr>
          <w:sz w:val="24"/>
        </w:rPr>
        <w:t>120</w:t>
      </w:r>
      <w:r>
        <w:rPr>
          <w:sz w:val="24"/>
        </w:rPr>
        <w:t xml:space="preserve"> dana u iznosu </w:t>
      </w:r>
      <w:r w:rsidR="00E5775B">
        <w:rPr>
          <w:sz w:val="24"/>
        </w:rPr>
        <w:t>9.192,52</w:t>
      </w:r>
      <w:r>
        <w:rPr>
          <w:sz w:val="24"/>
        </w:rPr>
        <w:t xml:space="preserve"> kn i zapošljava jednog radnika.</w:t>
      </w:r>
    </w:p>
    <w:p w:rsidRDefault="00405337" w:rsidP="0022072E" w:rsidR="0022072E">
      <w:pPr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765/2018-8</w:t>
      </w:r>
    </w:p>
    <w:p w:rsidRDefault="00405337" w:rsidP="0022072E" w:rsidR="00405337">
      <w:pPr>
        <w:jc w:val="right"/>
        <w:rPr>
          <w:b/>
          <w:sz w:val="24"/>
        </w:rPr>
      </w:pPr>
    </w:p>
    <w:p w:rsidRDefault="00405337" w:rsidP="0022072E" w:rsidR="00405337">
      <w:pPr>
        <w:jc w:val="right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</w:t>
      </w:r>
      <w:r w:rsidR="00E5775B">
        <w:rPr>
          <w:sz w:val="24"/>
        </w:rPr>
        <w:t>765</w:t>
      </w:r>
      <w:r>
        <w:rPr>
          <w:sz w:val="24"/>
        </w:rPr>
        <w:t xml:space="preserve">/2018-3 od </w:t>
      </w:r>
      <w:r w:rsidR="00EB0FB2">
        <w:rPr>
          <w:sz w:val="24"/>
        </w:rPr>
        <w:t>03. kolovoza</w:t>
      </w:r>
      <w:r>
        <w:rPr>
          <w:sz w:val="24"/>
        </w:rPr>
        <w:t xml:space="preserve"> 2018. pokrenuo prethodni postupak radi utvrđivanja pretpostavki za otvaranje stečajnog postupka te je zakazao ročište radi očitovanja o prijedlogu.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održanom </w:t>
      </w:r>
      <w:r w:rsidR="00EB0FB2">
        <w:rPr>
          <w:sz w:val="24"/>
        </w:rPr>
        <w:t>12. rujna</w:t>
      </w:r>
      <w:r>
        <w:rPr>
          <w:sz w:val="24"/>
        </w:rPr>
        <w:t xml:space="preserve"> 2018. pristupila je </w:t>
      </w:r>
      <w:r w:rsidR="00EB0FB2">
        <w:rPr>
          <w:sz w:val="24"/>
        </w:rPr>
        <w:t>zakonska zastupnica</w:t>
      </w:r>
      <w:r>
        <w:rPr>
          <w:sz w:val="24"/>
        </w:rPr>
        <w:t xml:space="preserve"> dužnika</w:t>
      </w:r>
      <w:r w:rsidR="00EB0FB2">
        <w:rPr>
          <w:sz w:val="24"/>
        </w:rPr>
        <w:t xml:space="preserve"> Jasmina </w:t>
      </w:r>
      <w:proofErr w:type="spellStart"/>
      <w:r w:rsidR="00EB0FB2">
        <w:rPr>
          <w:sz w:val="24"/>
        </w:rPr>
        <w:t>Turković</w:t>
      </w:r>
      <w:proofErr w:type="spellEnd"/>
      <w:r w:rsidR="00EB0FB2">
        <w:rPr>
          <w:sz w:val="24"/>
        </w:rPr>
        <w:t xml:space="preserve"> koja je </w:t>
      </w:r>
      <w:r>
        <w:rPr>
          <w:sz w:val="24"/>
        </w:rPr>
        <w:t>priznala činjenicu postojanja insolventnosti kao stečajnog razloga jer je dužnikov poslovni račun dugotrajno blokiran s evidentiranim neizmirenim obvezama.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 dužnika koja bi mogla ući u stečajnu masu, </w:t>
      </w:r>
      <w:r w:rsidR="00EB79E0">
        <w:rPr>
          <w:sz w:val="24"/>
        </w:rPr>
        <w:t>zastupnica po zakonu navela je da je dužnikova djelatnost prestala u mjesecu rujnu 2016., a odvijala se u ugostiteljskom prostoru koji je bio u najmu zajedno s opremom, dok je dužnik od imovine imao samo kasu i nešto posuđa.</w:t>
      </w:r>
      <w:r w:rsidR="006E668C">
        <w:rPr>
          <w:sz w:val="24"/>
        </w:rPr>
        <w:t xml:space="preserve"> Nadalje navodi da su s</w:t>
      </w:r>
      <w:r w:rsidR="00EB79E0">
        <w:rPr>
          <w:sz w:val="24"/>
        </w:rPr>
        <w:t xml:space="preserve">va </w:t>
      </w:r>
      <w:r w:rsidR="006E668C">
        <w:rPr>
          <w:sz w:val="24"/>
        </w:rPr>
        <w:t>potraživanja od kupaca</w:t>
      </w:r>
      <w:r w:rsidR="00EB79E0">
        <w:rPr>
          <w:sz w:val="24"/>
        </w:rPr>
        <w:t xml:space="preserve"> izmirena</w:t>
      </w:r>
      <w:r>
        <w:rPr>
          <w:sz w:val="24"/>
        </w:rPr>
        <w:t xml:space="preserve"> </w:t>
      </w:r>
      <w:r w:rsidR="006E668C">
        <w:rPr>
          <w:sz w:val="24"/>
        </w:rPr>
        <w:t xml:space="preserve">i dužnik nema nikakve imovine koja bi mogla ući u stečajnu masu te je svoje navode potkrijepila prilaganjem bruto bilanci za 2015. i 2016. </w:t>
      </w:r>
      <w:r>
        <w:rPr>
          <w:sz w:val="24"/>
        </w:rPr>
        <w:t>te ovjerovljeni</w:t>
      </w:r>
      <w:r w:rsidR="0034204D">
        <w:rPr>
          <w:sz w:val="24"/>
        </w:rPr>
        <w:t>m</w:t>
      </w:r>
      <w:r>
        <w:rPr>
          <w:sz w:val="24"/>
        </w:rPr>
        <w:t xml:space="preserve"> </w:t>
      </w:r>
      <w:proofErr w:type="spellStart"/>
      <w:r>
        <w:rPr>
          <w:sz w:val="24"/>
        </w:rPr>
        <w:t>prokazni</w:t>
      </w:r>
      <w:r w:rsidR="0034204D">
        <w:rPr>
          <w:sz w:val="24"/>
        </w:rPr>
        <w:t>m</w:t>
      </w:r>
      <w:proofErr w:type="spellEnd"/>
      <w:r w:rsidR="0034204D">
        <w:rPr>
          <w:sz w:val="24"/>
        </w:rPr>
        <w:t xml:space="preserve"> popisom imovine uz izjavu koju je dala pod kaznenom i materijalnom odgovornošću da su podaci u priloženom </w:t>
      </w:r>
      <w:proofErr w:type="spellStart"/>
      <w:r w:rsidR="0034204D">
        <w:rPr>
          <w:sz w:val="24"/>
        </w:rPr>
        <w:t>prokaznom</w:t>
      </w:r>
      <w:proofErr w:type="spellEnd"/>
      <w:r w:rsidR="0034204D">
        <w:rPr>
          <w:sz w:val="24"/>
        </w:rPr>
        <w:t xml:space="preserve"> popisu točni i istiniti i da dužnik nema imovine,</w:t>
      </w:r>
      <w:r w:rsidR="006C0AD9">
        <w:rPr>
          <w:sz w:val="24"/>
        </w:rPr>
        <w:t xml:space="preserve"> </w:t>
      </w:r>
      <w:r w:rsidR="0034204D">
        <w:rPr>
          <w:sz w:val="24"/>
        </w:rPr>
        <w:t xml:space="preserve">a posebice </w:t>
      </w:r>
      <w:r w:rsidR="00D660D2">
        <w:rPr>
          <w:sz w:val="24"/>
        </w:rPr>
        <w:t xml:space="preserve">                       </w:t>
      </w:r>
      <w:r w:rsidR="0034204D">
        <w:rPr>
          <w:sz w:val="24"/>
        </w:rPr>
        <w:t xml:space="preserve">motornih vozila i nekretnina jer nije niti imao financijskih mogućnosti za nabavku takve imovine. </w:t>
      </w:r>
    </w:p>
    <w:p w:rsidRDefault="003A3828" w:rsidP="003A3828" w:rsidR="003A3828">
      <w:pPr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 eventualnoj drugoj imovini sud je </w:t>
      </w:r>
      <w:r w:rsidR="006C0AD9">
        <w:rPr>
          <w:sz w:val="24"/>
        </w:rPr>
        <w:t xml:space="preserve">pribavio </w:t>
      </w:r>
      <w:r>
        <w:rPr>
          <w:sz w:val="24"/>
        </w:rPr>
        <w:t>podatke uvidom u Zajednički informacijski sustav zemljišnih knjiga.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</w:t>
      </w:r>
      <w:r w:rsidR="00502C3F">
        <w:rPr>
          <w:sz w:val="24"/>
        </w:rPr>
        <w:t>potvrdu</w:t>
      </w:r>
      <w:r>
        <w:rPr>
          <w:sz w:val="24"/>
        </w:rPr>
        <w:t xml:space="preserve"> FINE od </w:t>
      </w:r>
      <w:r w:rsidR="00502C3F">
        <w:rPr>
          <w:sz w:val="24"/>
        </w:rPr>
        <w:t>08.08</w:t>
      </w:r>
      <w:r>
        <w:rPr>
          <w:sz w:val="24"/>
        </w:rPr>
        <w:t xml:space="preserve">.2018., bruto bilance za </w:t>
      </w:r>
      <w:r w:rsidR="00502C3F">
        <w:rPr>
          <w:sz w:val="24"/>
        </w:rPr>
        <w:t>2015. i 2016.</w:t>
      </w:r>
      <w:r>
        <w:rPr>
          <w:sz w:val="24"/>
        </w:rPr>
        <w:t xml:space="preserve">, </w:t>
      </w:r>
      <w:r w:rsidR="00502C3F">
        <w:rPr>
          <w:sz w:val="24"/>
        </w:rPr>
        <w:t xml:space="preserve">podatke HZMO-a o zaposlenima, </w:t>
      </w:r>
      <w:r>
        <w:rPr>
          <w:sz w:val="24"/>
        </w:rPr>
        <w:t xml:space="preserve">ovjerovljeni </w:t>
      </w:r>
      <w:proofErr w:type="spellStart"/>
      <w:r w:rsidR="00473785">
        <w:rPr>
          <w:sz w:val="24"/>
        </w:rPr>
        <w:t>prokazni</w:t>
      </w:r>
      <w:proofErr w:type="spellEnd"/>
      <w:r w:rsidR="00473785">
        <w:rPr>
          <w:sz w:val="24"/>
        </w:rPr>
        <w:t xml:space="preserve"> popis imovine dužnika </w:t>
      </w:r>
      <w:r>
        <w:rPr>
          <w:sz w:val="24"/>
        </w:rPr>
        <w:t>i Zajednički informacijski sustav zemljišnih knjiga.</w:t>
      </w:r>
    </w:p>
    <w:p w:rsidRDefault="00102408" w:rsidP="003A3828" w:rsidR="00102408">
      <w:pPr>
        <w:ind w:firstLine="720"/>
        <w:jc w:val="both"/>
        <w:rPr>
          <w:sz w:val="24"/>
        </w:rPr>
      </w:pPr>
    </w:p>
    <w:p w:rsidRDefault="00102408" w:rsidP="00102408" w:rsidR="00102408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</w:t>
      </w:r>
      <w:r w:rsidR="003854E6">
        <w:rPr>
          <w:sz w:val="24"/>
        </w:rPr>
        <w:t>08.08</w:t>
      </w:r>
      <w:r>
        <w:rPr>
          <w:sz w:val="24"/>
        </w:rPr>
        <w:t xml:space="preserve">.2018. proizlazi da dužnik u Očevidniku redoslijeda osnova za plaćanje ima evidentirane neizvršene obveze za plaćanja u neprekinutom razdoblju duljem od </w:t>
      </w:r>
      <w:r w:rsidR="003854E6">
        <w:rPr>
          <w:sz w:val="24"/>
        </w:rPr>
        <w:t>60</w:t>
      </w:r>
      <w:r>
        <w:rPr>
          <w:sz w:val="24"/>
        </w:rPr>
        <w:t xml:space="preserve"> dana u iznosu od </w:t>
      </w:r>
      <w:r w:rsidR="003854E6">
        <w:rPr>
          <w:sz w:val="24"/>
        </w:rPr>
        <w:t>9.192,52</w:t>
      </w:r>
      <w:r>
        <w:rPr>
          <w:sz w:val="24"/>
        </w:rPr>
        <w:t xml:space="preserve"> kn, a koje činjenice priznaje i sam dužnik, to je nesporno utvrđeno da kod dužnika postoji nesposobnost za plaćanje kao zakonom propisani stečajni razlog predviđen odredbom čl. 6 st 2 SZ-a.</w:t>
      </w:r>
    </w:p>
    <w:p w:rsidRDefault="003A3828" w:rsidP="003A3828" w:rsidR="003A3828" w:rsidRPr="00102408">
      <w:pPr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104/17,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Uvidom u bruto bilance </w:t>
      </w:r>
      <w:r w:rsidR="003854E6">
        <w:rPr>
          <w:sz w:val="24"/>
        </w:rPr>
        <w:t xml:space="preserve">dužnika </w:t>
      </w:r>
      <w:r>
        <w:rPr>
          <w:sz w:val="24"/>
        </w:rPr>
        <w:t xml:space="preserve">za razdoblje </w:t>
      </w:r>
      <w:r w:rsidR="003854E6">
        <w:rPr>
          <w:sz w:val="24"/>
        </w:rPr>
        <w:t xml:space="preserve">poslovne 2015. i 2016. </w:t>
      </w:r>
      <w:r>
        <w:rPr>
          <w:sz w:val="24"/>
        </w:rPr>
        <w:t>proizlazi da dužnik ne evidentira vrijednost materijalne imovine</w:t>
      </w:r>
      <w:r w:rsidR="00457335">
        <w:rPr>
          <w:sz w:val="24"/>
        </w:rPr>
        <w:t xml:space="preserve"> jer je stanje </w:t>
      </w:r>
      <w:r w:rsidR="008D0C91">
        <w:rPr>
          <w:sz w:val="24"/>
        </w:rPr>
        <w:t xml:space="preserve">za kratkotrajnu i dugotrajnu imovinu </w:t>
      </w:r>
      <w:r w:rsidR="00457335">
        <w:rPr>
          <w:sz w:val="24"/>
        </w:rPr>
        <w:t>iskazano sa 0,00 kn</w:t>
      </w:r>
      <w:r w:rsidR="008D0C91">
        <w:rPr>
          <w:sz w:val="24"/>
        </w:rPr>
        <w:t>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22072E" w:rsidP="003A3828" w:rsidR="0022072E">
      <w:pPr>
        <w:ind w:firstLine="720"/>
        <w:jc w:val="both"/>
        <w:rPr>
          <w:sz w:val="24"/>
        </w:rPr>
      </w:pPr>
    </w:p>
    <w:p w:rsidRDefault="0022072E" w:rsidP="0022072E" w:rsidR="0022072E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 w:rsidR="003854E6">
        <w:rPr>
          <w:b/>
          <w:sz w:val="24"/>
        </w:rPr>
        <w:t>765/2018-8</w:t>
      </w:r>
    </w:p>
    <w:p w:rsidRDefault="0022072E" w:rsidP="003A3828" w:rsidR="0022072E">
      <w:pPr>
        <w:ind w:firstLine="720"/>
        <w:jc w:val="both"/>
        <w:rPr>
          <w:b/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A352F4" w:rsidR="003A5C41">
      <w:pPr>
        <w:ind w:firstLine="720"/>
        <w:jc w:val="both"/>
        <w:rPr>
          <w:sz w:val="24"/>
        </w:rPr>
      </w:pPr>
      <w:r>
        <w:rPr>
          <w:sz w:val="24"/>
        </w:rPr>
        <w:t>Činjenicu da dužnik nema druge imovine koja bi mog</w:t>
      </w:r>
      <w:r w:rsidR="008D0C91">
        <w:rPr>
          <w:sz w:val="24"/>
        </w:rPr>
        <w:t>la ući u stečajnu masu, potvrdila je zakonska zastupnica</w:t>
      </w:r>
      <w:r>
        <w:rPr>
          <w:sz w:val="24"/>
        </w:rPr>
        <w:t xml:space="preserve"> </w:t>
      </w:r>
      <w:r w:rsidR="008D0C91">
        <w:rPr>
          <w:sz w:val="24"/>
        </w:rPr>
        <w:t xml:space="preserve">Jasmina </w:t>
      </w:r>
      <w:proofErr w:type="spellStart"/>
      <w:r w:rsidR="008D0C91">
        <w:rPr>
          <w:sz w:val="24"/>
        </w:rPr>
        <w:t>Turkanović</w:t>
      </w:r>
      <w:proofErr w:type="spellEnd"/>
      <w:r>
        <w:rPr>
          <w:sz w:val="24"/>
        </w:rPr>
        <w:t xml:space="preserve">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te kako iz drugih isprava koje je sud pribavio po službenoj dužnosti proizlazi da se dužnik ne vodi vlasnikom nekretnina, to je utvrđeno da dužnik nema </w:t>
      </w:r>
      <w:r w:rsidR="003242DE">
        <w:rPr>
          <w:sz w:val="24"/>
        </w:rPr>
        <w:t xml:space="preserve">imovine </w:t>
      </w:r>
      <w:r>
        <w:rPr>
          <w:sz w:val="24"/>
        </w:rPr>
        <w:t xml:space="preserve"> </w:t>
      </w:r>
      <w:r w:rsidR="00A352F4">
        <w:rPr>
          <w:sz w:val="24"/>
        </w:rPr>
        <w:t>dostatne</w:t>
      </w:r>
      <w:r>
        <w:rPr>
          <w:sz w:val="24"/>
        </w:rPr>
        <w:t xml:space="preserve"> za pokriće troškova stečajnog postupka </w:t>
      </w:r>
      <w:r w:rsidR="00A352F4">
        <w:rPr>
          <w:sz w:val="24"/>
        </w:rPr>
        <w:t xml:space="preserve">koji </w:t>
      </w:r>
      <w:r w:rsidR="00096FA2">
        <w:rPr>
          <w:sz w:val="24"/>
        </w:rPr>
        <w:t xml:space="preserve">mogu iznositi minimalno </w:t>
      </w:r>
      <w:r w:rsidR="008D0C91">
        <w:rPr>
          <w:sz w:val="24"/>
        </w:rPr>
        <w:t>12</w:t>
      </w:r>
      <w:r w:rsidR="00F46B28">
        <w:rPr>
          <w:sz w:val="24"/>
        </w:rPr>
        <w:t>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A352F4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 xml:space="preserve">troškove </w:t>
      </w:r>
      <w:r>
        <w:rPr>
          <w:sz w:val="24"/>
          <w:szCs w:val="24"/>
        </w:rPr>
        <w:t>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  <w:r w:rsidR="0022072E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6B28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405337">
        <w:rPr>
          <w:sz w:val="24"/>
        </w:rPr>
        <w:t>24. rujna</w:t>
      </w:r>
      <w:r w:rsidR="0022072E">
        <w:rPr>
          <w:sz w:val="24"/>
        </w:rPr>
        <w:t xml:space="preserve">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51BA9"/>
    <w:rsid w:val="00051F95"/>
    <w:rsid w:val="000618AC"/>
    <w:rsid w:val="00061DE6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02408"/>
    <w:rsid w:val="001109DE"/>
    <w:rsid w:val="001115E2"/>
    <w:rsid w:val="00112277"/>
    <w:rsid w:val="001230A5"/>
    <w:rsid w:val="00124948"/>
    <w:rsid w:val="00133C4F"/>
    <w:rsid w:val="00144424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201EC5"/>
    <w:rsid w:val="002022EF"/>
    <w:rsid w:val="00203436"/>
    <w:rsid w:val="0022072E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A129D"/>
    <w:rsid w:val="002B196A"/>
    <w:rsid w:val="002D449D"/>
    <w:rsid w:val="002E14D9"/>
    <w:rsid w:val="002E4E00"/>
    <w:rsid w:val="002F5E6D"/>
    <w:rsid w:val="00305555"/>
    <w:rsid w:val="00321893"/>
    <w:rsid w:val="003242DE"/>
    <w:rsid w:val="00325E30"/>
    <w:rsid w:val="00327FDB"/>
    <w:rsid w:val="0033198B"/>
    <w:rsid w:val="003329AE"/>
    <w:rsid w:val="00335128"/>
    <w:rsid w:val="00336E44"/>
    <w:rsid w:val="0034204D"/>
    <w:rsid w:val="00345B4A"/>
    <w:rsid w:val="003540FC"/>
    <w:rsid w:val="0035790F"/>
    <w:rsid w:val="00366F6E"/>
    <w:rsid w:val="00366FA7"/>
    <w:rsid w:val="00367EC3"/>
    <w:rsid w:val="003701DF"/>
    <w:rsid w:val="0037201D"/>
    <w:rsid w:val="00373D11"/>
    <w:rsid w:val="003776D8"/>
    <w:rsid w:val="0038293C"/>
    <w:rsid w:val="0038355E"/>
    <w:rsid w:val="003854E6"/>
    <w:rsid w:val="003A3828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05337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57335"/>
    <w:rsid w:val="00461C63"/>
    <w:rsid w:val="00465B2E"/>
    <w:rsid w:val="00473785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4F5A8C"/>
    <w:rsid w:val="005012AB"/>
    <w:rsid w:val="00502C3F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648C0"/>
    <w:rsid w:val="00586FB0"/>
    <w:rsid w:val="0058722E"/>
    <w:rsid w:val="00596B1E"/>
    <w:rsid w:val="005A2249"/>
    <w:rsid w:val="005C1366"/>
    <w:rsid w:val="005C5E63"/>
    <w:rsid w:val="005C60E6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B5C2C"/>
    <w:rsid w:val="006C0AD9"/>
    <w:rsid w:val="006C20F2"/>
    <w:rsid w:val="006D6AA3"/>
    <w:rsid w:val="006D728C"/>
    <w:rsid w:val="006E078B"/>
    <w:rsid w:val="006E1E6F"/>
    <w:rsid w:val="006E668C"/>
    <w:rsid w:val="007078AA"/>
    <w:rsid w:val="00716263"/>
    <w:rsid w:val="0071750E"/>
    <w:rsid w:val="007257D0"/>
    <w:rsid w:val="00735B3C"/>
    <w:rsid w:val="007412C6"/>
    <w:rsid w:val="00752CE5"/>
    <w:rsid w:val="00761D28"/>
    <w:rsid w:val="007717A4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866"/>
    <w:rsid w:val="008B3F54"/>
    <w:rsid w:val="008D0C91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352F4"/>
    <w:rsid w:val="00A60490"/>
    <w:rsid w:val="00A65DBA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939C7"/>
    <w:rsid w:val="00BB435E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11C98"/>
    <w:rsid w:val="00D2204C"/>
    <w:rsid w:val="00D25225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60D2"/>
    <w:rsid w:val="00D6742D"/>
    <w:rsid w:val="00D700E1"/>
    <w:rsid w:val="00D73A7C"/>
    <w:rsid w:val="00D916C6"/>
    <w:rsid w:val="00D94EDB"/>
    <w:rsid w:val="00D96A45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5775B"/>
    <w:rsid w:val="00E6022E"/>
    <w:rsid w:val="00E632B3"/>
    <w:rsid w:val="00E91008"/>
    <w:rsid w:val="00E92EE9"/>
    <w:rsid w:val="00EA6132"/>
    <w:rsid w:val="00EB0FB2"/>
    <w:rsid w:val="00EB1B5D"/>
    <w:rsid w:val="00EB79E0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26A84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C4A74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St-765/2018</izvorni_sadrzaj>
    <derivirana_varijabla naziv="DomainObject.Predmet.OznakaBroj_1">St-765/2018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SPE j.d.o.o.</izvorni_sadrzaj>
    <derivirana_varijabla naziv="DomainObject.Predmet.ProtustrankaFormated_1">  DOLCE SPE j.d.o.o.</derivirana_varijabla>
  </DomainObject.Predmet.ProtustrankaFormated>
  <DomainObject.Predmet.ProtustrankaFormatedOIB>
    <izvorni_sadrzaj>  DOLCE SPE j.d.o.o., OIB 55863867992</izvorni_sadrzaj>
    <derivirana_varijabla naziv="DomainObject.Predmet.ProtustrankaFormatedOIB_1">  DOLCE SPE j.d.o.o., OIB 55863867992</derivirana_varijabla>
  </DomainObject.Predmet.ProtustrankaFormatedOIB>
  <DomainObject.Predmet.ProtustrankaFormatedWithAdress>
    <izvorni_sadrzaj> DOLCE SPE j.d.o.o., Kozari bok I.odvojak 15, 10000 Zagreb</izvorni_sadrzaj>
    <derivirana_varijabla naziv="DomainObject.Predmet.ProtustrankaFormatedWithAdress_1"> DOLCE SPE j.d.o.o., Kozari bok I.odvojak 15, 10000 Zagreb</derivirana_varijabla>
  </DomainObject.Predmet.ProtustrankaFormatedWithAdress>
  <DomainObject.Predmet.ProtustrankaFormatedWithAdressOIB>
    <izvorni_sadrzaj> DOLCE SPE j.d.o.o., OIB 55863867992, Kozari bok I.odvojak 15, 10000 Zagreb</izvorni_sadrzaj>
    <derivirana_varijabla naziv="DomainObject.Predmet.ProtustrankaFormatedWithAdressOIB_1"> DOLCE SPE j.d.o.o., OIB 55863867992, Kozari bok I.odvojak 15, 10000 Zagreb</derivirana_varijabla>
  </DomainObject.Predmet.ProtustrankaFormatedWithAdressOIB>
  <DomainObject.Predmet.ProtustrankaWithAdress>
    <izvorni_sadrzaj>DOLCE SPE j.d.o.o. Kozari bok I.odvojak 15, 10000 Zagreb</izvorni_sadrzaj>
    <derivirana_varijabla naziv="DomainObject.Predmet.ProtustrankaWithAdress_1">DOLCE SPE j.d.o.o. Kozari bok I.odvojak 15, 10000 Zagreb</derivirana_varijabla>
  </DomainObject.Predmet.ProtustrankaWithAdress>
  <DomainObject.Predmet.ProtustrankaWithAdressOIB>
    <izvorni_sadrzaj>DOLCE SPE j.d.o.o., OIB 55863867992, Kozari bok I.odvojak 15, 10000 Zagreb</izvorni_sadrzaj>
    <derivirana_varijabla naziv="DomainObject.Predmet.ProtustrankaWithAdressOIB_1">DOLCE SPE j.d.o.o., OIB 55863867992, Kozari bok I.odvojak 15, 10000 Zagreb</derivirana_varijabla>
  </DomainObject.Predmet.ProtustrankaWithAdressOIB>
  <DomainObject.Predmet.ProtustrankaNazivFormated>
    <izvorni_sadrzaj>DOLCE SPE j.d.o.o.</izvorni_sadrzaj>
    <derivirana_varijabla naziv="DomainObject.Predmet.ProtustrankaNazivFormated_1">DOLCE SPE j.d.o.o.</derivirana_varijabla>
  </DomainObject.Predmet.ProtustrankaNazivFormated>
  <DomainObject.Predmet.ProtustrankaNazivFormatedOIB>
    <izvorni_sadrzaj>DOLCE SPE j.d.o.o., OIB 55863867992</izvorni_sadrzaj>
    <derivirana_varijabla naziv="DomainObject.Predmet.ProtustrankaNazivFormatedOIB_1">DOLCE SPE j.d.o.o., OIB 55863867992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DOLCE SPE j.d.o.o.</item>
    </izvorni_sadrzaj>
    <derivirana_varijabla naziv="DomainObject.Predmet.ProtuStrankaListFormated_1">
      <item>DOLCE SPE j.d.o.o.</item>
    </derivirana_varijabla>
  </DomainObject.Predmet.ProtuStrankaListFormated>
  <DomainObject.Predmet.ProtuStrankaListFormatedOIB>
    <izvorni_sadrzaj>
      <item>DOLCE SPE j.d.o.o., OIB 55863867992</item>
    </izvorni_sadrzaj>
    <derivirana_varijabla naziv="DomainObject.Predmet.ProtuStrankaListFormatedOIB_1">
      <item>DOLCE SPE j.d.o.o., OIB 55863867992</item>
    </derivirana_varijabla>
  </DomainObject.Predmet.ProtuStrankaListFormatedOIB>
  <DomainObject.Predmet.ProtuStrankaListFormatedWithAdress>
    <izvorni_sadrzaj>
      <item>DOLCE SPE j.d.o.o., Kozari bok I.odvojak 15, 10000 Zagreb</item>
    </izvorni_sadrzaj>
    <derivirana_varijabla naziv="DomainObject.Predmet.ProtuStrankaListFormatedWithAdress_1">
      <item>DOLCE SPE j.d.o.o., Kozari bok I.odvojak 15, 10000 Zagreb</item>
    </derivirana_varijabla>
  </DomainObject.Predmet.ProtuStrankaListFormatedWithAdress>
  <DomainObject.Predmet.ProtuStrankaListFormatedWithAdressOIB>
    <izvorni_sadrzaj>
      <item>DOLCE SPE j.d.o.o., OIB 55863867992, Kozari bok I.odvojak 15, 10000 Zagreb</item>
    </izvorni_sadrzaj>
    <derivirana_varijabla naziv="DomainObject.Predmet.ProtuStrankaListFormatedWithAdressOIB_1">
      <item>DOLCE SPE j.d.o.o., OIB 55863867992, Kozari bok I.odvojak 15, 10000 Zagreb</item>
    </derivirana_varijabla>
  </DomainObject.Predmet.ProtuStrankaListFormatedWithAdressOIB>
  <DomainObject.Predmet.ProtuStrankaListNazivFormated>
    <izvorni_sadrzaj>
      <item>DOLCE SPE j.d.o.o.</item>
    </izvorni_sadrzaj>
    <derivirana_varijabla naziv="DomainObject.Predmet.ProtuStrankaListNazivFormated_1">
      <item>DOLCE SPE j.d.o.o.</item>
    </derivirana_varijabla>
  </DomainObject.Predmet.ProtuStrankaListNazivFormated>
  <DomainObject.Predmet.ProtuStrankaListNazivFormatedOIB>
    <izvorni_sadrzaj>
      <item>DOLCE SPE j.d.o.o., OIB 55863867992</item>
    </izvorni_sadrzaj>
    <derivirana_varijabla naziv="DomainObject.Predmet.ProtuStrankaListNazivFormatedOIB_1">
      <item>DOLCE SPE j.d.o.o., OIB 55863867992</item>
    </derivirana_varijabla>
  </DomainObject.Predmet.ProtuStrankaListNazivFormatedOIB>
  <DomainObject.Predmet.OstaliListFormated>
    <izvorni_sadrzaj>
      <item>Jasmina Turkanović</item>
    </izvorni_sadrzaj>
    <derivirana_varijabla naziv="DomainObject.Predmet.OstaliListFormated_1">
      <item>Jasmina Turkanović</item>
    </derivirana_varijabla>
  </DomainObject.Predmet.OstaliListFormated>
  <DomainObject.Predmet.OstaliListFormatedOIB>
    <izvorni_sadrzaj>
      <item>Jasmina Turkanović, OIB 47585295000</item>
    </izvorni_sadrzaj>
    <derivirana_varijabla naziv="DomainObject.Predmet.OstaliListFormatedOIB_1">
      <item>Jasmina Turkanović, OIB 47585295000</item>
    </derivirana_varijabla>
  </DomainObject.Predmet.OstaliListFormatedOIB>
  <DomainObject.Predmet.OstaliListFormatedWithAdress>
    <izvorni_sadrzaj>
      <item>Jasmina Turkanović, Kozari bok I. odvojak 15, 10000 Zagreb</item>
    </izvorni_sadrzaj>
    <derivirana_varijabla naziv="DomainObject.Predmet.OstaliListFormatedWithAdress_1">
      <item>Jasmina Turkanović, Kozari bok I. odvojak 15, 10000 Zagreb</item>
    </derivirana_varijabla>
  </DomainObject.Predmet.OstaliListFormatedWithAdress>
  <DomainObject.Predmet.OstaliListFormatedWithAdressOIB>
    <izvorni_sadrzaj>
      <item>Jasmina Turkanović, OIB 47585295000, Kozari bok I. odvojak 15, 10000 Zagreb</item>
    </izvorni_sadrzaj>
    <derivirana_varijabla naziv="DomainObject.Predmet.OstaliListFormatedWithAdressOIB_1">
      <item>Jasmina Turkanović, OIB 47585295000, Kozari bok I. odvojak 15, 10000 Zagreb</item>
    </derivirana_varijabla>
  </DomainObject.Predmet.OstaliListFormatedWithAdressOIB>
  <DomainObject.Predmet.OstaliListNazivFormated>
    <izvorni_sadrzaj>
      <item>Jasmina Turkanović</item>
    </izvorni_sadrzaj>
    <derivirana_varijabla naziv="DomainObject.Predmet.OstaliListNazivFormated_1">
      <item>Jasmina Turkanović</item>
    </derivirana_varijabla>
  </DomainObject.Predmet.OstaliListNazivFormated>
  <DomainObject.Predmet.OstaliListNazivFormatedOIB>
    <izvorni_sadrzaj>
      <item>Jasmina Turkanović, OIB 47585295000</item>
    </izvorni_sadrzaj>
    <derivirana_varijabla naziv="DomainObject.Predmet.OstaliListNazivFormatedOIB_1">
      <item>Jasmina Turkanović, OIB 47585295000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DOLCE SPE j.d.o.o.</izvorni_sadrzaj>
    <derivirana_varijabla naziv="DomainObject.Predmet.ProtustrankaIDrugi_1">DOLCE SPE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DOLCE SPE j.d.o.o., OIB 55863867992, Kozari bok I.odvojak 15, 10000 Zagreb</izvorni_sadrzaj>
    <derivirana_varijabla naziv="DomainObject.Predmet.ProtustrankaIDrugiAdressOIB_1">DOLCE SPE j.d.o.o., OIB 55863867992, Kozari bok I.odvojak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SPE j.d.o.o.</item>
      <item>FINA Regionalni centar Zagreb</item>
      <item>Jasmina Turkanović</item>
    </izvorni_sadrzaj>
    <derivirana_varijabla naziv="DomainObject.Predmet.SudioniciListNaziv_1">
      <item>DOLCE SPE j.d.o.o.</item>
      <item>FINA Regionalni centar Zagreb</item>
      <item>Jasmina Turkanović</item>
    </derivirana_varijabla>
  </DomainObject.Predmet.SudioniciListNaziv>
  <DomainObject.Predmet.SudioniciListAdressOIB>
    <izvorni_sadrzaj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izvorni_sadrzaj>
    <derivirana_varijabla naziv="DomainObject.Predmet.SudioniciListAdressOIB_1"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55863867992</item>
      <item>, OIB 85821130368</item>
      <item>, OIB 47585295000</item>
    </izvorni_sadrzaj>
    <derivirana_varijabla naziv="DomainObject.Predmet.SudioniciListNazivOIB_1">
      <item>, OIB 55863867992</item>
      <item>, OIB 85821130368</item>
      <item>, OIB 47585295000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1112</properties:Words>
  <properties:Characters>6065</properties:Characters>
  <properties:Lines>141</properties:Lines>
  <properties:Paragraphs>42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2018-05-16T07:15:00Z</dcterms:created>
  <dc:creator>Trgovacki sud</dc:creator>
  <cp:lastModifiedBy>wsadmin</cp:lastModifiedBy>
  <cp:lastPrinted>2018-09-24T09:54:00Z</cp:lastPrinted>
  <dcterms:modified xmlns:xsi="http://www.w3.org/2001/XMLSchema-instance" xsi:type="dcterms:W3CDTF">2018-09-24T11:18:00Z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