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3b655" w14:paraId="433b655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CD47BB">
        <w:t>5441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CD47BB">
        <w:t>NELA HRGOTA j.d.o.o., Zagreb, Ulica grada Vukovara 15, OIB: 43590074416</w:t>
      </w:r>
      <w:r w:rsidR="00346FC3">
        <w:t>,</w:t>
      </w:r>
      <w:r w:rsidR="00C241E6" w:rsidRPr="00C241E6">
        <w:t xml:space="preserve"> </w:t>
      </w:r>
      <w:r w:rsidR="00C241E6">
        <w:t xml:space="preserve"> </w:t>
      </w:r>
      <w:r w:rsidR="00410A23">
        <w:t>6. lipnja</w:t>
      </w:r>
      <w:r w:rsidR="00B276A8">
        <w:t xml:space="preserve"> 2018.</w:t>
      </w:r>
    </w:p>
    <w:p w:rsidRDefault="00410421" w:rsidP="002C4416" w:rsidR="00410421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410A2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CD47BB">
        <w:t>NELA HRGOTA j.d.o.o., Zagreb, Ulica grada Vukovara 15, OIB: 43590074416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410A23">
        <w:t>6. lipnja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CD47BB">
        <w:t>10,45</w:t>
      </w:r>
      <w:r w:rsidR="00410A23">
        <w:t xml:space="preserve"> </w:t>
      </w:r>
      <w:r w:rsidR="000750F3">
        <w:t>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CD47BB">
        <w:t>Janko Vidiček, Zagreb, Brazilska 3, OIB: 51043553915.</w:t>
      </w:r>
    </w:p>
    <w:p w:rsidRDefault="00060133" w:rsidP="00060133" w:rsidR="00060133" w:rsidRPr="00AF1EFD">
      <w:pPr>
        <w:ind w:left="708"/>
        <w:jc w:val="both"/>
      </w:pPr>
    </w:p>
    <w:p w:rsidRDefault="00060133" w:rsidP="00410A23" w:rsidR="00410421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="00040BD4" w:rsidRPr="00040BD4">
        <w:t xml:space="preserve"> </w:t>
      </w:r>
      <w:r w:rsidR="00CD47BB">
        <w:t>NELA HRGOTA j.d.o.o., Zagreb, Ulica grada Vukovara 15, OIB: 43590074416</w:t>
      </w:r>
      <w:r w:rsidR="00305723" w:rsidRPr="00305723">
        <w:t>,</w:t>
      </w:r>
      <w:r w:rsidR="00C241E6">
        <w:rPr>
          <w:rFonts w:eastAsia="Calibri"/>
          <w:lang w:eastAsia="en-US"/>
        </w:rPr>
        <w:t xml:space="preserve"> sa danom </w:t>
      </w:r>
      <w:r w:rsidR="00410A23">
        <w:rPr>
          <w:rFonts w:eastAsia="Calibri"/>
          <w:lang w:eastAsia="en-US"/>
        </w:rPr>
        <w:t>6. lipnja</w:t>
      </w:r>
      <w:r w:rsidR="00B276A8">
        <w:rPr>
          <w:rFonts w:eastAsia="Calibri"/>
          <w:lang w:eastAsia="en-US"/>
        </w:rPr>
        <w:t xml:space="preserve">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410A23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CD47BB">
        <w:t>NELA HRGOTA j.d.o.o., Zagreb, Ulica grada Vukovara 15, OIB: 43590074416</w:t>
      </w:r>
      <w:r w:rsidR="00305723" w:rsidRPr="00305723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CD47BB">
        <w:t>NELA HRGOTA j.d.o.o., Zagreb, Ulica grada Vukovara 15, OIB: 43590074416</w:t>
      </w:r>
      <w:r w:rsidR="00305723" w:rsidRPr="00305723">
        <w:t>,</w:t>
      </w:r>
      <w:r w:rsidR="00631A90">
        <w:t xml:space="preserve"> dana </w:t>
      </w:r>
      <w:r w:rsidR="00CD47BB">
        <w:t>10. kolovoza</w:t>
      </w:r>
      <w:r w:rsidR="00346FC3">
        <w:t xml:space="preserve">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t>Ovosudnim rješenjem poslovni broj St-</w:t>
      </w:r>
      <w:r w:rsidR="00CD47BB">
        <w:t>5441</w:t>
      </w:r>
      <w:r w:rsidR="00B0604A">
        <w:t>/16</w:t>
      </w:r>
      <w:r>
        <w:t xml:space="preserve"> od </w:t>
      </w:r>
      <w:r w:rsidR="00410A23">
        <w:t>20</w:t>
      </w:r>
      <w:r w:rsidR="00040BD4">
        <w:t>. listopada</w:t>
      </w:r>
      <w:r w:rsidR="00F61DEE">
        <w:t xml:space="preserve"> 2017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346FC3" w:rsidP="00282E1E" w:rsidR="00346FC3">
      <w:pPr>
        <w:ind w:firstLine="708"/>
        <w:jc w:val="both"/>
      </w:pPr>
    </w:p>
    <w:p w:rsidRDefault="00346FC3" w:rsidP="00282E1E" w:rsidR="00346FC3">
      <w:pPr>
        <w:ind w:firstLine="708"/>
        <w:jc w:val="both"/>
      </w:pPr>
      <w:r>
        <w:t xml:space="preserve">Iz podneska FINA-e od </w:t>
      </w:r>
      <w:r w:rsidR="00410A23">
        <w:t>26</w:t>
      </w:r>
      <w:r>
        <w:t xml:space="preserve">. listopada 2017. proizlazi da dužnik na dan </w:t>
      </w:r>
      <w:r w:rsidR="00CD47BB">
        <w:t>19. srpnja 2016</w:t>
      </w:r>
      <w:r w:rsidR="00410A23">
        <w:t>.</w:t>
      </w:r>
      <w:r>
        <w:t xml:space="preserve"> ima neizvršene osnove za plaćanje u  neprekinutom razdoblju od </w:t>
      </w:r>
      <w:r w:rsidR="00CD47BB">
        <w:t>120</w:t>
      </w:r>
      <w:r>
        <w:t xml:space="preserve"> dana u ukupnom iznosu od </w:t>
      </w:r>
      <w:r w:rsidR="00CD47BB">
        <w:t>20.208,88</w:t>
      </w:r>
      <w:r w:rsidR="00410A23">
        <w:t xml:space="preserve"> </w:t>
      </w:r>
      <w:r>
        <w:t xml:space="preserve">kn (list </w:t>
      </w:r>
      <w:r w:rsidR="00CD47BB">
        <w:t>12</w:t>
      </w:r>
      <w:r>
        <w:t xml:space="preserve"> spisa).</w:t>
      </w:r>
    </w:p>
    <w:p w:rsidRDefault="00F2607C" w:rsidP="00282E1E" w:rsidR="00F2607C">
      <w:pPr>
        <w:ind w:firstLine="708"/>
        <w:jc w:val="both"/>
      </w:pPr>
    </w:p>
    <w:p w:rsidRDefault="00346FC3" w:rsidP="00346FC3" w:rsidR="00346FC3">
      <w:pPr>
        <w:ind w:firstLine="708"/>
        <w:jc w:val="both"/>
      </w:pPr>
      <w:r>
        <w:t>Iz sustava</w:t>
      </w:r>
      <w:r w:rsidR="00410A23">
        <w:t xml:space="preserve"> </w:t>
      </w:r>
      <w:r>
        <w:t>e-Blokade proizlazi da je ukupan n</w:t>
      </w:r>
      <w:r w:rsidR="00410A23">
        <w:t>enaplaćeni iznos obveza na dan 6. lipnja</w:t>
      </w:r>
      <w:r>
        <w:t xml:space="preserve"> 2018. po svim neizvršenim osnovama za plaćanje na računu dužnika </w:t>
      </w:r>
      <w:r w:rsidR="00CD47BB">
        <w:t>59.477,67</w:t>
      </w:r>
      <w:r w:rsidR="00410A23">
        <w:t xml:space="preserve"> kn</w:t>
      </w:r>
      <w:r>
        <w:t xml:space="preserve">, a početak blokade računa traje od </w:t>
      </w:r>
      <w:r w:rsidR="00CD47BB">
        <w:t>27. travnja 2016</w:t>
      </w:r>
      <w:r w:rsidR="00410A23">
        <w:t>.</w:t>
      </w:r>
    </w:p>
    <w:p w:rsidRDefault="00346FC3" w:rsidP="00346FC3" w:rsidR="00346FC3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informacijskog sustava zemljišnih knjiga proizlazi da dužnik nije evidentiran kao vlasnik nekretnina (list </w:t>
      </w:r>
      <w:r w:rsidR="00CD47BB">
        <w:t>17</w:t>
      </w:r>
      <w:r>
        <w:t xml:space="preserve"> spisa).</w:t>
      </w:r>
    </w:p>
    <w:p w:rsidRDefault="00BF2EDC" w:rsidP="00040BD4" w:rsidR="00BF2EDC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Uvjerenja </w:t>
      </w:r>
      <w:r w:rsidR="00410A23">
        <w:t>Centra za vozila Hrvatske</w:t>
      </w:r>
      <w:r>
        <w:t xml:space="preserve"> od </w:t>
      </w:r>
      <w:r w:rsidR="00410A23">
        <w:t>24. siječnja 2018</w:t>
      </w:r>
      <w:r>
        <w:t xml:space="preserve">. proizlazi da dužnik </w:t>
      </w:r>
      <w:r w:rsidR="00346FC3">
        <w:t xml:space="preserve">nije evidentiran kao </w:t>
      </w:r>
      <w:r>
        <w:t>vlasnik</w:t>
      </w:r>
      <w:r w:rsidR="001B2F0A">
        <w:t xml:space="preserve"> </w:t>
      </w:r>
      <w:r>
        <w:t>vozila</w:t>
      </w:r>
      <w:r w:rsidR="001B2F0A">
        <w:t xml:space="preserve"> </w:t>
      </w:r>
      <w:r>
        <w:t xml:space="preserve">(list </w:t>
      </w:r>
      <w:r w:rsidR="00CD47BB">
        <w:t>19</w:t>
      </w:r>
      <w:r>
        <w:t xml:space="preserve"> spisa).</w:t>
      </w:r>
    </w:p>
    <w:p w:rsidRDefault="00CD47BB" w:rsidP="00040BD4" w:rsidR="00CD47BB">
      <w:pPr>
        <w:ind w:firstLine="708"/>
        <w:jc w:val="both"/>
      </w:pPr>
    </w:p>
    <w:p w:rsidRDefault="00CD47BB" w:rsidP="00040BD4" w:rsidR="00CD47BB">
      <w:pPr>
        <w:ind w:firstLine="708"/>
        <w:jc w:val="both"/>
      </w:pPr>
      <w:r>
        <w:t>Iz podneska Porezne uprave, Područni ured Zagreb, od 25. siječnja 2018. proizlazi da dužnik nije evidentiran kao vlasnik pokretnina, nekretnina, vrijednosnih papira, udjela, dividendi niti plovila (list 20 spisa).</w:t>
      </w:r>
    </w:p>
    <w:p w:rsidRDefault="001B2F0A" w:rsidP="00040BD4" w:rsidR="001B2F0A">
      <w:pPr>
        <w:ind w:firstLine="708"/>
        <w:jc w:val="both"/>
      </w:pPr>
    </w:p>
    <w:p w:rsidRDefault="00282E1E" w:rsidP="00F2607C" w:rsidR="00282E1E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CD47BB">
        <w:t xml:space="preserve">NELA HRGOTA j.d.o.o., Zagreb, Ulica grada Vukovara 15, OIB: 43590074416, </w:t>
      </w:r>
      <w:r w:rsidRPr="00B26DB0">
        <w:t>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CD47BB">
        <w:t>5441</w:t>
      </w:r>
      <w:r w:rsidR="00B0604A">
        <w:t>/16</w:t>
      </w:r>
      <w:r>
        <w:t xml:space="preserve"> od </w:t>
      </w:r>
      <w:r w:rsidR="00CD47BB">
        <w:t>1. veljače</w:t>
      </w:r>
      <w:r w:rsidR="00801CCA">
        <w:t xml:space="preserve">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346FC3">
        <w:t>10</w:t>
      </w:r>
      <w:r w:rsidR="000750F3">
        <w:t>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CD47BB">
        <w:t>2. veljače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0D6C05" w:rsidRPr="00AF1EFD">
      <w:pPr>
        <w:jc w:val="both"/>
      </w:pPr>
      <w:r w:rsidRPr="00AF1EFD">
        <w:tab/>
      </w:r>
      <w:r w:rsidRPr="00AF1EFD">
        <w:tab/>
      </w: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410A23">
        <w:t>6. lipnja</w:t>
      </w:r>
      <w:r w:rsidR="00B276A8">
        <w:t xml:space="preserve"> 2018</w:t>
      </w:r>
      <w:r w:rsidR="00410421">
        <w:t>.</w:t>
      </w: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F60C93" w:rsidR="007D7A92" w:rsidRPr="00AF1EFD">
      <w:r w:rsidRPr="00AF1EFD">
        <w:lastRenderedPageBreak/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r w:rsidR="0065178D">
        <w:t>128</w:t>
      </w:r>
      <w:r w:rsidRPr="00AF1EFD">
        <w:t xml:space="preserve">. st. </w:t>
      </w:r>
      <w:r w:rsidR="0065178D">
        <w:t>8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sectPr w:rsidSect="00A0682A" w:rsidR="008327B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0BE6" w:rsidR="004D0BE6">
      <w:r>
        <w:separator/>
      </w:r>
    </w:p>
  </w:endnote>
  <w:endnote w:id="0" w:type="continuationSeparator">
    <w:p w:rsidRDefault="004D0BE6" w:rsidR="004D0B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0BE6" w:rsidR="004D0BE6">
      <w:r>
        <w:separator/>
      </w:r>
    </w:p>
  </w:footnote>
  <w:footnote w:id="0" w:type="continuationSeparator">
    <w:p w:rsidRDefault="004D0BE6" w:rsidR="004D0B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6C0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CD47BB">
      <w:t>5441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0BD4"/>
    <w:rsid w:val="0004613B"/>
    <w:rsid w:val="00050EF7"/>
    <w:rsid w:val="00060133"/>
    <w:rsid w:val="000611A8"/>
    <w:rsid w:val="000750F3"/>
    <w:rsid w:val="000D6C05"/>
    <w:rsid w:val="000E4868"/>
    <w:rsid w:val="001063F3"/>
    <w:rsid w:val="00174993"/>
    <w:rsid w:val="00191009"/>
    <w:rsid w:val="001A044D"/>
    <w:rsid w:val="001B2F0A"/>
    <w:rsid w:val="001C02F6"/>
    <w:rsid w:val="001D447B"/>
    <w:rsid w:val="001D564F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05723"/>
    <w:rsid w:val="00346FC3"/>
    <w:rsid w:val="003567A1"/>
    <w:rsid w:val="003905DD"/>
    <w:rsid w:val="003D0A32"/>
    <w:rsid w:val="00407FE0"/>
    <w:rsid w:val="00410421"/>
    <w:rsid w:val="00410A23"/>
    <w:rsid w:val="00416B1B"/>
    <w:rsid w:val="0043031F"/>
    <w:rsid w:val="0044721B"/>
    <w:rsid w:val="00464811"/>
    <w:rsid w:val="004A1BE7"/>
    <w:rsid w:val="004D0BE6"/>
    <w:rsid w:val="004F47B9"/>
    <w:rsid w:val="00502549"/>
    <w:rsid w:val="00505C81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5178D"/>
    <w:rsid w:val="00662CB6"/>
    <w:rsid w:val="00664A86"/>
    <w:rsid w:val="006861EF"/>
    <w:rsid w:val="006C786C"/>
    <w:rsid w:val="006D4A3A"/>
    <w:rsid w:val="006F2C83"/>
    <w:rsid w:val="007170B8"/>
    <w:rsid w:val="00717D4A"/>
    <w:rsid w:val="0077268B"/>
    <w:rsid w:val="007861DF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6AF5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276A8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C6C"/>
    <w:rsid w:val="00CB0868"/>
    <w:rsid w:val="00CD47BB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00DA7"/>
    <w:rsid w:val="00E216A3"/>
    <w:rsid w:val="00E57778"/>
    <w:rsid w:val="00E6510E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6C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C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6C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C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C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6C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C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6C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C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C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5441</izvorni_sadrzaj>
    <derivirana_varijabla naziv="DomainObject.Predmet.Broj_1">5441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St-5441/2016</izvorni_sadrzaj>
    <derivirana_varijabla naziv="DomainObject.Predmet.OznakaBroj_1">St-5441/2016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NELA HRGOTA j.d.o.o. za ugostiteljstvo zastupanog po punomoćniku Danijela Hrgota</izvorni_sadrzaj>
    <derivirana_varijabla naziv="DomainObject.Predmet.ProtustrankaFormated_1">  NELA HRGOTA j.d.o.o. za ugostiteljstvo zastupanog po punomoćniku Danijela Hrgota</derivirana_varijabla>
  </DomainObject.Predmet.ProtustrankaFormated>
  <DomainObject.Predmet.ProtustrankaFormatedOIB>
    <izvorni_sadrzaj>  NELA HRGOTA j.d.o.o. za ugostiteljstvo, OIB 43590074416 zastupanog po punomoćniku Danijela Hrgota</izvorni_sadrzaj>
    <derivirana_varijabla naziv="DomainObject.Predmet.ProtustrankaFormatedOIB_1">  NELA HRGOTA j.d.o.o. za ugostiteljstvo, OIB 43590074416 zastupanog po punomoćniku Danijela Hrgota</derivirana_varijabla>
  </DomainObject.Predmet.ProtustrankaFormatedOIB>
  <DomainObject.Predmet.ProtustrankaFormatedWithAdress>
    <izvorni_sadrzaj> NELA HRGOTA j.d.o.o. za ugostiteljstvo, Ulica grada Vukovara 15, 10000 Zagreb zastupanog po punomoćniku Danijela Hrgota</izvorni_sadrzaj>
    <derivirana_varijabla naziv="DomainObject.Predmet.ProtustrankaFormatedWithAdress_1"> NELA HRGOTA j.d.o.o. za ugostiteljstvo, Ulica grada Vukovara 15, 10000 Zagreb zastupanog po punomoćniku Danijela Hrgota</derivirana_varijabla>
  </DomainObject.Predmet.ProtustrankaFormatedWithAdress>
  <DomainObject.Predmet.ProtustrankaFormatedWithAdressOIB>
    <izvorni_sadrzaj> NELA HRGOTA j.d.o.o. za ugostiteljstvo, OIB 43590074416, Ulica grada Vukovara 15, 10000 Zagreb zastupanog po punomoćniku Danijela Hrgota</izvorni_sadrzaj>
    <derivirana_varijabla naziv="DomainObject.Predmet.ProtustrankaFormatedWithAdressOIB_1"> NELA HRGOTA j.d.o.o. za ugostiteljstvo, OIB 43590074416, Ulica grada Vukovara 15, 10000 Zagreb zastupanog po punomoćniku Danijela Hrgota</derivirana_varijabla>
  </DomainObject.Predmet.ProtustrankaFormatedWithAdressOIB>
  <DomainObject.Predmet.ProtustrankaWithAdress>
    <izvorni_sadrzaj>NELA HRGOTA j.d.o.o. za ugostiteljstvo Ulica grada Vukovara 15, 10000 Zagreb</izvorni_sadrzaj>
    <derivirana_varijabla naziv="DomainObject.Predmet.ProtustrankaWithAdress_1">NELA HRGOTA j.d.o.o. za ugostiteljstvo Ulica grada Vukovara 15, 10000 Zagreb</derivirana_varijabla>
  </DomainObject.Predmet.ProtustrankaWithAdress>
  <DomainObject.Predmet.ProtustrankaWithAdressOIB>
    <izvorni_sadrzaj>NELA HRGOTA j.d.o.o. za ugostiteljstvo, OIB 43590074416, Ulica grada Vukovara 15, 10000 Zagreb</izvorni_sadrzaj>
    <derivirana_varijabla naziv="DomainObject.Predmet.ProtustrankaWithAdressOIB_1">NELA HRGOTA j.d.o.o. za ugostiteljstvo, OIB 43590074416, Ulica grada Vukovara 15, 10000 Zagreb</derivirana_varijabla>
  </DomainObject.Predmet.ProtustrankaWithAdressOIB>
  <DomainObject.Predmet.ProtustrankaNazivFormated>
    <izvorni_sadrzaj>NELA HRGOTA j.d.o.o. za ugostiteljstvo</izvorni_sadrzaj>
    <derivirana_varijabla naziv="DomainObject.Predmet.ProtustrankaNazivFormated_1">NELA HRGOTA j.d.o.o. za ugostiteljstvo</derivirana_varijabla>
  </DomainObject.Predmet.ProtustrankaNazivFormated>
  <DomainObject.Predmet.ProtustrankaNazivFormatedOIB>
    <izvorni_sadrzaj>NELA HRGOTA j.d.o.o. za ugostiteljstvo, OIB 43590074416</izvorni_sadrzaj>
    <derivirana_varijabla naziv="DomainObject.Predmet.ProtustrankaNazivFormatedOIB_1">NELA HRGOTA j.d.o.o. za ugostiteljstvo, OIB 43590074416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NELA HRGOTA j.d.o.o. za ugostiteljstvo zastupanog po punomoćniku Danijela Hrgota</item>
    </izvorni_sadrzaj>
    <derivirana_varijabla naziv="DomainObject.Predmet.ProtuStrankaListFormated_1">
      <item>NELA HRGOTA j.d.o.o. za ugostiteljstvo zastupanog po punomoćniku Danijela Hrgota</item>
    </derivirana_varijabla>
  </DomainObject.Predmet.ProtuStrankaListFormated>
  <DomainObject.Predmet.ProtuStrankaListFormatedOIB>
    <izvorni_sadrzaj>
      <item>NELA HRGOTA j.d.o.o. za ugostiteljstvo, OIB 43590074416 zastupanog po punomoćniku Danijela Hrgota</item>
    </izvorni_sadrzaj>
    <derivirana_varijabla naziv="DomainObject.Predmet.ProtuStrankaListFormatedOIB_1">
      <item>NELA HRGOTA j.d.o.o. za ugostiteljstvo, OIB 43590074416 zastupanog po punomoćniku Danijela Hrgota</item>
    </derivirana_varijabla>
  </DomainObject.Predmet.ProtuStrankaListFormatedOIB>
  <DomainObject.Predmet.ProtuStrankaListFormatedWithAdress>
    <izvorni_sadrzaj>
      <item>NELA HRGOTA j.d.o.o. za ugostiteljstvo, Ulica grada Vukovara 15, 10000 Zagreb zastupanog po punomoćniku Danijela Hrgota</item>
    </izvorni_sadrzaj>
    <derivirana_varijabla naziv="DomainObject.Predmet.ProtuStrankaListFormatedWithAdress_1">
      <item>NELA HRGOTA j.d.o.o. za ugostiteljstvo, Ulica grada Vukovara 15, 10000 Zagreb zastupanog po punomoćniku Danijela Hrgota</item>
    </derivirana_varijabla>
  </DomainObject.Predmet.ProtuStrankaListFormatedWithAdress>
  <DomainObject.Predmet.ProtuStrankaListFormatedWithAdressOIB>
    <izvorni_sadrzaj>
      <item>NELA HRGOTA j.d.o.o. za ugostiteljstvo, OIB 43590074416, Ulica grada Vukovara 15, 10000 Zagreb zastupanog po punomoćniku Danijela Hrgota</item>
    </izvorni_sadrzaj>
    <derivirana_varijabla naziv="DomainObject.Predmet.ProtuStrankaListFormatedWithAdressOIB_1">
      <item>NELA HRGOTA j.d.o.o. za ugostiteljstvo, OIB 43590074416, Ulica grada Vukovara 15, 10000 Zagreb zastupanog po punomoćniku Danijela Hrgota</item>
    </derivirana_varijabla>
  </DomainObject.Predmet.ProtuStrankaListFormatedWithAdressOIB>
  <DomainObject.Predmet.ProtuStrankaListNazivFormated>
    <izvorni_sadrzaj>
      <item>NELA HRGOTA j.d.o.o. za ugostiteljstvo</item>
    </izvorni_sadrzaj>
    <derivirana_varijabla naziv="DomainObject.Predmet.ProtuStrankaListNazivFormated_1">
      <item>NELA HRGOTA j.d.o.o. za ugostiteljstvo</item>
    </derivirana_varijabla>
  </DomainObject.Predmet.ProtuStrankaListNazivFormated>
  <DomainObject.Predmet.ProtuStrankaListNazivFormatedOIB>
    <izvorni_sadrzaj>
      <item>NELA HRGOTA j.d.o.o. za ugostiteljstvo, OIB 43590074416</item>
    </izvorni_sadrzaj>
    <derivirana_varijabla naziv="DomainObject.Predmet.ProtuStrankaListNazivFormatedOIB_1">
      <item>NELA HRGOTA j.d.o.o. za ugostiteljstvo, OIB 43590074416</item>
    </derivirana_varijabla>
  </DomainObject.Predmet.ProtuStrankaListNazivFormatedOIB>
  <DomainObject.Predmet.OstaliListFormated>
    <izvorni_sadrzaj>
      <item>Danijela Hrgota punomoćnik sudionika u postupku NELA HRGOTA j.d.o.o. za ugostiteljstvo</item>
    </izvorni_sadrzaj>
    <derivirana_varijabla naziv="DomainObject.Predmet.OstaliListFormated_1">
      <item>Danijela Hrgota punomoćnik sudionika u postupku NELA HRGOTA j.d.o.o. za ugostiteljstvo</item>
    </derivirana_varijabla>
  </DomainObject.Predmet.OstaliListFormated>
  <DomainObject.Predmet.OstaliListFormatedOIB>
    <izvorni_sadrzaj>
      <item>Danijela Hrgota, OIB 61430222197 punomoćnik sudionika u postupku NELA HRGOTA j.d.o.o. za ugostiteljstvo</item>
    </izvorni_sadrzaj>
    <derivirana_varijabla naziv="DomainObject.Predmet.OstaliListFormatedOIB_1">
      <item>Danijela Hrgota, OIB 61430222197 punomoćnik sudionika u postupku NELA HRGOTA j.d.o.o. za ugostiteljstvo</item>
    </derivirana_varijabla>
  </DomainObject.Predmet.OstaliListFormatedOIB>
  <DomainObject.Predmet.OstaliListFormatedWithAdress>
    <izvorni_sadrzaj>
      <item>Danijela Hrgota, Jezerska Ulica 32c, 10000 Zagreb punomoćnik sudionika u postupku NELA HRGOTA j.d.o.o. za ugostiteljstvo</item>
    </izvorni_sadrzaj>
    <derivirana_varijabla naziv="DomainObject.Predmet.OstaliListFormatedWithAdress_1">
      <item>Danijela Hrgota, Jezerska Ulica 32c, 10000 Zagreb punomoćnik sudionika u postupku NELA HRGOTA j.d.o.o. za ugostiteljstvo</item>
    </derivirana_varijabla>
  </DomainObject.Predmet.OstaliListFormatedWithAdress>
  <DomainObject.Predmet.OstaliListFormatedWithAdressOIB>
    <izvorni_sadrzaj>
      <item>Danijela Hrgota, OIB 61430222197, Jezerska Ulica 32c, 10000 Zagreb punomoćnik sudionika u postupku NELA HRGOTA j.d.o.o. za ugostiteljstvo</item>
    </izvorni_sadrzaj>
    <derivirana_varijabla naziv="DomainObject.Predmet.OstaliListFormatedWithAdressOIB_1">
      <item>Danijela Hrgota, OIB 61430222197, Jezerska Ulica 32c, 10000 Zagreb punomoćnik sudionika u postupku NELA HRGOTA j.d.o.o. za ugostiteljstvo</item>
    </derivirana_varijabla>
  </DomainObject.Predmet.OstaliListFormatedWithAdressOIB>
  <DomainObject.Predmet.OstaliListNazivFormated>
    <izvorni_sadrzaj>
      <item>Danijela Hrgota</item>
    </izvorni_sadrzaj>
    <derivirana_varijabla naziv="DomainObject.Predmet.OstaliListNazivFormated_1">
      <item>Danijela Hrgota</item>
    </derivirana_varijabla>
  </DomainObject.Predmet.OstaliListNazivFormated>
  <DomainObject.Predmet.OstaliListNazivFormatedOIB>
    <izvorni_sadrzaj>
      <item>Danijela Hrgota, OIB 61430222197</item>
    </izvorni_sadrzaj>
    <derivirana_varijabla naziv="DomainObject.Predmet.OstaliListNazivFormatedOIB_1">
      <item>Danijela Hrgota, OIB 61430222197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NELA HRGOTA j.d.o.o. za ugostiteljstvo</izvorni_sadrzaj>
    <derivirana_varijabla naziv="DomainObject.Predmet.ProtustrankaIDrugi_1">NELA HRGOTA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NELA HRGOTA j.d.o.o. za ugostiteljstvo, OIB 43590074416, Ulica grada Vukovara 15, 10000 Zagreb</izvorni_sadrzaj>
    <derivirana_varijabla naziv="DomainObject.Predmet.ProtustrankaIDrugiAdressOIB_1">NELA HRGOTA j.d.o.o. za ugostiteljstvo, OIB 43590074416, Ulica grada Vukovara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NELA HRGOTA j.d.o.o. za ugostiteljstvo</item>
      <item>Danijela Hrgota</item>
    </izvorni_sadrzaj>
    <derivirana_varijabla naziv="DomainObject.Predmet.SudioniciListNaziv_1">
      <item>FINA Regionalni centar Zagreb</item>
      <item>NELA HRGOTA j.d.o.o. za ugostiteljstvo</item>
      <item>Danijela Hrgota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NELA HRGOTA j.d.o.o. za ugostiteljstvo, OIB 43590074416, Ulica grada Vukovara 15,10000 Zagreb</item>
      <item>Danijela Hrgota, OIB 61430222197, Jezerska Ulica 32c,10000 Zagreb</item>
    </izvorni_sadrzaj>
    <derivirana_varijabla naziv="DomainObject.Predmet.SudioniciListAdressOIB_1">
      <item>FINA Regionalni centar Zagreb, OIB 85821130368, Trg svibanjskih žrtava 1995. br. 1,10000 Zagreb</item>
      <item>NELA HRGOTA j.d.o.o. za ugostiteljstvo, OIB 43590074416, Ulica grada Vukovara 15,10000 Zagreb</item>
      <item>Danijela Hrgota, OIB 61430222197, Jezerska Ulica 32c,10000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43590074416</item>
      <item>, OIB 61430222197</item>
    </izvorni_sadrzaj>
    <derivirana_varijabla naziv="DomainObject.Predmet.SudioniciListNazivOIB_1">
      <item>, OIB 85821130368</item>
      <item>, OIB 43590074416</item>
      <item>, OIB 61430222197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650</properties:Words>
  <properties:Characters>3415</properties:Characters>
  <properties:Lines>101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2018-06-06T08:26:00Z</dcterms:created>
  <dc:creator>Korisnik</dc:creator>
  <cp:lastModifiedBy>Draženka Prpić</cp:lastModifiedBy>
  <cp:lastPrinted>2018-06-06T08:27:00Z</cp:lastPrinted>
  <dcterms:modified xmlns:xsi="http://www.w3.org/2001/XMLSchema-instance" xsi:type="dcterms:W3CDTF">2018-06-06T08:27:00Z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-NELA HRGOTA-St-5441-16.docx)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