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814a" w14:paraId="c8a814a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0B1C3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40</w:t>
            </w:r>
            <w:r w:rsidR="000B1C3E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F6129">
        <w:t xml:space="preserve"> </w:t>
      </w:r>
      <w:r w:rsidR="000B1C3E" w:rsidRPr="000B1C3E">
        <w:t>Mater&amp;</w:t>
      </w:r>
      <w:proofErr w:type="spellStart"/>
      <w:r w:rsidR="000B1C3E" w:rsidRPr="000B1C3E">
        <w:t>Filia</w:t>
      </w:r>
      <w:proofErr w:type="spellEnd"/>
      <w:r w:rsidR="000B1C3E" w:rsidRPr="000B1C3E">
        <w:t xml:space="preserve"> jednostavno društvo s ograničenom odgovornošću za usluge</w:t>
      </w:r>
      <w:r w:rsidR="000B1C3E">
        <w:t xml:space="preserve"> Zagreb, Ružmarinka 25, </w:t>
      </w:r>
      <w:proofErr w:type="spellStart"/>
      <w:r w:rsidR="000B1C3E">
        <w:t>OIB</w:t>
      </w:r>
      <w:proofErr w:type="spellEnd"/>
      <w:r w:rsidR="000B1C3E">
        <w:t xml:space="preserve">: </w:t>
      </w:r>
      <w:r w:rsidR="000B1C3E" w:rsidRPr="000B1C3E">
        <w:t>54318470934</w:t>
      </w:r>
      <w:r w:rsidR="000B1C3E">
        <w:t xml:space="preserve">, </w:t>
      </w:r>
      <w:proofErr w:type="spellStart"/>
      <w:r w:rsidR="000B1C3E">
        <w:t>MBS</w:t>
      </w:r>
      <w:proofErr w:type="spellEnd"/>
      <w:r w:rsidR="000B1C3E">
        <w:t xml:space="preserve">: </w:t>
      </w:r>
      <w:r w:rsidR="000B1C3E" w:rsidRPr="000B1C3E">
        <w:t>081091169</w:t>
      </w:r>
      <w:r w:rsidR="000B1C3E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r w:rsidR="000B1C3E" w:rsidRPr="000B1C3E">
        <w:t>Mater&amp;</w:t>
      </w:r>
      <w:proofErr w:type="spellStart"/>
      <w:r w:rsidR="000B1C3E" w:rsidRPr="000B1C3E">
        <w:t>Filia</w:t>
      </w:r>
      <w:proofErr w:type="spellEnd"/>
      <w:r w:rsidR="000B1C3E" w:rsidRPr="000B1C3E">
        <w:t xml:space="preserve"> jednostavno društvo s ograničenom odgovornošću za usluge</w:t>
      </w:r>
      <w:r w:rsidR="000B1C3E">
        <w:t xml:space="preserve"> Zagreb, Ružmarinka 25, </w:t>
      </w:r>
      <w:proofErr w:type="spellStart"/>
      <w:r w:rsidR="000B1C3E">
        <w:t>OIB</w:t>
      </w:r>
      <w:proofErr w:type="spellEnd"/>
      <w:r w:rsidR="000B1C3E">
        <w:t xml:space="preserve">: </w:t>
      </w:r>
      <w:r w:rsidR="000B1C3E" w:rsidRPr="000B1C3E">
        <w:t>54318470934</w:t>
      </w:r>
      <w:r w:rsidR="000B1C3E">
        <w:t xml:space="preserve">, </w:t>
      </w:r>
      <w:proofErr w:type="spellStart"/>
      <w:r w:rsidR="000B1C3E">
        <w:t>MBS</w:t>
      </w:r>
      <w:proofErr w:type="spellEnd"/>
      <w:r w:rsidR="000B1C3E">
        <w:t xml:space="preserve">: </w:t>
      </w:r>
      <w:r w:rsidR="000B1C3E" w:rsidRPr="000B1C3E">
        <w:t>081091169</w:t>
      </w:r>
      <w:r w:rsidR="000B1C3E">
        <w:t>, iznosi 7.239,87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0B1C3E">
        <w:t xml:space="preserve">Jadranka </w:t>
      </w:r>
      <w:proofErr w:type="spellStart"/>
      <w:r w:rsidR="000B1C3E">
        <w:t>Balatinac</w:t>
      </w:r>
      <w:proofErr w:type="spellEnd"/>
      <w:r w:rsidR="000B1C3E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40</w:t>
      </w:r>
      <w:r w:rsidR="000B1C3E">
        <w:t>3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85BE6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D85BE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5BE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BE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BE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D85BE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5BE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BE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BE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St-1403/2018</izvorni_sadrzaj>
    <derivirana_varijabla naziv="DomainObject.Predmet.OznakaBroj_1">St-1403/2018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Mater&amp;Filia jednostavno društvo s ograničenom odgovornošću za usluge</izvorni_sadrzaj>
    <derivirana_varijabla naziv="DomainObject.Predmet.ProtustrankaFormated_1">  Mater&amp;Filia jednostavno društvo s ograničenom odgovornošću za usluge</derivirana_varijabla>
  </DomainObject.Predmet.ProtustrankaFormated>
  <DomainObject.Predmet.ProtustrankaFormatedOIB>
    <izvorni_sadrzaj>  Mater&amp;Filia jednostavno društvo s ograničenom odgovornošću za usluge, OIB 54318470934</izvorni_sadrzaj>
    <derivirana_varijabla naziv="DomainObject.Predmet.ProtustrankaFormatedOIB_1">  Mater&amp;Filia jednostavno društvo s ograničenom odgovornošću za usluge, OIB 54318470934</derivirana_varijabla>
  </DomainObject.Predmet.ProtustrankaFormatedOIB>
  <DomainObject.Predmet.ProtustrankaFormatedWithAdress>
    <izvorni_sadrzaj> Mater&amp;Filia jednostavno društvo s ograničenom odgovornošću za usluge, Ružmarinka 25, 10000 Zagreb</izvorni_sadrzaj>
    <derivirana_varijabla naziv="DomainObject.Predmet.ProtustrankaFormatedWithAdress_1"> Mater&amp;Filia jednostavno društvo s ograničenom odgovornošću za usluge, Ružmarinka 25, 10000 Zagreb</derivirana_varijabla>
  </DomainObject.Predmet.ProtustrankaFormatedWithAdress>
  <DomainObject.Predmet.ProtustrankaFormatedWithAdressOIB>
    <izvorni_sadrzaj> Mater&amp;Filia jednostavno društvo s ograničenom odgovornošću za usluge, OIB 54318470934, Ružmarinka 25, 10000 Zagreb</izvorni_sadrzaj>
    <derivirana_varijabla naziv="DomainObject.Predmet.ProtustrankaFormatedWithAdressOIB_1"> Mater&amp;Filia jednostavno društvo s ograničenom odgovornošću za usluge, OIB 54318470934, Ružmarinka 25, 10000 Zagreb</derivirana_varijabla>
  </DomainObject.Predmet.ProtustrankaFormatedWithAdressOIB>
  <DomainObject.Predmet.ProtustrankaWithAdress>
    <izvorni_sadrzaj>Mater&amp;Filia jednostavno društvo s ograničenom odgovornošću za usluge Ružmarinka 25, 10000 Zagreb</izvorni_sadrzaj>
    <derivirana_varijabla naziv="DomainObject.Predmet.ProtustrankaWithAdress_1">Mater&amp;Filia jednostavno društvo s ograničenom odgovornošću za usluge Ružmarinka 25, 10000 Zagreb</derivirana_varijabla>
  </DomainObject.Predmet.ProtustrankaWithAdress>
  <DomainObject.Predmet.ProtustrankaWithAdressOIB>
    <izvorni_sadrzaj>Mater&amp;Filia jednostavno društvo s ograničenom odgovornošću za usluge, OIB 54318470934, Ružmarinka 25, 10000 Zagreb</izvorni_sadrzaj>
    <derivirana_varijabla naziv="DomainObject.Predmet.ProtustrankaWithAdressOIB_1">Mater&amp;Filia jednostavno društvo s ograničenom odgovornošću za usluge, OIB 54318470934, Ružmarinka 25, 10000 Zagreb</derivirana_varijabla>
  </DomainObject.Predmet.ProtustrankaWithAdressOIB>
  <DomainObject.Predmet.ProtustrankaNazivFormated>
    <izvorni_sadrzaj>Mater&amp;Filia jednostavno društvo s ograničenom odgovornošću za usluge</izvorni_sadrzaj>
    <derivirana_varijabla naziv="DomainObject.Predmet.ProtustrankaNazivFormated_1">Mater&amp;Filia jednostavno društvo s ograničenom odgovornošću za usluge</derivirana_varijabla>
  </DomainObject.Predmet.ProtustrankaNazivFormated>
  <DomainObject.Predmet.ProtustrankaNazivFormatedOIB>
    <izvorni_sadrzaj>Mater&amp;Filia jednostavno društvo s ograničenom odgovornošću za usluge, OIB 54318470934</izvorni_sadrzaj>
    <derivirana_varijabla naziv="DomainObject.Predmet.ProtustrankaNazivFormatedOIB_1">Mater&amp;Filia jednostavno društvo s ograničenom odgovornošću za usluge, OIB 54318470934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Mater&amp;Filia jednostavno društvo s ograničenom odgovornošću za usluge</item>
    </izvorni_sadrzaj>
    <derivirana_varijabla naziv="DomainObject.Predmet.ProtuStrankaListFormated_1">
      <item>Mater&amp;Filia jednostavno društvo s ograničenom odgovornošću za usluge</item>
    </derivirana_varijabla>
  </DomainObject.Predmet.ProtuStrankaListFormated>
  <DomainObject.Predmet.ProtuStrankaListFormatedOIB>
    <izvorni_sadrzaj>
      <item>Mater&amp;Filia jednostavno društvo s ograničenom odgovornošću za usluge, OIB 54318470934</item>
    </izvorni_sadrzaj>
    <derivirana_varijabla naziv="DomainObject.Predmet.ProtuStrankaListFormatedOIB_1">
      <item>Mater&amp;Filia jednostavno društvo s ograničenom odgovornošću za usluge, OIB 54318470934</item>
    </derivirana_varijabla>
  </DomainObject.Predmet.ProtuStrankaListFormatedOIB>
  <DomainObject.Predmet.ProtuStrankaListFormatedWithAdress>
    <izvorni_sadrzaj>
      <item>Mater&amp;Filia jednostavno društvo s ograničenom odgovornošću za usluge, Ružmarinka 25, 10000 Zagreb</item>
    </izvorni_sadrzaj>
    <derivirana_varijabla naziv="DomainObject.Predmet.ProtuStrankaListFormatedWithAdress_1">
      <item>Mater&amp;Filia jednostavno društvo s ograničenom odgovornošću za usluge, Ružmarinka 25, 10000 Zagreb</item>
    </derivirana_varijabla>
  </DomainObject.Predmet.ProtuStrankaListFormatedWithAdress>
  <DomainObject.Predmet.ProtuStrankaListFormatedWithAdressOIB>
    <izvorni_sadrzaj>
      <item>Mater&amp;Filia jednostavno društvo s ograničenom odgovornošću za usluge, OIB 54318470934, Ružmarinka 25, 10000 Zagreb</item>
    </izvorni_sadrzaj>
    <derivirana_varijabla naziv="DomainObject.Predmet.ProtuStrankaListFormatedWithAdressOIB_1">
      <item>Mater&amp;Filia jednostavno društvo s ograničenom odgovornošću za usluge, OIB 54318470934, Ružmarinka 25, 10000 Zagreb</item>
    </derivirana_varijabla>
  </DomainObject.Predmet.ProtuStrankaListFormatedWithAdressOIB>
  <DomainObject.Predmet.ProtuStrankaListNazivFormated>
    <izvorni_sadrzaj>
      <item>Mater&amp;Filia jednostavno društvo s ograničenom odgovornošću za usluge</item>
    </izvorni_sadrzaj>
    <derivirana_varijabla naziv="DomainObject.Predmet.ProtuStrankaListNazivFormated_1">
      <item>Mater&amp;Filia jednostavno društvo s ograničenom odgovornošću za usluge</item>
    </derivirana_varijabla>
  </DomainObject.Predmet.ProtuStrankaListNazivFormated>
  <DomainObject.Predmet.ProtuStrankaListNazivFormatedOIB>
    <izvorni_sadrzaj>
      <item>Mater&amp;Filia jednostavno društvo s ograničenom odgovornošću za usluge, OIB 54318470934</item>
    </izvorni_sadrzaj>
    <derivirana_varijabla naziv="DomainObject.Predmet.ProtuStrankaListNazivFormatedOIB_1">
      <item>Mater&amp;Filia jednostavno društvo s ograničenom odgovornošću za usluge, OIB 54318470934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Mater&amp;Filia jednostavno društvo s ograničenom odgovornošću za usluge</izvorni_sadrzaj>
    <derivirana_varijabla naziv="DomainObject.Predmet.ProtustrankaIDrugi_1">Mater&amp;Filia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Mater&amp;Filia jednostavno društvo s ograničenom odgovornošću za usluge, OIB 54318470934, Ružmarinka 25, 10000 Zagreb</izvorni_sadrzaj>
    <derivirana_varijabla naziv="DomainObject.Predmet.ProtustrankaIDrugiAdressOIB_1">Mater&amp;Filia jednostavno društvo s ograničenom odgovornošću za usluge, OIB 54318470934, Ružmarinka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Mater&amp;Filia jednostavno društvo s ograničenom odgovornošću za usluge</item>
      <item>FINA Regionalni centar Zagreb</item>
    </izvorni_sadrzaj>
    <derivirana_varijabla naziv="DomainObject.Predmet.SudioniciListNaziv_1">
      <item>Mater&amp;Filia jednostavno društvo s ograničenom odgovornošću za usluge</item>
      <item>FINA Regionalni centar Zagreb</item>
    </derivirana_varijabla>
  </DomainObject.Predmet.SudioniciListNaziv>
  <DomainObject.Predmet.SudioniciListAdressOIB>
    <izvorni_sadrzaj>
      <item>Mater&amp;Filia jednostavno društvo s ograničenom odgovornošću za usluge, OIB 54318470934, Ružmarinka 25,10000 Zagreb</item>
      <item>FINA Regionalni centar Zagreb, OIB 85821130368, Trg svibanjskih žrtava 1995. 1,10000 Zagreb</item>
    </izvorni_sadrzaj>
    <derivirana_varijabla naziv="DomainObject.Predmet.SudioniciListAdressOIB_1">
      <item>Mater&amp;Filia jednostavno društvo s ograničenom odgovornošću za usluge, OIB 54318470934, Ružmarinka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54318470934</item>
      <item>, OIB 85821130368</item>
    </izvorni_sadrzaj>
    <derivirana_varijabla naziv="DomainObject.Predmet.SudioniciListNazivOIB_1">
      <item>, OIB 54318470934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2035</properties:Characters>
  <properties:Lines>48</properties:Lines>
  <properties:Paragraphs>16</properties:Paragraphs>
  <properties:TotalTime>356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2018-12-10T08:45:00Z</cp:lastPrinted>
  <dcterms:modified xmlns:xsi="http://www.w3.org/2001/XMLSchema-instance" xsi:type="dcterms:W3CDTF">2018-12-10T08:46:00Z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