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8f44" w14:paraId="38b8f44" w:rsidRDefault="00780EDE" w:rsidP="00F349AA" w:rsidR="003E43D7" w:rsidRPr="00D4220E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4220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4910</w:t>
      </w:r>
      <w:r w:rsidR="00A60399" w:rsidRPr="00D4220E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D4220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4220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4220E" w:rsidRPr="00D4220E">
        <w:rPr>
          <w:rFonts w:hAnsi="Times New Roman" w:ascii="Times New Roman"/>
          <w:sz w:val="24"/>
          <w:szCs w:val="24"/>
        </w:rPr>
        <w:t>KARLO GASTROVIN d.o.o., Jastrebarsko, Plešivica 41, OIB: 76367717074</w:t>
      </w:r>
      <w:r w:rsidR="00684648" w:rsidRPr="00D4220E">
        <w:rPr>
          <w:rFonts w:hAnsi="Times New Roman" w:ascii="Times New Roman"/>
          <w:sz w:val="24"/>
          <w:szCs w:val="24"/>
        </w:rPr>
        <w:t xml:space="preserve">, </w:t>
      </w:r>
      <w:r w:rsidR="00D4220E" w:rsidRPr="00D4220E">
        <w:rPr>
          <w:rFonts w:hAnsi="Times New Roman" w:ascii="Times New Roman"/>
          <w:sz w:val="24"/>
          <w:szCs w:val="24"/>
        </w:rPr>
        <w:t>25. listopada</w:t>
      </w:r>
      <w:r w:rsidR="00684648" w:rsidRPr="00D4220E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D4220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D4220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220E" w:rsidRPr="00D4220E">
        <w:t xml:space="preserve">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KARLO GASTROVIN d.o.o., Jastrebarsko, Plešivica 41, OIB: 76367717074</w:t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491016</w:t>
      </w:r>
      <w:r w:rsidR="00464ED8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D4220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4220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D4220E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D4220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4220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D4220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D4220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D4220E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D4220E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D4220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D4220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13. lipnja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601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20.366,27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4910</w:t>
      </w:r>
      <w:r w:rsidR="001B1651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22. ožujka 2017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D4220E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0E510A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D4220E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30. ožujka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1175</w:t>
      </w:r>
      <w:r w:rsidR="000D40CD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47.502,99</w:t>
      </w:r>
      <w:r w:rsidR="000D40CD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D4220E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D4220E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D4220E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D4220E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4220E" w:rsidRPr="00D4220E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993A4D"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D422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220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4220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5021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220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220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D422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5021F" w:rsidP="00B5021F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B5021F" w:rsidP="00B5021F" w:rsidR="00B5021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5021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D4220E" w:rsidRPr="00D4220E">
      <w:rPr>
        <w:rFonts w:hAnsi="Verdana" w:ascii="Verdana"/>
        <w:color w:val="000000"/>
      </w:rPr>
      <w:t>4910</w:t>
    </w:r>
    <w:r w:rsidR="00C8420E" w:rsidRPr="00D4220E">
      <w:rPr>
        <w:rFonts w:hAnsi="Verdana" w:ascii="Verdana"/>
        <w:color w:val="000000"/>
      </w:rPr>
      <w:t>/16</w:t>
    </w:r>
    <w:r w:rsidR="00D4220E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021F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4220E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50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21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21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21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21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50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2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21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2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2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4910</izvorni_sadrzaj>
    <derivirana_varijabla naziv="DomainObject.Predmet.Broj_1">4910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St-4910/2016</izvorni_sadrzaj>
    <derivirana_varijabla naziv="DomainObject.Predmet.OznakaBroj_1">St-4910/2016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GASTROVIN d.o.o. zastupanog po punomoćniku Marijanka Navoj; Zdenko Navoj</izvorni_sadrzaj>
    <derivirana_varijabla naziv="DomainObject.Predmet.ProtustrankaFormated_1">  KARLO GASTROVIN d.o.o. zastupanog po punomoćniku Marijanka Navoj; Zdenko Navoj</derivirana_varijabla>
  </DomainObject.Predmet.ProtustrankaFormated>
  <DomainObject.Predmet.ProtustrankaFormatedOIB>
    <izvorni_sadrzaj>  KARLO GASTROVIN d.o.o., OIB 76367717074 zastupanog po punomoćniku Marijanka Navoj; Zdenko Navoj</izvorni_sadrzaj>
    <derivirana_varijabla naziv="DomainObject.Predmet.ProtustrankaFormatedOIB_1">  KARLO GASTROVIN d.o.o., OIB 76367717074 zastupanog po punomoćniku Marijanka Navoj; Zdenko Navoj</derivirana_varijabla>
  </DomainObject.Predmet.ProtustrankaFormatedOIB>
  <DomainObject.Predmet.ProtustrankaFormatedWithAdress>
    <izvorni_sadrzaj> KARLO GASTROVIN d.o.o., Plešivica 41, 10450 Jastrebarsko zastupanog po punomoćniku Marijanka Navoj; Zdenko Navoj</izvorni_sadrzaj>
    <derivirana_varijabla naziv="DomainObject.Predmet.ProtustrankaFormatedWithAdress_1"> KARLO GASTROVIN d.o.o., Plešivica 41, 10450 Jastrebarsko zastupanog po punomoćniku Marijanka Navoj; Zdenko Navoj</derivirana_varijabla>
  </DomainObject.Predmet.ProtustrankaFormatedWithAdress>
  <DomainObject.Predmet.ProtustrankaFormatedWithAdressOIB>
    <izvorni_sadrzaj> KARLO GASTROVIN d.o.o., OIB 76367717074, Plešivica 41, 10450 Jastrebarsko zastupanog po punomoćniku Marijanka Navoj; Zdenko Navoj</izvorni_sadrzaj>
    <derivirana_varijabla naziv="DomainObject.Predmet.ProtustrankaFormatedWithAdressOIB_1"> KARLO GASTROVIN d.o.o., OIB 76367717074, Plešivica 41, 10450 Jastrebarsko zastupanog po punomoćniku Marijanka Navoj; Zdenko Navoj</derivirana_varijabla>
  </DomainObject.Predmet.ProtustrankaFormatedWithAdressOIB>
  <DomainObject.Predmet.ProtustrankaWithAdress>
    <izvorni_sadrzaj>KARLO GASTROVIN d.o.o. Plešivica 41, 10450 Jastrebarsko</izvorni_sadrzaj>
    <derivirana_varijabla naziv="DomainObject.Predmet.ProtustrankaWithAdress_1">KARLO GASTROVIN d.o.o. Plešivica 41, 10450 Jastrebarsko</derivirana_varijabla>
  </DomainObject.Predmet.ProtustrankaWithAdress>
  <DomainObject.Predmet.ProtustrankaWithAdressOIB>
    <izvorni_sadrzaj>KARLO GASTROVIN d.o.o., OIB 76367717074, Plešivica 41, 10450 Jastrebarsko</izvorni_sadrzaj>
    <derivirana_varijabla naziv="DomainObject.Predmet.ProtustrankaWithAdressOIB_1">KARLO GASTROVIN d.o.o., OIB 76367717074, Plešivica 41, 10450 Jastrebarsko</derivirana_varijabla>
  </DomainObject.Predmet.ProtustrankaWithAdressOIB>
  <DomainObject.Predmet.ProtustrankaNazivFormated>
    <izvorni_sadrzaj>KARLO GASTROVIN d.o.o.</izvorni_sadrzaj>
    <derivirana_varijabla naziv="DomainObject.Predmet.ProtustrankaNazivFormated_1">KARLO GASTROVIN d.o.o.</derivirana_varijabla>
  </DomainObject.Predmet.ProtustrankaNazivFormated>
  <DomainObject.Predmet.ProtustrankaNazivFormatedOIB>
    <izvorni_sadrzaj>KARLO GASTROVIN d.o.o., OIB 76367717074</izvorni_sadrzaj>
    <derivirana_varijabla naziv="DomainObject.Predmet.ProtustrankaNazivFormatedOIB_1">KARLO GASTROVIN d.o.o., OIB 76367717074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Marijanka Navoj; Zdenko Navoj</izvorni_sadrzaj>
    <derivirana_varijabla naziv="DomainObject.Predmet.StrankaFormated_1">  FINA Regionalni centar Zagreb; Marijanka Navoj; Zdenko Navoj</derivirana_varijabla>
  </DomainObject.Predmet.StrankaFormated>
  <DomainObject.Predmet.StrankaFormatedOIB>
    <izvorni_sadrzaj>  FINA Regionalni centar Zagreb, OIB 85821130368; Marijanka Navoj, OIB 73100691373; Zdenko Navoj, OIB 52197403386</izvorni_sadrzaj>
    <derivirana_varijabla naziv="DomainObject.Predmet.StrankaFormatedOIB_1">  FINA Regionalni centar Zagreb, OIB 85821130368; Marijanka Navoj, OIB 73100691373; Zdenko Navoj, OIB 52197403386</derivirana_varijabla>
  </DomainObject.Predmet.StrankaFormatedOIB>
  <DomainObject.Predmet.StrankaFormatedWithAdress>
    <izvorni_sadrzaj> FINA Regionalni centar Zagreb, Trg svibanjskih žrtava 1995. br. 1, 10000 Zagreb; Marijanka Navoj, Plešivica 41, 10450 Plešivica; Zdenko Navoj, Plešivica 41, 10450 Plešivica</izvorni_sadrzaj>
    <derivirana_varijabla naziv="DomainObject.Predmet.StrankaFormatedWithAdress_1"> FINA Regionalni centar Zagreb, Trg svibanjskih žrtava 1995. br. 1, 10000 Zagreb; Marijanka Navoj, Plešivica 41, 10450 Plešivica; Zdenko Navoj, Plešivica 41, 10450 Plešivica</derivirana_varijabla>
  </DomainObject.Predmet.StrankaFormatedWithAdress>
  <DomainObject.Predmet.StrankaFormatedWithAdressOIB>
    <izvorni_sadrzaj> FINA Regionalni centar Zagreb, OIB 85821130368, Trg svibanjskih žrtava 1995. br. 1, 10000 Zagreb; Marijanka Navoj, OIB 73100691373, Plešivica 41, 10450 Plešivica; Zdenko Navoj, OIB 52197403386, Plešivica 41, 10450 Plešivica</izvorni_sadrzaj>
    <derivirana_varijabla naziv="DomainObject.Predmet.StrankaFormatedWithAdressOIB_1"> FINA Regionalni centar Zagreb, OIB 85821130368, Trg svibanjskih žrtava 1995. br. 1, 10000 Zagreb; Marijanka Navoj, OIB 73100691373, Plešivica 41, 10450 Plešivica; Zdenko Navoj, OIB 52197403386, Plešivica 41, 10450 Plešivica</derivirana_varijabla>
  </DomainObject.Predmet.StrankaFormatedWithAdressOIB>
  <DomainObject.Predmet.StrankaWithAdress>
    <izvorni_sadrzaj>FINA Regionalni centar Zagreb Trg svibanjskih žrtava 1995. br. 1,10000 Zagreb,Marijanka Navoj Plešivica 41,10450 Plešivica,Zdenko Navoj Plešivica 41,10450 Plešivica</izvorni_sadrzaj>
    <derivirana_varijabla naziv="DomainObject.Predmet.StrankaWithAdress_1">FINA Regionalni centar Zagreb Trg svibanjskih žrtava 1995. br. 1,10000 Zagreb,Marijanka Navoj Plešivica 41,10450 Plešivica,Zdenko Navoj Plešivica 41,10450 Plešivica</derivirana_varijabla>
  </DomainObject.Predmet.StrankaWithAdress>
  <DomainObject.Predmet.StrankaWithAdressOIB>
    <izvorni_sadrzaj>FINA Regionalni centar Zagreb, OIB 85821130368, Trg svibanjskih žrtava 1995. br. 1,10000 Zagreb,Marijanka Navoj, OIB 73100691373, Plešivica 41,10450 Plešivica,Zdenko Navoj, OIB 52197403386, Plešivica 41,10450 Plešivica</izvorni_sadrzaj>
    <derivirana_varijabla naziv="DomainObject.Predmet.StrankaWithAdressOIB_1">FINA Regionalni centar Zagreb, OIB 85821130368, Trg svibanjskih žrtava 1995. br. 1,10000 Zagreb,Marijanka Navoj, OIB 73100691373, Plešivica 41,10450 Plešivica,Zdenko Navoj, OIB 52197403386, Plešivica 41,10450 Plešivica</derivirana_varijabla>
  </DomainObject.Predmet.StrankaWithAdressOIB>
  <DomainObject.Predmet.StrankaNazivFormated>
    <izvorni_sadrzaj>FINA Regionalni centar Zagreb,Marijanka Navoj,Zdenko Navoj</izvorni_sadrzaj>
    <derivirana_varijabla naziv="DomainObject.Predmet.StrankaNazivFormated_1">FINA Regionalni centar Zagreb,Marijanka Navoj,Zdenko Navoj</derivirana_varijabla>
  </DomainObject.Predmet.StrankaNazivFormated>
  <DomainObject.Predmet.StrankaNazivFormatedOIB>
    <izvorni_sadrzaj>FINA Regionalni centar Zagreb, OIB 85821130368,Marijanka Navoj, OIB 73100691373,Zdenko Navoj, OIB 52197403386</izvorni_sadrzaj>
    <derivirana_varijabla naziv="DomainObject.Predmet.StrankaNazivFormatedOIB_1">FINA Regionalni centar Zagreb, OIB 85821130368,Marijanka Navoj, OIB 73100691373,Zdenko Navoj, OIB 52197403386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Marijanka Navoj</item>
      <item>Zdenko Navoj</item>
    </izvorni_sadrzaj>
    <derivirana_varijabla naziv="DomainObject.Predmet.StrankaListFormated_1">
      <item>FINA Regionalni centar Zagreb</item>
      <item>Marijanka Navoj</item>
      <item>Zdenko Navoj</item>
    </derivirana_varijabla>
  </DomainObject.Predmet.StrankaListFormated>
  <DomainObject.Predmet.StrankaListFormatedOIB>
    <izvorni_sadrzaj>
      <item>FINA Regionalni centar Zagreb, OIB 85821130368</item>
      <item>Marijanka Navoj, OIB 73100691373</item>
      <item>Zdenko Navoj, OIB 52197403386</item>
    </izvorni_sadrzaj>
    <derivirana_varijabla naziv="DomainObject.Predmet.StrankaListFormatedOIB_1">
      <item>FINA Regionalni centar Zagreb, OIB 85821130368</item>
      <item>Marijanka Navoj, OIB 73100691373</item>
      <item>Zdenko Navoj, OIB 52197403386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Marijanka Navoj, Plešivica 41, 10450 Plešivica</item>
      <item>Zdenko Navoj, Plešivica 41, 10450 Plešivica</item>
    </izvorni_sadrzaj>
    <derivirana_varijabla naziv="DomainObject.Predmet.StrankaListFormatedWithAdress_1">
      <item>FINA Regionalni centar Zagreb, Trg svibanjskih žrtava 1995. br. 1, 10000 Zagreb</item>
      <item>Marijanka Navoj, Plešivica 41, 10450 Plešivica</item>
      <item>Zdenko Navoj, Plešivica 41, 10450 Plešivica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</izvorni_sadrzaj>
    <derivirana_varijabla naziv="DomainObject.Predmet.StrankaListFormatedWithAdressOIB_1"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</derivirana_varijabla>
  </DomainObject.Predmet.StrankaListFormatedWithAdressOIB>
  <DomainObject.Predmet.StrankaListNazivFormated>
    <izvorni_sadrzaj>
      <item>FINA Regionalni centar Zagreb</item>
      <item>Marijanka Navoj</item>
      <item>Zdenko Navoj</item>
    </izvorni_sadrzaj>
    <derivirana_varijabla naziv="DomainObject.Predmet.StrankaListNazivFormated_1">
      <item>FINA Regionalni centar Zagreb</item>
      <item>Marijanka Navoj</item>
      <item>Zdenko Navoj</item>
    </derivirana_varijabla>
  </DomainObject.Predmet.StrankaListNazivFormated>
  <DomainObject.Predmet.StrankaListNazivFormatedOIB>
    <izvorni_sadrzaj>
      <item>FINA Regionalni centar Zagreb, OIB 85821130368</item>
      <item>Marijanka Navoj, OIB 73100691373</item>
      <item>Zdenko Navoj, OIB 52197403386</item>
    </izvorni_sadrzaj>
    <derivirana_varijabla naziv="DomainObject.Predmet.StrankaListNazivFormatedOIB_1">
      <item>FINA Regionalni centar Zagreb, OIB 85821130368</item>
      <item>Marijanka Navoj, OIB 73100691373</item>
      <item>Zdenko Navoj, OIB 52197403386</item>
    </derivirana_varijabla>
  </DomainObject.Predmet.StrankaListNazivFormatedOIB>
  <DomainObject.Predmet.ProtuStrankaListFormated>
    <izvorni_sadrzaj>
      <item>KARLO GASTROVIN d.o.o. zastupanog po punomoćniku Marijanka Navoj; Zdenko Navoj</item>
    </izvorni_sadrzaj>
    <derivirana_varijabla naziv="DomainObject.Predmet.ProtuStrankaListFormated_1">
      <item>KARLO GASTROVIN d.o.o. zastupanog po punomoćniku Marijanka Navoj; Zdenko Navoj</item>
    </derivirana_varijabla>
  </DomainObject.Predmet.ProtuStrankaListFormated>
  <DomainObject.Predmet.ProtuStrankaListFormatedOIB>
    <izvorni_sadrzaj>
      <item>KARLO GASTROVIN d.o.o., OIB 76367717074 zastupanog po punomoćniku Marijanka Navoj; Zdenko Navoj</item>
    </izvorni_sadrzaj>
    <derivirana_varijabla naziv="DomainObject.Predmet.ProtuStrankaListFormatedOIB_1">
      <item>KARLO GASTROVIN d.o.o., OIB 76367717074 zastupanog po punomoćniku Marijanka Navoj; Zdenko Navoj</item>
    </derivirana_varijabla>
  </DomainObject.Predmet.ProtuStrankaListFormatedOIB>
  <DomainObject.Predmet.ProtuStrankaListFormatedWithAdress>
    <izvorni_sadrzaj>
      <item>KARLO GASTROVIN d.o.o., Plešivica 41, 10450 Jastrebarsko zastupanog po punomoćniku Marijanka Navoj; Zdenko Navoj</item>
    </izvorni_sadrzaj>
    <derivirana_varijabla naziv="DomainObject.Predmet.ProtuStrankaListFormatedWithAdress_1">
      <item>KARLO GASTROVIN d.o.o., Plešivica 41, 10450 Jastrebarsko zastupanog po punomoćniku Marijanka Navoj; Zdenko Navoj</item>
    </derivirana_varijabla>
  </DomainObject.Predmet.ProtuStrankaListFormatedWithAdress>
  <DomainObject.Predmet.ProtuStrankaListFormatedWithAdressOIB>
    <izvorni_sadrzaj>
      <item>KARLO GASTROVIN d.o.o., OIB 76367717074, Plešivica 41, 10450 Jastrebarsko zastupanog po punomoćniku Marijanka Navoj; Zdenko Navoj</item>
    </izvorni_sadrzaj>
    <derivirana_varijabla naziv="DomainObject.Predmet.ProtuStrankaListFormatedWithAdressOIB_1">
      <item>KARLO GASTROVIN d.o.o., OIB 76367717074, Plešivica 41, 10450 Jastrebarsko zastupanog po punomoćniku Marijanka Navoj; Zdenko Navoj</item>
    </derivirana_varijabla>
  </DomainObject.Predmet.ProtuStrankaListFormatedWithAdressOIB>
  <DomainObject.Predmet.ProtuStrankaListNazivFormated>
    <izvorni_sadrzaj>
      <item>KARLO GASTROVIN d.o.o.</item>
    </izvorni_sadrzaj>
    <derivirana_varijabla naziv="DomainObject.Predmet.ProtuStrankaListNazivFormated_1">
      <item>KARLO GASTROVIN d.o.o.</item>
    </derivirana_varijabla>
  </DomainObject.Predmet.ProtuStrankaListNazivFormated>
  <DomainObject.Predmet.ProtuStrankaListNazivFormatedOIB>
    <izvorni_sadrzaj>
      <item>KARLO GASTROVIN d.o.o., OIB 76367717074</item>
    </izvorni_sadrzaj>
    <derivirana_varijabla naziv="DomainObject.Predmet.ProtuStrankaListNazivFormatedOIB_1">
      <item>KARLO GASTROVIN d.o.o., OIB 76367717074</item>
    </derivirana_varijabla>
  </DomainObject.Predmet.ProtuStrankaListNazivFormatedOIB>
  <DomainObject.Predmet.OstaliListFormated>
    <izvorni_sadrzaj>
      <item>Marijanka Navoj punomoćnik sudionika u postupku KARLO GASTROVIN d.o.o.</item>
      <item>Zdenko Navoj punomoćnik sudionika u postupku KARLO GASTROVIN d.o.o.</item>
    </izvorni_sadrzaj>
    <derivirana_varijabla naziv="DomainObject.Predmet.OstaliListFormated_1">
      <item>Marijanka Navoj punomoćnik sudionika u postupku KARLO GASTROVIN d.o.o.</item>
      <item>Zdenko Navoj punomoćnik sudionika u postupku KARLO GASTROVIN d.o.o.</item>
    </derivirana_varijabla>
  </DomainObject.Predmet.OstaliListFormated>
  <DomainObject.Predmet.OstaliListFormatedOIB>
    <izvorni_sadrzaj>
      <item>Marijanka Navoj, OIB 73100691373 punomoćnik sudionika u postupku KARLO GASTROVIN d.o.o.</item>
      <item>Zdenko Navoj, OIB 52197403386 punomoćnik sudionika u postupku KARLO GASTROVIN d.o.o.</item>
    </izvorni_sadrzaj>
    <derivirana_varijabla naziv="DomainObject.Predmet.OstaliListFormatedOIB_1">
      <item>Marijanka Navoj, OIB 73100691373 punomoćnik sudionika u postupku KARLO GASTROVIN d.o.o.</item>
      <item>Zdenko Navoj, OIB 52197403386 punomoćnik sudionika u postupku KARLO GASTROVIN d.o.o.</item>
    </derivirana_varijabla>
  </DomainObject.Predmet.OstaliListFormatedOIB>
  <DomainObject.Predmet.OstaliListFormatedWithAdress>
    <izvorni_sadrzaj>
      <item>Marijanka Navoj, Plešivica 41, 10450 Plešivica punomoćnik sudionika u postupku KARLO GASTROVIN d.o.o.</item>
      <item>Zdenko Navoj, Plešivica 41, 10450 Plešivica punomoćnik sudionika u postupku KARLO GASTROVIN d.o.o.</item>
    </izvorni_sadrzaj>
    <derivirana_varijabla naziv="DomainObject.Predmet.OstaliListFormatedWithAdress_1">
      <item>Marijanka Navoj, Plešivica 41, 10450 Plešivica punomoćnik sudionika u postupku KARLO GASTROVIN d.o.o.</item>
      <item>Zdenko Navoj, Plešivica 41, 10450 Plešivica punomoćnik sudionika u postupku KARLO GASTROVIN d.o.o.</item>
    </derivirana_varijabla>
  </DomainObject.Predmet.OstaliListFormatedWithAdress>
  <DomainObject.Predmet.OstaliListFormatedWithAdressOIB>
    <izvorni_sadrzaj>
      <item>Marijanka Navoj, OIB 73100691373, Plešivica 41, 10450 Plešivica punomoćnik sudionika u postupku KARLO GASTROVIN d.o.o.</item>
      <item>Zdenko Navoj, OIB 52197403386, Plešivica 41, 10450 Plešivica punomoćnik sudionika u postupku KARLO GASTROVIN d.o.o.</item>
    </izvorni_sadrzaj>
    <derivirana_varijabla naziv="DomainObject.Predmet.OstaliListFormatedWithAdressOIB_1">
      <item>Marijanka Navoj, OIB 73100691373, Plešivica 41, 10450 Plešivica punomoćnik sudionika u postupku KARLO GASTROVIN d.o.o.</item>
      <item>Zdenko Navoj, OIB 52197403386, Plešivica 41, 10450 Plešivica punomoćnik sudionika u postupku KARLO GASTROVIN d.o.o.</item>
    </derivirana_varijabla>
  </DomainObject.Predmet.OstaliListFormatedWithAdressOIB>
  <DomainObject.Predmet.OstaliListNazivFormated>
    <izvorni_sadrzaj>
      <item>Marijanka Navoj</item>
      <item>Zdenko Navoj</item>
    </izvorni_sadrzaj>
    <derivirana_varijabla naziv="DomainObject.Predmet.OstaliListNazivFormated_1">
      <item>Marijanka Navoj</item>
      <item>Zdenko Navoj</item>
    </derivirana_varijabla>
  </DomainObject.Predmet.OstaliListNazivFormated>
  <DomainObject.Predmet.OstaliListNazivFormatedOIB>
    <izvorni_sadrzaj>
      <item>Marijanka Navoj, OIB 73100691373</item>
      <item>Zdenko Navoj, OIB 52197403386</item>
    </izvorni_sadrzaj>
    <derivirana_varijabla naziv="DomainObject.Predmet.OstaliListNazivFormatedOIB_1">
      <item>Marijanka Navoj, OIB 73100691373</item>
      <item>Zdenko Navoj, OIB 52197403386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KARLO GASTROVIN d.o.o.</izvorni_sadrzaj>
    <derivirana_varijabla naziv="DomainObject.Predmet.ProtustrankaIDrugi_1">KARLO GASTROVIN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KARLO GASTROVIN d.o.o., OIB 76367717074, Plešivica 41, 10450 Jastrebarsko</izvorni_sadrzaj>
    <derivirana_varijabla naziv="DomainObject.Predmet.ProtustrankaIDrugiAdressOIB_1">KARLO GASTROVIN d.o.o., OIB 76367717074, Plešivica 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GASTROVIN d.o.o.</item>
      <item>Marijanka Navoj</item>
      <item>Marijanka Navoj</item>
      <item>Zdenko Navoj</item>
      <item>Zdenko Navoj</item>
    </izvorni_sadrzaj>
    <derivirana_varijabla naziv="DomainObject.Predmet.SudioniciListNaziv_1">
      <item>FINA Regionalni centar Zagreb</item>
      <item>KARLO GASTROVIN d.o.o.</item>
      <item>Marijanka Navoj</item>
      <item>Marijanka Navoj</item>
      <item>Zdenko Navoj</item>
      <item>Zdenko Navoj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</izvorni_sadrzaj>
    <derivirana_varijabla naziv="DomainObject.Predmet.SudioniciListAdressOIB_1"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76367717074</item>
      <item>, OIB 73100691373</item>
      <item>, OIB 73100691373</item>
      <item>, OIB 52197403386</item>
      <item>, OIB 52197403386</item>
    </izvorni_sadrzaj>
    <derivirana_varijabla naziv="DomainObject.Predmet.SudioniciListNazivOIB_1">
      <item>, OIB 85821130368</item>
      <item>, OIB 76367717074</item>
      <item>, OIB 73100691373</item>
      <item>, OIB 73100691373</item>
      <item>, OIB 52197403386</item>
      <item>, OIB 52197403386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3498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2017-10-25T12:04:00Z</dcterms:created>
  <dc:creator>MINISTARSTVO PRAVOSUĐA</dc:creator>
  <cp:lastModifiedBy>Maja Renić</cp:lastModifiedBy>
  <cp:lastPrinted>2017-10-25T12:04:00Z</cp:lastPrinted>
  <dcterms:modified xmlns:xsi="http://www.w3.org/2001/XMLSchema-instance" xsi:type="dcterms:W3CDTF">2017-10-25T12:05:00Z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