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a98c" w14:paraId="6eca98c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032CF">
        <w:t>621</w:t>
      </w:r>
      <w:r w:rsidR="007D047B">
        <w:t>/16-</w:t>
      </w:r>
      <w:r w:rsidR="001032CF">
        <w:t>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1032CF">
        <w:rPr>
          <w:b/>
        </w:rPr>
        <w:t>AUTO CENTAR ZVONIMIR d.o.o., Đakovo, Eugena Kvaternika 23, OIB: 32723833870, MBS: 030116302</w:t>
      </w:r>
      <w:r w:rsidR="002F3F8D" w:rsidRPr="00D14516">
        <w:t>,</w:t>
      </w:r>
      <w:r w:rsidR="002F3F8D">
        <w:t xml:space="preserve"> dana </w:t>
      </w:r>
      <w:r w:rsidR="005F2DDE">
        <w:t>9. studenog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1032CF">
        <w:rPr>
          <w:b/>
        </w:rPr>
        <w:t xml:space="preserve">AUTO CENTAR ZVONIMIR d.o.o., Đakovo, Eugena Kvaternika 23, OIB: 32723833870, MBS: 030116302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1032CF">
        <w:rPr>
          <w:b/>
        </w:rPr>
        <w:t>621</w:t>
      </w:r>
      <w:r>
        <w:rPr>
          <w:b/>
        </w:rPr>
        <w:t>-16</w:t>
      </w:r>
      <w:r>
        <w:t xml:space="preserve"> kod Hrvatske poštanske banke iznos od </w:t>
      </w:r>
      <w:r w:rsidR="001032CF">
        <w:rPr>
          <w:b/>
        </w:rPr>
        <w:t>37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1032CF">
        <w:t>1</w:t>
      </w:r>
      <w:r w:rsidR="007D047B">
        <w:t xml:space="preserve">7. </w:t>
      </w:r>
      <w:r w:rsidR="001032CF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1032CF">
        <w:rPr>
          <w:b/>
        </w:rPr>
        <w:t>AUTO CENTAR ZVONIMIR d.o.o., Đakovo, Eugena Kvaternika 23, OIB: 32723833870, MBS: 030116302</w:t>
      </w:r>
      <w:r w:rsidR="003E6ABD">
        <w:rPr>
          <w:b/>
        </w:rPr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1032CF" w:rsidR="001032CF">
      <w:pPr>
        <w:jc w:val="right"/>
      </w:pPr>
      <w:r>
        <w:lastRenderedPageBreak/>
        <w:tab/>
      </w:r>
      <w:r w:rsidR="007D047B">
        <w:tab/>
      </w:r>
      <w:r w:rsidR="001032CF">
        <w:tab/>
        <w:t>Broj: 6 St-621/16-17</w:t>
      </w:r>
    </w:p>
    <w:p w:rsidRDefault="00B37FD5" w:rsidP="001435B1" w:rsidR="00B37FD5">
      <w:pPr>
        <w:tabs>
          <w:tab w:pos="4050" w:val="left"/>
        </w:tabs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1032CF">
        <w:t>621</w:t>
      </w:r>
      <w:r w:rsidR="00411A7F">
        <w:t xml:space="preserve">/16 od </w:t>
      </w:r>
      <w:r w:rsidR="007D047B">
        <w:t>2</w:t>
      </w:r>
      <w:r w:rsidR="001032CF">
        <w:t>2</w:t>
      </w:r>
      <w:r w:rsidR="007D047B">
        <w:t>. rujna</w:t>
      </w:r>
      <w:r w:rsidR="00411A7F">
        <w:t xml:space="preserve"> </w:t>
      </w:r>
      <w:r w:rsidR="00FD751B">
        <w:t>2016.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3B0183">
        <w:t>8. studenog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1032CF">
        <w:t>37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3B0183">
        <w:t>9. studenog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3B0183">
        <w:t>9.12.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</w:t>
      </w:r>
      <w:proofErr w:type="spellStart"/>
      <w:r w:rsidRPr="00BB737A">
        <w:t>otpravka</w:t>
      </w:r>
      <w:proofErr w:type="spellEnd"/>
      <w:r w:rsidRPr="00BB737A">
        <w:t>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D82" w:rsidR="00856D82">
      <w:r>
        <w:separator/>
      </w:r>
    </w:p>
  </w:endnote>
  <w:endnote w:id="0" w:type="continuationSeparator">
    <w:p w:rsidRDefault="00856D82" w:rsidR="00856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D82" w:rsidR="00856D82">
      <w:r>
        <w:separator/>
      </w:r>
    </w:p>
  </w:footnote>
  <w:footnote w:id="0" w:type="continuationSeparator">
    <w:p w:rsidRDefault="00856D82" w:rsidR="00856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C4219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4219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6D82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2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42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2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2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2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C42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42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2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2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2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ZVONIMIR d.o.o. za trgovinu i usluge</izvorni_sadrzaj>
    <derivirana_varijabla naziv="DomainObject.Predmet.ProtustrankaFormated_1">  AUTO CENTAR ZVONIMIR d.o.o. za trgovinu i usluge</derivirana_varijabla>
  </DomainObject.Predmet.ProtustrankaFormated>
  <DomainObject.Predmet.ProtustrankaFormatedOIB>
    <izvorni_sadrzaj>  AUTO CENTAR ZVONIMIR d.o.o. za trgovinu i usluge, OIB 32723833870</izvorni_sadrzaj>
    <derivirana_varijabla naziv="DomainObject.Predmet.ProtustrankaFormatedOIB_1">  AUTO CENTAR ZVONIMIR d.o.o. za trgovinu i usluge, OIB 32723833870</derivirana_varijabla>
  </DomainObject.Predmet.ProtustrankaFormatedOIB>
  <DomainObject.Predmet.ProtustrankaFormatedWithAdress>
    <izvorni_sadrzaj> AUTO CENTAR ZVONIMIR d.o.o. za trgovinu i usluge, Eugena Kvaternika 23, 31400 Đakovo</izvorni_sadrzaj>
    <derivirana_varijabla naziv="DomainObject.Predmet.ProtustrankaFormatedWithAdress_1"> AUTO CENTAR ZVONIMIR d.o.o. za trgovinu i usluge, Eugena Kvaternika 23, 31400 Đakovo</derivirana_varijabla>
  </DomainObject.Predmet.ProtustrankaFormatedWithAdress>
  <DomainObject.Predmet.ProtustrankaFormatedWithAdressOIB>
    <izvorni_sadrzaj> AUTO CENTAR ZVONIMIR d.o.o. za trgovinu i usluge, OIB 32723833870, Eugena Kvaternika 23, 31400 Đakovo</izvorni_sadrzaj>
    <derivirana_varijabla naziv="DomainObject.Predmet.ProtustrankaFormatedWithAdressOIB_1"> AUTO CENTAR ZVONIMIR d.o.o. za trgovinu i usluge, OIB 32723833870, Eugena Kvaternika 23, 31400 Đakovo</derivirana_varijabla>
  </DomainObject.Predmet.ProtustrankaFormatedWithAdressOIB>
  <DomainObject.Predmet.ProtustrankaWithAdress>
    <izvorni_sadrzaj>AUTO CENTAR ZVONIMIR d.o.o. za trgovinu i usluge Eugena Kvaternika 23, 31400 Đakovo</izvorni_sadrzaj>
    <derivirana_varijabla naziv="DomainObject.Predmet.ProtustrankaWithAdress_1">AUTO CENTAR ZVONIMIR d.o.o. za trgovinu i usluge Eugena Kvaternika 23, 31400 Đakovo</derivirana_varijabla>
  </DomainObject.Predmet.ProtustrankaWithAdress>
  <DomainObject.Predmet.ProtustrankaWithAdressOIB>
    <izvorni_sadrzaj>AUTO CENTAR ZVONIMIR d.o.o. za trgovinu i usluge, OIB 32723833870, Eugena Kvaternika 23, 31400 Đakovo</izvorni_sadrzaj>
    <derivirana_varijabla naziv="DomainObject.Predmet.ProtustrankaWithAdressOIB_1">AUTO CENTAR ZVONIMIR d.o.o. za trgovinu i usluge, OIB 32723833870, Eugena Kvaternika 23, 31400 Đakovo</derivirana_varijabla>
  </DomainObject.Predmet.ProtustrankaWithAdressOIB>
  <DomainObject.Predmet.ProtustrankaNazivFormated>
    <izvorni_sadrzaj>AUTO CENTAR ZVONIMIR d.o.o. za trgovinu i usluge</izvorni_sadrzaj>
    <derivirana_varijabla naziv="DomainObject.Predmet.ProtustrankaNazivFormated_1">AUTO CENTAR ZVONIMIR d.o.o. za trgovinu i usluge</derivirana_varijabla>
  </DomainObject.Predmet.ProtustrankaNazivFormated>
  <DomainObject.Predmet.ProtustrankaNazivFormatedOIB>
    <izvorni_sadrzaj>AUTO CENTAR ZVONIMIR d.o.o. za trgovinu i usluge, OIB 32723833870</izvorni_sadrzaj>
    <derivirana_varijabla naziv="DomainObject.Predmet.ProtustrankaNazivFormatedOIB_1">AUTO CENTAR ZVONIMIR d.o.o. za trgovinu i usluge, OIB 32723833870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 CENTAR ZVONIMIR d.o.o. za trgovinu i usluge</item>
    </izvorni_sadrzaj>
    <derivirana_varijabla naziv="DomainObject.Predmet.ProtuStrankaListFormated_1">
      <item>AUTO CENTAR ZVONIMIR d.o.o. za trgovinu i usluge</item>
    </derivirana_varijabla>
  </DomainObject.Predmet.ProtuStrankaListFormated>
  <DomainObject.Predmet.ProtuStrankaListFormatedOIB>
    <izvorni_sadrzaj>
      <item>AUTO CENTAR ZVONIMIR d.o.o. za trgovinu i usluge, OIB 32723833870</item>
    </izvorni_sadrzaj>
    <derivirana_varijabla naziv="DomainObject.Predmet.ProtuStrankaListFormatedOIB_1">
      <item>AUTO CENTAR ZVONIMIR d.o.o. za trgovinu i usluge, OIB 32723833870</item>
    </derivirana_varijabla>
  </DomainObject.Predmet.ProtuStrankaListFormatedOIB>
  <DomainObject.Predmet.ProtuStrankaListFormatedWithAdress>
    <izvorni_sadrzaj>
      <item>AUTO CENTAR ZVONIMIR d.o.o. za trgovinu i usluge, Eugena Kvaternika 23, 31400 Đakovo</item>
    </izvorni_sadrzaj>
    <derivirana_varijabla naziv="DomainObject.Predmet.ProtuStrankaListFormatedWithAdress_1">
      <item>AUTO CENTAR ZVONIMIR d.o.o. za trgovinu i usluge, Eugena Kvaternika 23, 31400 Đakovo</item>
    </derivirana_varijabla>
  </DomainObject.Predmet.ProtuStrankaListFormatedWithAdress>
  <DomainObject.Predmet.ProtuStrankaListFormatedWithAdressOIB>
    <izvorni_sadrzaj>
      <item>AUTO CENTAR ZVONIMIR d.o.o. za trgovinu i usluge, OIB 32723833870, Eugena Kvaternika 23, 31400 Đakovo</item>
    </izvorni_sadrzaj>
    <derivirana_varijabla naziv="DomainObject.Predmet.ProtuStrankaListFormatedWithAdressOIB_1">
      <item>AUTO CENTAR ZVONIMIR d.o.o. za trgovinu i usluge, OIB 32723833870, Eugena Kvaternika 23, 31400 Đakovo</item>
    </derivirana_varijabla>
  </DomainObject.Predmet.ProtuStrankaListFormatedWithAdressOIB>
  <DomainObject.Predmet.ProtuStrankaListNazivFormated>
    <izvorni_sadrzaj>
      <item>AUTO CENTAR ZVONIMIR d.o.o. za trgovinu i usluge</item>
    </izvorni_sadrzaj>
    <derivirana_varijabla naziv="DomainObject.Predmet.ProtuStrankaListNazivFormated_1">
      <item>AUTO CENTAR ZVONIMIR d.o.o. za trgovinu i usluge</item>
    </derivirana_varijabla>
  </DomainObject.Predmet.ProtuStrankaListNazivFormated>
  <DomainObject.Predmet.ProtuStrankaListNazivFormatedOIB>
    <izvorni_sadrzaj>
      <item>AUTO CENTAR ZVONIMIR d.o.o. za trgovinu i usluge, OIB 32723833870</item>
    </izvorni_sadrzaj>
    <derivirana_varijabla naziv="DomainObject.Predmet.ProtuStrankaListNazivFormatedOIB_1">
      <item>AUTO CENTAR ZVONIMIR d.o.o. za trgovinu i usluge, OIB 32723833870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 CENTAR ZVONIMIR d.o.o. za trgovinu i usluge</izvorni_sadrzaj>
    <derivirana_varijabla naziv="DomainObject.Predmet.ProtustrankaIDrugi_1">AUTO CENTAR ZVONIMIR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 CENTAR ZVONIMIR d.o.o. za trgovinu i usluge, OIB 32723833870, Eugena Kvaternika 23, 31400 Đakovo</izvorni_sadrzaj>
    <derivirana_varijabla naziv="DomainObject.Predmet.ProtustrankaIDrugiAdressOIB_1">AUTO CENTAR ZVONIMIR d.o.o. za trgovinu i usluge, OIB 32723833870, Eugena Kvaternika 23,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 CENTAR ZVONIMIR d.o.o. za trgovinu i usluge</item>
    </izvorni_sadrzaj>
    <derivirana_varijabla naziv="DomainObject.Predmet.SudioniciListNaziv_1">
      <item>FINA RC OSIJEK</item>
      <item>AUTO CENTAR ZVONIMIR d.o.o. za trgovinu i usluge</item>
    </derivirana_varijabla>
  </DomainObject.Predmet.SudioniciListNaziv>
  <DomainObject.Predmet.SudioniciListAdressOIB>
    <izvorni_sadrzaj>
      <item>FINA RC OSIJEK, OIB 85821130368</item>
      <item>AUTO CENTAR ZVONIMIR d.o.o. za trgovinu i usluge, OIB 32723833870, Eugena Kvaternika 23,31400 Đakovo</item>
    </izvorni_sadrzaj>
    <derivirana_varijabla naziv="DomainObject.Predmet.SudioniciListAdressOIB_1">
      <item>FINA RC OSIJEK, OIB 85821130368</item>
      <item>AUTO CENTAR ZVONIMIR d.o.o. za trgovinu i usluge, OIB 32723833870, Eugena Kvaternika 23,31400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32723833870</item>
    </izvorni_sadrzaj>
    <derivirana_varijabla naziv="DomainObject.Predmet.SudioniciListNazivOIB_1">
      <item>, OIB 85821130368</item>
      <item>, OIB 32723833870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D4B15-3FC1-4F45-AEFA-A0C5798FA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2384</properties:Characters>
  <properties:Lines>106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hermanj</dc:creator>
  <cp:lastModifiedBy>Danijela Sekulić</cp:lastModifiedBy>
  <cp:lastPrinted>2016-11-09T12:10:00Z</cp:lastPrinted>
  <dcterms:modified xmlns:xsi="http://www.w3.org/2001/XMLSchema-instance" xsi:type="dcterms:W3CDTF">2016-11-09T12:11:00Z</dcterms:modified>
  <cp:revision>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