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00e" w14:paraId="329c00e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4342B1">
        <w:t>265</w:t>
      </w:r>
      <w:r w:rsidR="00AA5237">
        <w:t>/1</w:t>
      </w:r>
      <w:r w:rsidR="001322CF">
        <w:t>5</w:t>
      </w:r>
      <w:r w:rsidR="00AA5237">
        <w:t>-</w:t>
      </w:r>
      <w:r w:rsidR="00D47B7E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47B7E">
        <w:t>2</w:t>
      </w:r>
      <w:r>
        <w:t xml:space="preserve">. </w:t>
      </w:r>
      <w:r w:rsidR="00D47B7E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4342B1">
        <w:t xml:space="preserve">TEHNIKA DOM </w:t>
      </w:r>
      <w:r w:rsidR="00742C32">
        <w:t>d.o.o.</w:t>
      </w:r>
      <w:r w:rsidR="00311993">
        <w:t xml:space="preserve"> </w:t>
      </w:r>
      <w:r w:rsidR="00D47B7E">
        <w:t xml:space="preserve">sa sjedištem </w:t>
      </w:r>
      <w:r w:rsidR="004342B1">
        <w:t>u Zadru</w:t>
      </w:r>
      <w:r w:rsidR="001322CF">
        <w:t xml:space="preserve"> </w:t>
      </w:r>
      <w:r w:rsidR="001E74F1">
        <w:t>(</w:t>
      </w:r>
      <w:r w:rsidR="00D47B7E">
        <w:t>Grad Zadar</w:t>
      </w:r>
      <w:r w:rsidR="001E74F1">
        <w:t>)</w:t>
      </w:r>
      <w:r w:rsidR="00912002">
        <w:t xml:space="preserve">, </w:t>
      </w:r>
      <w:r w:rsidR="004342B1">
        <w:t>Poljana Dragutina Domjanića 42</w:t>
      </w:r>
      <w:r w:rsidR="00912002">
        <w:t>,</w:t>
      </w:r>
      <w:r w:rsidR="00A01095">
        <w:t xml:space="preserve"> OIB: </w:t>
      </w:r>
      <w:r w:rsidR="004342B1">
        <w:t>53474026150</w:t>
      </w:r>
      <w:r>
        <w:t xml:space="preserve">, </w:t>
      </w:r>
      <w:r w:rsidR="00CD64FF">
        <w:t>2</w:t>
      </w:r>
      <w:r w:rsidR="00FA5BF8">
        <w:t>4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4342B1">
        <w:t>TEHNIKA DOM d.o.o. sa sjedištem u Zadru (Grad Zadar), Poljana Dragutina Domjanića 42, OIB: 53474026150</w:t>
      </w:r>
      <w:r w:rsidR="00D47B7E">
        <w:t xml:space="preserve"> </w:t>
      </w:r>
      <w:r>
        <w:t xml:space="preserve">s danom </w:t>
      </w:r>
      <w:r w:rsidR="00CD64FF">
        <w:t>2</w:t>
      </w:r>
      <w:r w:rsidR="00FA5BF8">
        <w:t>4</w:t>
      </w:r>
      <w:r>
        <w:t xml:space="preserve">. ožujka 2016. u </w:t>
      </w:r>
      <w:r w:rsidR="0001382A">
        <w:t>08</w:t>
      </w:r>
      <w:r>
        <w:t>,</w:t>
      </w:r>
      <w:r w:rsidR="0001382A">
        <w:t>1</w:t>
      </w:r>
      <w:r w:rsidR="004342B1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01382A" w:rsidR="00E41244">
      <w:pPr>
        <w:ind w:firstLine="705"/>
        <w:jc w:val="both"/>
      </w:pPr>
      <w:r w:rsidRPr="0001382A">
        <w:t>II</w:t>
      </w:r>
      <w:r w:rsidR="00386298" w:rsidRPr="0001382A">
        <w:t xml:space="preserve">. </w:t>
      </w:r>
      <w:r w:rsidR="00193657" w:rsidRPr="0001382A">
        <w:t>Stečajnim upraviteljem</w:t>
      </w:r>
      <w:r w:rsidRPr="0001382A">
        <w:t xml:space="preserve"> dužnika </w:t>
      </w:r>
      <w:r w:rsidR="00193657" w:rsidRPr="0001382A">
        <w:t xml:space="preserve">imenuje se </w:t>
      </w:r>
      <w:r w:rsidR="0001382A" w:rsidRPr="0001382A">
        <w:t>Hrvoje Kraljičković</w:t>
      </w:r>
      <w:r w:rsidR="00E41244" w:rsidRPr="0001382A">
        <w:t xml:space="preserve"> </w:t>
      </w:r>
      <w:r w:rsidR="0001382A" w:rsidRPr="0001382A">
        <w:t>iz Zagreba,</w:t>
      </w:r>
      <w:r w:rsidR="0001382A" w:rsidRPr="00C911AF">
        <w:t xml:space="preserve"> Trg hrvatskih velikana 4, OIB: 63875916042</w:t>
      </w:r>
      <w:r w:rsidR="0001382A">
        <w:t>.</w:t>
      </w:r>
    </w:p>
    <w:p w:rsidRDefault="0001382A" w:rsidP="0001382A" w:rsidR="0001382A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4342B1">
        <w:t>TEHNIKA DOM d.o.o. sa sjedištem u Zadru (Grad Zadar), Poljana Dragutina Domjanića 42, OIB: 53474026150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7B7E">
        <w:t>2</w:t>
      </w:r>
      <w:r w:rsidR="001322CF">
        <w:t xml:space="preserve">. </w:t>
      </w:r>
      <w:r w:rsidR="00D47B7E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4342B1">
        <w:t>1829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4342B1">
        <w:t>1.270.957,12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D47B7E">
        <w:t>ne</w:t>
      </w:r>
      <w:r w:rsidR="007E65A6">
        <w:t>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7B7E">
        <w:t>18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CD64FF">
        <w:t>2</w:t>
      </w:r>
      <w:r w:rsidR="00FA5BF8">
        <w:t>4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B04EC2" w:rsidP="00B04EC2" w:rsidR="00B04EC2">
      <w:pPr>
        <w:ind w:firstLine="360"/>
        <w:jc w:val="both"/>
      </w:pPr>
      <w:r>
        <w:t>DNA:</w:t>
      </w:r>
    </w:p>
    <w:p w:rsidRDefault="0001382A" w:rsidP="00B04EC2" w:rsidR="00B04EC2">
      <w:pPr>
        <w:numPr>
          <w:ilvl w:val="0"/>
          <w:numId w:val="4"/>
        </w:numPr>
      </w:pPr>
      <w:r>
        <w:t>Stečajnom upravitelju</w:t>
      </w:r>
      <w:r w:rsidR="00B04EC2">
        <w:t xml:space="preserve"> uz potvrdu o imenovanju</w:t>
      </w:r>
    </w:p>
    <w:p w:rsidRDefault="00B04EC2" w:rsidP="00B04EC2" w:rsidR="00B04EC2">
      <w:pPr>
        <w:numPr>
          <w:ilvl w:val="0"/>
          <w:numId w:val="4"/>
        </w:numPr>
      </w:pPr>
      <w:r>
        <w:t xml:space="preserve">Stečajnom dužniku </w:t>
      </w:r>
    </w:p>
    <w:p w:rsidRDefault="00B04EC2" w:rsidP="00B04EC2" w:rsidR="00B04EC2">
      <w:pPr>
        <w:numPr>
          <w:ilvl w:val="0"/>
          <w:numId w:val="4"/>
        </w:numPr>
      </w:pPr>
      <w:r>
        <w:t>FINA, Regionalni centar Split, Podružnica Zadar</w:t>
      </w:r>
    </w:p>
    <w:p w:rsidRDefault="00B04EC2" w:rsidP="00B04EC2" w:rsidR="00B04EC2">
      <w:pPr>
        <w:numPr>
          <w:ilvl w:val="0"/>
          <w:numId w:val="4"/>
        </w:numPr>
      </w:pPr>
      <w:r>
        <w:t xml:space="preserve">ŽDO u Zadru, Građansko-upravnom odjelu </w:t>
      </w:r>
    </w:p>
    <w:p w:rsidRDefault="00B04EC2" w:rsidP="00B04EC2" w:rsidR="00B04EC2">
      <w:pPr>
        <w:numPr>
          <w:ilvl w:val="0"/>
          <w:numId w:val="4"/>
        </w:numPr>
      </w:pPr>
      <w:r>
        <w:t>RH, Ministarstvo financija, Porezna uprava Zadar</w:t>
      </w:r>
    </w:p>
    <w:p w:rsidRDefault="00B04EC2" w:rsidP="00B04EC2" w:rsidR="00B04EC2">
      <w:pPr>
        <w:numPr>
          <w:ilvl w:val="0"/>
          <w:numId w:val="4"/>
        </w:numPr>
      </w:pPr>
      <w:r>
        <w:t>Općinskom sudu u Zadru</w:t>
      </w:r>
    </w:p>
    <w:p w:rsidRDefault="00B04EC2" w:rsidP="00B04EC2" w:rsidR="00B04EC2">
      <w:pPr>
        <w:numPr>
          <w:ilvl w:val="0"/>
          <w:numId w:val="4"/>
        </w:numPr>
      </w:pPr>
      <w:r>
        <w:t>Općinskom sudu u Zadru, zemljišnoknjižnom odjelu</w:t>
      </w:r>
    </w:p>
    <w:p w:rsidRDefault="00B04EC2" w:rsidP="00B04EC2" w:rsidR="00B04EC2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B04EC2" w:rsidP="00B04EC2" w:rsidR="00B04EC2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B04EC2" w:rsidP="00B04EC2" w:rsidR="00B04EC2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B04EC2" w:rsidP="00B04EC2" w:rsidR="00B04EC2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B04EC2" w:rsidP="00B04EC2" w:rsidR="00B04EC2">
      <w:pPr>
        <w:numPr>
          <w:ilvl w:val="0"/>
          <w:numId w:val="4"/>
        </w:numPr>
      </w:pPr>
      <w:r>
        <w:t>e-Oglasna ploča suda</w:t>
      </w:r>
    </w:p>
    <w:p w:rsidRDefault="00B04EC2" w:rsidP="00B04EC2" w:rsidR="00B04EC2">
      <w:pPr>
        <w:numPr>
          <w:ilvl w:val="0"/>
          <w:numId w:val="4"/>
        </w:numPr>
      </w:pPr>
      <w:r>
        <w:t>Pisarnici ovog suda</w:t>
      </w:r>
    </w:p>
    <w:p w:rsidRDefault="00B04EC2" w:rsidP="00B04EC2" w:rsidR="00B04EC2">
      <w:pPr>
        <w:numPr>
          <w:ilvl w:val="0"/>
          <w:numId w:val="4"/>
        </w:numPr>
      </w:pPr>
      <w:r>
        <w:t xml:space="preserve">U spis </w:t>
      </w:r>
    </w:p>
    <w:p w:rsidRDefault="00B04EC2" w:rsidP="00B04EC2" w:rsidR="00B04EC2">
      <w:pPr>
        <w:jc w:val="both"/>
      </w:pPr>
    </w:p>
    <w:p w:rsidRDefault="00AA5237" w:rsidP="00B04EC2" w:rsidR="00AA5237">
      <w:pPr>
        <w:ind w:firstLine="360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3C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4342B1">
      <w:t>265</w:t>
    </w:r>
    <w:r w:rsidR="00D47B7E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382A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2B1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04EC2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3CC4"/>
    <w:rsid w:val="00C61524"/>
    <w:rsid w:val="00C758AA"/>
    <w:rsid w:val="00C84E20"/>
    <w:rsid w:val="00CA3E6B"/>
    <w:rsid w:val="00CA6E9D"/>
    <w:rsid w:val="00CB0F6A"/>
    <w:rsid w:val="00CD64FF"/>
    <w:rsid w:val="00CF7AC9"/>
    <w:rsid w:val="00D10636"/>
    <w:rsid w:val="00D21637"/>
    <w:rsid w:val="00D23BBC"/>
    <w:rsid w:val="00D30751"/>
    <w:rsid w:val="00D3138D"/>
    <w:rsid w:val="00D36588"/>
    <w:rsid w:val="00D47B7E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A5BF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3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011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DOM društvo s ograničenom odgovornošću za građenje i poslovne usluge</izvorni_sadrzaj>
    <derivirana_varijabla naziv="DomainObject.Predmet.ProtustrankaFormated_1">  TEHNIKA DOM društvo s ograničenom odgovornošću za građenje i poslovne usluge</derivirana_varijabla>
  </DomainObject.Predmet.ProtustrankaFormated>
  <DomainObject.Predmet.ProtustrankaFormatedOIB>
    <izvorni_sadrzaj>  TEHNIKA DOM društvo s ograničenom odgovornošću za građenje i poslovne usluge, OIB 53474026150</izvorni_sadrzaj>
    <derivirana_varijabla naziv="DomainObject.Predmet.ProtustrankaFormatedOIB_1">  TEHNIKA DOM društvo s ograničenom odgovornošću za građenje i poslovne usluge, OIB 53474026150</derivirana_varijabla>
  </DomainObject.Predmet.ProtustrankaFormatedOIB>
  <DomainObject.Predmet.ProtustrankaFormatedWithAdress>
    <izvorni_sadrzaj> TEHNIKA DOM društvo s ograničenom odgovornošću za građenje i poslovne usluge, Poljana Dragutina Domjanića 42, 23000 Zadar</izvorni_sadrzaj>
    <derivirana_varijabla naziv="DomainObject.Predmet.ProtustrankaFormatedWithAdress_1"> TEHNIKA DOM društvo s ograničenom odgovornošću za građenje i poslovne usluge, Poljana Dragutina Domjanića 42, 23000 Zadar</derivirana_varijabla>
  </DomainObject.Predmet.ProtustrankaFormatedWithAdress>
  <DomainObject.Predmet.ProtustrankaFormatedWithAdressOIB>
    <izvorni_sadrzaj> TEHNIKA DOM društvo s ograničenom odgovornošću za građenje i poslovne usluge, OIB 53474026150, Poljana Dragutina Domjanića 42, 23000 Zadar</izvorni_sadrzaj>
    <derivirana_varijabla naziv="DomainObject.Predmet.ProtustrankaFormatedWithAdressOIB_1"> TEHNIKA DOM društvo s ograničenom odgovornošću za građenje i poslovne usluge, OIB 53474026150, Poljana Dragutina Domjanića 42, 23000 Zadar</derivirana_varijabla>
  </DomainObject.Predmet.ProtustrankaFormatedWithAdressOIB>
  <DomainObject.Predmet.ProtustrankaWithAdress>
    <izvorni_sadrzaj>TEHNIKA DOM društvo s ograničenom odgovornošću za građenje i poslovne usluge Poljana Dragutina Domjanića 42, 23000 Zadar</izvorni_sadrzaj>
    <derivirana_varijabla naziv="DomainObject.Predmet.ProtustrankaWithAdress_1">TEHNIKA DOM društvo s ograničenom odgovornošću za građenje i poslovne usluge Poljana Dragutina Domjanića 42, 23000 Zadar</derivirana_varijabla>
  </DomainObject.Predmet.ProtustrankaWithAdress>
  <DomainObject.Predmet.ProtustrankaWithAdressOIB>
    <izvorni_sadrzaj>TEHNIKA DOM društvo s ograničenom odgovornošću za građenje i poslovne usluge, OIB 53474026150, Poljana Dragutina Domjanića 42, 23000 Zadar</izvorni_sadrzaj>
    <derivirana_varijabla naziv="DomainObject.Predmet.ProtustrankaWithAdressOIB_1">TEHNIKA DOM društvo s ograničenom odgovornošću za građenje i poslovne usluge, OIB 53474026150, Poljana Dragutina Domjanića 42, 23000 Zadar</derivirana_varijabla>
  </DomainObject.Predmet.ProtustrankaWithAdressOIB>
  <DomainObject.Predmet.ProtustrankaNazivFormated>
    <izvorni_sadrzaj>TEHNIKA DOM društvo s ograničenom odgovornošću za građenje i poslovne usluge</izvorni_sadrzaj>
    <derivirana_varijabla naziv="DomainObject.Predmet.ProtustrankaNazivFormated_1">TEHNIKA DOM društvo s ograničenom odgovornošću za građenje i poslovne usluge</derivirana_varijabla>
  </DomainObject.Predmet.ProtustrankaNazivFormated>
  <DomainObject.Predmet.ProtustrankaNazivFormatedOIB>
    <izvorni_sadrzaj>TEHNIKA DOM društvo s ograničenom odgovornošću za građenje i poslovne usluge, OIB 53474026150</izvorni_sadrzaj>
    <derivirana_varijabla naziv="DomainObject.Predmet.ProtustrankaNazivFormatedOIB_1">TEHNIKA DOM društvo s ograničenom odgovornošću za građenje i poslovne usluge, OIB 53474026150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1270957.12</izvorni_sadrzaj>
    <derivirana_varijabla naziv="DomainObject.Predmet.TrenutnaVrijednost_1">1270957.12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TEHNIKA DOM društvo s ograničenom odgovornošću za građenje i poslovne usluge</item>
    </izvorni_sadrzaj>
    <derivirana_varijabla naziv="DomainObject.Predmet.ProtuStrankaListFormated_1">
      <item>TEHNIKA DOM društvo s ograničenom odgovornošću za građenje i poslovne usluge</item>
    </derivirana_varijabla>
  </DomainObject.Predmet.ProtuStrankaListFormated>
  <DomainObject.Predmet.ProtuStrankaListFormatedOIB>
    <izvorni_sadrzaj>
      <item>TEHNIKA DOM društvo s ograničenom odgovornošću za građenje i poslovne usluge, OIB 53474026150</item>
    </izvorni_sadrzaj>
    <derivirana_varijabla naziv="DomainObject.Predmet.ProtuStrankaListFormatedOIB_1">
      <item>TEHNIKA DOM društvo s ograničenom odgovornošću za građenje i poslovne usluge, OIB 53474026150</item>
    </derivirana_varijabla>
  </DomainObject.Predmet.ProtuStrankaListFormatedOIB>
  <DomainObject.Predmet.ProtuStrankaListFormatedWithAdress>
    <izvorni_sadrzaj>
      <item>TEHNIKA DOM društvo s ograničenom odgovornošću za građenje i poslovne usluge, Poljana Dragutina Domjanića 42, 23000 Zadar</item>
    </izvorni_sadrzaj>
    <derivirana_varijabla naziv="DomainObject.Predmet.ProtuStrankaListFormatedWithAdress_1">
      <item>TEHNIKA DOM društvo s ograničenom odgovornošću za građenje i poslovne usluge, Poljana Dragutina Domjanića 42, 23000 Zadar</item>
    </derivirana_varijabla>
  </DomainObject.Predmet.ProtuStrankaListFormatedWithAdress>
  <DomainObject.Predmet.ProtuStrankaListFormatedWithAdressOIB>
    <izvorni_sadrzaj>
      <item>TEHNIKA DOM društvo s ograničenom odgovornošću za građenje i poslovne usluge, OIB 53474026150, Poljana Dragutina Domjanića 42, 23000 Zadar</item>
    </izvorni_sadrzaj>
    <derivirana_varijabla naziv="DomainObject.Predmet.ProtuStrankaListFormatedWithAdressOIB_1">
      <item>TEHNIKA DOM društvo s ograničenom odgovornošću za građenje i poslovne usluge, OIB 53474026150, Poljana Dragutina Domjanića 42, 23000 Zadar</item>
    </derivirana_varijabla>
  </DomainObject.Predmet.ProtuStrankaListFormatedWithAdressOIB>
  <DomainObject.Predmet.ProtuStrankaListNazivFormated>
    <izvorni_sadrzaj>
      <item>TEHNIKA DOM društvo s ograničenom odgovornošću za građenje i poslovne usluge</item>
    </izvorni_sadrzaj>
    <derivirana_varijabla naziv="DomainObject.Predmet.ProtuStrankaListNazivFormated_1">
      <item>TEHNIKA DOM društvo s ograničenom odgovornošću za građenje i poslovne usluge</item>
    </derivirana_varijabla>
  </DomainObject.Predmet.ProtuStrankaListNazivFormated>
  <DomainObject.Predmet.ProtuStrankaListNazivFormatedOIB>
    <izvorni_sadrzaj>
      <item>TEHNIKA DOM društvo s ograničenom odgovornošću za građenje i poslovne usluge, OIB 53474026150</item>
    </izvorni_sadrzaj>
    <derivirana_varijabla naziv="DomainObject.Predmet.ProtuStrankaListNazivFormatedOIB_1">
      <item>TEHNIKA DOM društvo s ograničenom odgovornošću za građenje i poslovne usluge, OIB 53474026150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TEHNIKA DOM društvo s ograničenom odgovornošću za građenje i poslovne usluge</izvorni_sadrzaj>
    <derivirana_varijabla naziv="DomainObject.Predmet.ProtustrankaIDrugi_1">TEHNIKA DOM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TEHNIKA DOM društvo s ograničenom odgovornošću za građenje i poslovne usluge, OIB 53474026150, Poljana Dragutina Domjanića 42, 23000 Zadar</izvorni_sadrzaj>
    <derivirana_varijabla naziv="DomainObject.Predmet.ProtustrankaIDrugiAdressOIB_1">TEHNIKA DOM društvo s ograničenom odgovornošću za građenje i poslovne usluge, OIB 53474026150, Poljana Dragutina Domjanića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TEHNIKA DOM društvo s ograničenom odgovornošću za građenje i poslovne usluge</item>
    </izvorni_sadrzaj>
    <derivirana_varijabla naziv="DomainObject.Predmet.SudioniciListNaziv_1">
      <item>FINA</item>
      <item>TEHNIKA DOM društvo s ograničenom odgovornošću za građenje i poslovne usluge</item>
    </derivirana_varijabla>
  </DomainObject.Predmet.SudioniciListNaziv>
  <DomainObject.Predmet.SudioniciListAdressOIB>
    <izvorni_sadrzaj>
      <item>FINA, OIB 85821130368</item>
      <item>TEHNIKA DOM društvo s ograničenom odgovornošću za građenje i poslovne usluge, OIB 53474026150, Poljana Dragutina Domjanića 42,23000 Zadar</item>
    </izvorni_sadrzaj>
    <derivirana_varijabla naziv="DomainObject.Predmet.SudioniciListAdressOIB_1">
      <item>FINA, OIB 85821130368</item>
      <item>TEHNIKA DOM društvo s ograničenom odgovornošću za građenje i poslovne usluge, OIB 53474026150, Poljana Dragutina Domjanića 42,23000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53474026150</item>
    </izvorni_sadrzaj>
    <derivirana_varijabla naziv="DomainObject.Predmet.SudioniciListNazivOIB_1">
      <item>, OIB 85821130368</item>
      <item>, OIB 53474026150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4811</properties:Characters>
  <properties:Lines>123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2016-03-15T14:11:00Z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2016-03-24T06:53:00Z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