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6e2e" w14:paraId="4736e2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7E3D13">
        <w:rPr>
          <w:b/>
          <w:sz w:val="22"/>
          <w:szCs w:val="22"/>
        </w:rPr>
        <w:t>4</w:t>
      </w:r>
      <w:r w:rsidR="00A60E61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A60E61">
        <w:rPr>
          <w:b/>
          <w:sz w:val="22"/>
          <w:szCs w:val="22"/>
        </w:rPr>
        <w:t>ZOK-PROMET d.o.o. OIB: 83182270980</w:t>
      </w:r>
      <w:r w:rsidRPr="00DC4089"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A60E61">
        <w:rPr>
          <w:b/>
          <w:sz w:val="22"/>
          <w:szCs w:val="22"/>
        </w:rPr>
        <w:t>ZOK-PROMET d.o.o. OIB: 83182270980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A60E61">
        <w:rPr>
          <w:sz w:val="22"/>
          <w:szCs w:val="22"/>
        </w:rPr>
        <w:t>112.624,11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U Dubrovniku, 7.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447F0F"/>
    <w:rsid w:val="004E2A1F"/>
    <w:rsid w:val="00551C92"/>
    <w:rsid w:val="006D4923"/>
    <w:rsid w:val="006D498C"/>
    <w:rsid w:val="007615C9"/>
    <w:rsid w:val="007B0FDD"/>
    <w:rsid w:val="007C71CF"/>
    <w:rsid w:val="007D1F61"/>
    <w:rsid w:val="007E3D13"/>
    <w:rsid w:val="008B1FE5"/>
    <w:rsid w:val="00A1036C"/>
    <w:rsid w:val="00A60E61"/>
    <w:rsid w:val="00AC519C"/>
    <w:rsid w:val="00B77B32"/>
    <w:rsid w:val="00D031FB"/>
    <w:rsid w:val="00DC4089"/>
    <w:rsid w:val="00E868DC"/>
    <w:rsid w:val="00EA75EA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ZOK-PROMET društvo s ograničenom odgovornošću za ugostiteljstvo, trgovinu i usluge</izvorni_sadrzaj>
    <derivirana_varijabla naziv="DomainObject.Predmet.ProtustrankaFormated_1">  ZOK-PROMET društvo s ograničenom odgovornošću za ugostiteljstvo, trgovinu i usluge</derivirana_varijabla>
  </DomainObject.Predmet.ProtustrankaFormated>
  <DomainObject.Predmet.ProtustrankaFormatedOIB>
    <izvorni_sadrzaj>  ZOK-PROMET društvo s ograničenom odgovornošću za ugostiteljstvo, trgovinu i usluge, OIB 83182270980</izvorni_sadrzaj>
    <derivirana_varijabla naziv="DomainObject.Predmet.ProtustrankaFormatedOIB_1">  ZOK-PROMET društvo s ograničenom odgovornošću za ugostiteljstvo, trgovinu i usluge, OIB 83182270980</derivirana_varijabla>
  </DomainObject.Predmet.ProtustrankaFormatedOIB>
  <DomainObject.Predmet.ProtustrankaFormatedWithAdress>
    <izvorni_sadrzaj> ZOK-PROMET društvo s ograničenom odgovornošću za ugostiteljstvo, trgovinu i usluge, Novaki 48, 20247 Dubrava</izvorni_sadrzaj>
    <derivirana_varijabla naziv="DomainObject.Predmet.ProtustrankaFormatedWithAdress_1"> ZOK-PROMET društvo s ograničenom odgovornošću za ugostiteljstvo, trgovinu i usluge, Novaki 48, 20247 Dubrava</derivirana_varijabla>
  </DomainObject.Predmet.ProtustrankaFormatedWithAdress>
  <DomainObject.Predmet.ProtustrankaFormatedWithAdressOIB>
    <izvorni_sadrzaj> ZOK-PROMET društvo s ograničenom odgovornošću za ugostiteljstvo, trgovinu i usluge, OIB 83182270980, Novaki 48, 20247 Dubrava</izvorni_sadrzaj>
    <derivirana_varijabla naziv="DomainObject.Predmet.ProtustrankaFormatedWithAdressOIB_1"> ZOK-PROMET društvo s ograničenom odgovornošću za ugostiteljstvo, trgovinu i usluge, OIB 83182270980, Novaki 48, 20247 Dubrava</derivirana_varijabla>
  </DomainObject.Predmet.ProtustrankaFormatedWithAdressOIB>
  <DomainObject.Predmet.ProtustrankaWithAdress>
    <izvorni_sadrzaj>ZOK-PROMET društvo s ograničenom odgovornošću za ugostiteljstvo, trgovinu i usluge Novaki 48, 20247 Dubrava</izvorni_sadrzaj>
    <derivirana_varijabla naziv="DomainObject.Predmet.ProtustrankaWithAdress_1">ZOK-PROMET društvo s ograničenom odgovornošću za ugostiteljstvo, trgovinu i usluge Novaki 48, 20247 Dubrava</derivirana_varijabla>
  </DomainObject.Predmet.ProtustrankaWithAdress>
  <DomainObject.Predmet.ProtustrankaWithAdressOIB>
    <izvorni_sadrzaj>ZOK-PROMET društvo s ograničenom odgovornošću za ugostiteljstvo, trgovinu i usluge, OIB 83182270980, Novaki 48, 20247 Dubrava</izvorni_sadrzaj>
    <derivirana_varijabla naziv="DomainObject.Predmet.ProtustrankaWithAdressOIB_1">ZOK-PROMET društvo s ograničenom odgovornošću za ugostiteljstvo, trgovinu i usluge, OIB 83182270980, Novaki 48, 20247 Dubrava</derivirana_varijabla>
  </DomainObject.Predmet.ProtustrankaWithAdressOIB>
  <DomainObject.Predmet.ProtustrankaNazivFormated>
    <izvorni_sadrzaj>ZOK-PROMET društvo s ograničenom odgovornošću za ugostiteljstvo, trgovinu i usluge</izvorni_sadrzaj>
    <derivirana_varijabla naziv="DomainObject.Predmet.ProtustrankaNazivFormated_1">ZOK-PROMET društvo s ograničenom odgovornošću za ugostiteljstvo, trgovinu i usluge</derivirana_varijabla>
  </DomainObject.Predmet.ProtustrankaNazivFormated>
  <DomainObject.Predmet.ProtustrankaNazivFormatedOIB>
    <izvorni_sadrzaj>ZOK-PROMET društvo s ograničenom odgovornošću za ugostiteljstvo, trgovinu i usluge, OIB 83182270980</izvorni_sadrzaj>
    <derivirana_varijabla naziv="DomainObject.Predmet.ProtustrankaNazivFormatedOIB_1">ZOK-PROMET društvo s ograničenom odgovornošću za ugostiteljstvo, trgovinu i usluge, OIB 83182270980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112624.11</izvorni_sadrzaj>
    <derivirana_varijabla naziv="DomainObject.Predmet.TrenutnaVrijednost_1">112624.11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ZOK-PROMET društvo s ograničenom odgovornošću za ugostiteljstvo, trgovinu i usluge</item>
    </izvorni_sadrzaj>
    <derivirana_varijabla naziv="DomainObject.Predmet.ProtuStrankaListFormated_1">
      <item>ZOK-PROMET društvo s ograničenom odgovornošću za ugostiteljstvo, trgovinu i usluge</item>
    </derivirana_varijabla>
  </DomainObject.Predmet.ProtuStrankaListFormated>
  <DomainObject.Predmet.ProtuStrankaListFormatedOIB>
    <izvorni_sadrzaj>
      <item>ZOK-PROMET društvo s ograničenom odgovornošću za ugostiteljstvo, trgovinu i usluge, OIB 83182270980</item>
    </izvorni_sadrzaj>
    <derivirana_varijabla naziv="DomainObject.Predmet.ProtuStrankaListFormatedOIB_1">
      <item>ZOK-PROMET društvo s ograničenom odgovornošću za ugostiteljstvo, trgovinu i usluge, OIB 83182270980</item>
    </derivirana_varijabla>
  </DomainObject.Predmet.ProtuStrankaListFormatedOIB>
  <DomainObject.Predmet.ProtuStrankaListFormatedWithAdress>
    <izvorni_sadrzaj>
      <item>ZOK-PROMET društvo s ograničenom odgovornošću za ugostiteljstvo, trgovinu i usluge, Novaki 48, 20247 Dubrava</item>
    </izvorni_sadrzaj>
    <derivirana_varijabla naziv="DomainObject.Predmet.ProtuStrankaListFormatedWithAdress_1">
      <item>ZOK-PROMET društvo s ograničenom odgovornošću za ugostiteljstvo, trgovinu i usluge, Novaki 48, 20247 Dubrava</item>
    </derivirana_varijabla>
  </DomainObject.Predmet.ProtuStrankaListFormatedWithAdress>
  <DomainObject.Predmet.ProtuStrankaListFormatedWithAdressOIB>
    <izvorni_sadrzaj>
      <item>ZOK-PROMET društvo s ograničenom odgovornošću za ugostiteljstvo, trgovinu i usluge, OIB 83182270980, Novaki 48, 20247 Dubrava</item>
    </izvorni_sadrzaj>
    <derivirana_varijabla naziv="DomainObject.Predmet.ProtuStrankaListFormatedWithAdressOIB_1">
      <item>ZOK-PROMET društvo s ograničenom odgovornošću za ugostiteljstvo, trgovinu i usluge, OIB 83182270980, Novaki 48, 20247 Dubrava</item>
    </derivirana_varijabla>
  </DomainObject.Predmet.ProtuStrankaListFormatedWithAdressOIB>
  <DomainObject.Predmet.ProtuStrankaListNazivFormated>
    <izvorni_sadrzaj>
      <item>ZOK-PROMET društvo s ograničenom odgovornošću za ugostiteljstvo, trgovinu i usluge</item>
    </izvorni_sadrzaj>
    <derivirana_varijabla naziv="DomainObject.Predmet.ProtuStrankaListNazivFormated_1">
      <item>ZOK-PROMET društvo s ograničenom odgovornošću za ugostiteljstvo, trgovinu i usluge</item>
    </derivirana_varijabla>
  </DomainObject.Predmet.ProtuStrankaListNazivFormated>
  <DomainObject.Predmet.ProtuStrankaListNazivFormatedOIB>
    <izvorni_sadrzaj>
      <item>ZOK-PROMET društvo s ograničenom odgovornošću za ugostiteljstvo, trgovinu i usluge, OIB 83182270980</item>
    </izvorni_sadrzaj>
    <derivirana_varijabla naziv="DomainObject.Predmet.ProtuStrankaListNazivFormatedOIB_1">
      <item>ZOK-PROMET društvo s ograničenom odgovornošću za ugostiteljstvo, trgovinu i usluge, OIB 83182270980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ZOK-PROMET društvo s ograničenom odgovornošću za ugostiteljstvo, trgovinu i usluge</izvorni_sadrzaj>
    <derivirana_varijabla naziv="DomainObject.Predmet.ProtustrankaIDrugi_1">ZOK-PROMET društvo s ograničenom odgovornošću za ugostiteljstvo,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ZOK-PROMET društvo s ograničenom odgovornošću za ugostiteljstvo, trgovinu i usluge, OIB 83182270980, Novaki 48, 20247 Dubrava</izvorni_sadrzaj>
    <derivirana_varijabla naziv="DomainObject.Predmet.ProtustrankaIDrugiAdressOIB_1">ZOK-PROMET društvo s ograničenom odgovornošću za ugostiteljstvo, trgovinu i usluge, OIB 83182270980, Novaki 48, 20247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ZOK-PROMET društvo s ograničenom odgovornošću za ugostiteljstvo, trgovinu i usluge</item>
    </izvorni_sadrzaj>
    <derivirana_varijabla naziv="DomainObject.Predmet.SudioniciListNaziv_1">
      <item>FINA RC SPLIT, PODRUŽNICA DUBROVNIK</item>
      <item>ZOK-PROMET društvo s ograničenom odgovornošću za ugostiteljstvo,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ZOK-PROMET društvo s ograničenom odgovornošću za ugostiteljstvo, trgovinu i usluge, OIB 83182270980, Novaki 48,20247 Dubrava</item>
    </izvorni_sadrzaj>
    <derivirana_varijabla naziv="DomainObject.Predmet.SudioniciListAdressOIB_1">
      <item>FINA RC SPLIT, PODRUŽNICA DUBROVNIK, OIB 85821130368, VUKOVARSKA 2,20000 Dubrovnik</item>
      <item>ZOK-PROMET društvo s ograničenom odgovornošću za ugostiteljstvo, trgovinu i usluge, OIB 83182270980, Novaki 48,20247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83182270980</item>
    </izvorni_sadrzaj>
    <derivirana_varijabla naziv="DomainObject.Predmet.SudioniciListNazivOIB_1">
      <item>, OIB 85821130368</item>
      <item>, OIB 83182270980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1561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2015-12-07T12:55:00Z</dcterms:created>
  <dc:creator>Mirjana Mihović</dc:creator>
  <cp:lastModifiedBy>Mara Marčinko</cp:lastModifiedBy>
  <cp:lastPrinted>2015-12-07T12:55:00Z</cp:lastPrinted>
  <dcterms:modified xmlns:xsi="http://www.w3.org/2001/XMLSchema-instance" xsi:type="dcterms:W3CDTF">2015-12-07T13:03:00Z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