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76c6" w14:paraId="b0f76c6" w:rsidRDefault="00780EDE" w:rsidP="00F349AA" w:rsidR="003E43D7" w:rsidRPr="001C4CC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1C4CC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1C4C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1C4C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1C4C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1C4CC3">
        <w:rPr>
          <w:rFonts w:hAnsi="Times New Roman" w:ascii="Times New Roman"/>
          <w:color w:val="auto"/>
          <w:sz w:val="24"/>
          <w:szCs w:val="24"/>
          <w:lang w:val="hr-HR"/>
        </w:rPr>
        <w:t xml:space="preserve">greb, </w:t>
      </w:r>
      <w:proofErr w:type="spellStart"/>
      <w:r w:rsidR="0064633E" w:rsidRPr="001C4CC3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="0064633E" w:rsidRPr="001C4CC3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="0064633E"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proofErr w:type="spellStart"/>
      <w:r w:rsidR="0031679C" w:rsidRPr="001C4CC3">
        <w:rPr>
          <w:rFonts w:hAnsi="Times New Roman" w:ascii="Times New Roman"/>
          <w:color w:val="auto"/>
          <w:sz w:val="24"/>
          <w:szCs w:val="24"/>
          <w:lang w:val="hr-HR"/>
        </w:rPr>
        <w:t>1922</w:t>
      </w:r>
      <w:proofErr w:type="spellEnd"/>
      <w:r w:rsidR="0031679C" w:rsidRPr="001C4CC3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31679C" w:rsidRPr="001C4CC3">
        <w:rPr>
          <w:rFonts w:hAnsi="Times New Roman" w:ascii="Times New Roman"/>
          <w:color w:val="auto"/>
          <w:sz w:val="24"/>
          <w:szCs w:val="24"/>
          <w:lang w:val="hr-HR"/>
        </w:rPr>
        <w:t>17</w:t>
      </w:r>
      <w:proofErr w:type="spellEnd"/>
      <w:r w:rsidR="0031679C" w:rsidRPr="001C4CC3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r w:rsidR="005072E6">
        <w:rPr>
          <w:rFonts w:hAnsi="Times New Roman" w:ascii="Times New Roman"/>
          <w:color w:val="auto"/>
          <w:sz w:val="24"/>
          <w:szCs w:val="24"/>
          <w:lang w:val="hr-HR"/>
        </w:rPr>
        <w:t>5</w:t>
      </w:r>
    </w:p>
    <w:p w:rsidRDefault="00F349AA" w:rsidP="00F349AA" w:rsidR="00F349AA" w:rsidRPr="001C4C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1C4C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1C4C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1C4C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1C4C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1C4CC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</w:t>
      </w:r>
      <w:r w:rsidR="0031679C" w:rsidRPr="001C4CC3">
        <w:rPr>
          <w:rFonts w:hAnsi="Times New Roman" w:ascii="Times New Roman"/>
          <w:sz w:val="24"/>
          <w:szCs w:val="24"/>
        </w:rPr>
        <w:t xml:space="preserve">po prijedlogu podnositelja zahtjeva ARAMIS d. o. o., Zagreb, Drenovačka 2, OIB 64925881123, </w:t>
      </w:r>
      <w:r w:rsidR="00690F2D" w:rsidRPr="001C4CC3">
        <w:rPr>
          <w:rFonts w:hAnsi="Times New Roman" w:ascii="Times New Roman"/>
          <w:sz w:val="24"/>
          <w:szCs w:val="24"/>
        </w:rPr>
        <w:t>za otvaranje predstečajnog postupka nad dužnikom ARAMIS d. o. o., Zagreb, Drenovačka 2, OIB 64925881123, dana 13. srpnja 2017.</w:t>
      </w:r>
    </w:p>
    <w:p w:rsidRDefault="001E6CCF" w:rsidP="002B2B94" w:rsidR="001E6CCF" w:rsidRPr="001C4C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1C4C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1C4C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C4CC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690F2D"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Nalaže se podnositelju prijedloga </w:t>
      </w:r>
      <w:proofErr w:type="spellStart"/>
      <w:r w:rsidR="00690F2D"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>ARAMIS</w:t>
      </w:r>
      <w:proofErr w:type="spellEnd"/>
      <w:r w:rsidR="00690F2D"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d. o. o., Zagreb, Drenovačka 2, </w:t>
      </w:r>
      <w:proofErr w:type="spellStart"/>
      <w:r w:rsidR="00690F2D"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>OIB</w:t>
      </w:r>
      <w:proofErr w:type="spellEnd"/>
      <w:r w:rsidR="00690F2D"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proofErr w:type="spellStart"/>
      <w:r w:rsidR="00690F2D"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>64925881123</w:t>
      </w:r>
      <w:proofErr w:type="spellEnd"/>
      <w:r w:rsidR="00690F2D"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, da u roku osam dana uplati predujam za troškove </w:t>
      </w:r>
      <w:proofErr w:type="spellStart"/>
      <w:r w:rsidR="00690F2D"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>predstečajnog</w:t>
      </w:r>
      <w:proofErr w:type="spellEnd"/>
      <w:r w:rsidR="00690F2D"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postupka </w:t>
      </w:r>
      <w:r w:rsidR="001C4CC3"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na sudski depozit ovog suda </w:t>
      </w:r>
      <w:proofErr w:type="spellStart"/>
      <w:r w:rsidR="001C4CC3"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>IBAN</w:t>
      </w:r>
      <w:proofErr w:type="spellEnd"/>
      <w:r w:rsidR="001C4CC3"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: </w:t>
      </w:r>
      <w:proofErr w:type="spellStart"/>
      <w:r w:rsidR="001C4CC3"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>HR9223900011300000460</w:t>
      </w:r>
      <w:proofErr w:type="spellEnd"/>
      <w:r w:rsidR="001C4CC3"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otvoren kod Hrvatske poštanske banke d. d., Zagreb, pozivom na broj </w:t>
      </w:r>
      <w:proofErr w:type="spellStart"/>
      <w:r w:rsidR="001C4CC3"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>05</w:t>
      </w:r>
      <w:proofErr w:type="spellEnd"/>
      <w:r w:rsidR="001C4CC3"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>-</w:t>
      </w:r>
      <w:proofErr w:type="spellStart"/>
      <w:r w:rsidR="001C4CC3"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>192217</w:t>
      </w:r>
      <w:proofErr w:type="spellEnd"/>
      <w:r w:rsidR="001C4CC3"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, </w:t>
      </w:r>
      <w:r w:rsidR="00C87171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u iznosu od </w:t>
      </w:r>
      <w:proofErr w:type="spellStart"/>
      <w:r w:rsidR="00C87171">
        <w:rPr>
          <w:rFonts w:hAnsi="Times New Roman" w:ascii="Times New Roman"/>
          <w:color w:themeColor="text1" w:val="000000"/>
          <w:sz w:val="24"/>
          <w:szCs w:val="24"/>
          <w:lang w:val="hr-HR"/>
        </w:rPr>
        <w:t>5.000</w:t>
      </w:r>
      <w:proofErr w:type="spellEnd"/>
      <w:r w:rsidR="00C87171">
        <w:rPr>
          <w:rFonts w:hAnsi="Times New Roman" w:ascii="Times New Roman"/>
          <w:color w:themeColor="text1" w:val="000000"/>
          <w:sz w:val="24"/>
          <w:szCs w:val="24"/>
          <w:lang w:val="hr-HR"/>
        </w:rPr>
        <w:t>,</w:t>
      </w:r>
      <w:proofErr w:type="spellStart"/>
      <w:r w:rsidR="00C87171">
        <w:rPr>
          <w:rFonts w:hAnsi="Times New Roman" w:ascii="Times New Roman"/>
          <w:color w:themeColor="text1" w:val="000000"/>
          <w:sz w:val="24"/>
          <w:szCs w:val="24"/>
          <w:lang w:val="hr-HR"/>
        </w:rPr>
        <w:t>00</w:t>
      </w:r>
      <w:proofErr w:type="spellEnd"/>
      <w:r w:rsidR="00C87171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kn, te o tome dostavi dokaz u spis.</w:t>
      </w:r>
    </w:p>
    <w:p w:rsidRDefault="001C4CC3" w:rsidP="00583D18" w:rsidR="001C4CC3" w:rsidRPr="001C4CC3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2. Ako podnositelj prijedloga ne uplati zatraženi predujam u dodijeljenom roku, prijedlog će se odbaciti kao nedopušten.</w:t>
      </w:r>
    </w:p>
    <w:p w:rsidRDefault="00F349AA" w:rsidP="00690F2D" w:rsidR="00F349AA" w:rsidRPr="001C4CC3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690F2D"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F349AA" w:rsidP="00F349AA" w:rsidR="00F349A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1C4CC3" w:rsidP="00F349AA" w:rsidR="001C4C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227A1" w:rsidP="001C4CC3" w:rsidR="001C4CC3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Podnositelj </w:t>
      </w:r>
      <w:proofErr w:type="spellStart"/>
      <w:r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>ARAMIS</w:t>
      </w:r>
      <w:proofErr w:type="spellEnd"/>
      <w:r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d. o. o., Zagreb, Drenovačka 2, </w:t>
      </w:r>
      <w:proofErr w:type="spellStart"/>
      <w:r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>OIB</w:t>
      </w:r>
      <w:proofErr w:type="spellEnd"/>
      <w:r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proofErr w:type="spellStart"/>
      <w:r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>64925881123</w:t>
      </w:r>
      <w:proofErr w:type="spellEnd"/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, podnio je ovom sudu 5. srpnja </w:t>
      </w:r>
      <w:proofErr w:type="spellStart"/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>2017</w:t>
      </w:r>
      <w:proofErr w:type="spellEnd"/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.  prijedlog za otvaranje </w:t>
      </w:r>
      <w:proofErr w:type="spellStart"/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postupka.</w:t>
      </w:r>
    </w:p>
    <w:p w:rsidRDefault="009227A1" w:rsidP="001C4CC3" w:rsidR="009227A1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Shodno odredbi čl. </w:t>
      </w:r>
      <w:proofErr w:type="spellStart"/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>28</w:t>
      </w:r>
      <w:proofErr w:type="spellEnd"/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Stečajnog zakona podnositelj prijedloga dužan je platiti predujam za troškove postupka u iznosu od </w:t>
      </w:r>
      <w:proofErr w:type="spellStart"/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>5.000</w:t>
      </w:r>
      <w:proofErr w:type="spellEnd"/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>,</w:t>
      </w:r>
      <w:proofErr w:type="spellStart"/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>00</w:t>
      </w:r>
      <w:proofErr w:type="spellEnd"/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kn.</w:t>
      </w:r>
    </w:p>
    <w:p w:rsidRDefault="009227A1" w:rsidP="001C4CC3" w:rsidR="009227A1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DA17B2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Predlagatelj nije uz prijedlog uplatio predujam u smislu odredbe čl. </w:t>
      </w:r>
      <w:proofErr w:type="spellStart"/>
      <w:r w:rsidR="00DA17B2">
        <w:rPr>
          <w:rFonts w:hAnsi="Times New Roman" w:ascii="Times New Roman"/>
          <w:color w:themeColor="text1" w:val="000000"/>
          <w:sz w:val="24"/>
          <w:szCs w:val="24"/>
          <w:lang w:val="hr-HR"/>
        </w:rPr>
        <w:t>28</w:t>
      </w:r>
      <w:proofErr w:type="spellEnd"/>
      <w:r w:rsidR="00DA17B2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Stečajnog zakona, te ga je valjalo pozvati da dostavi dokaz o uplati predujma, a kako je to određeno čl. </w:t>
      </w:r>
      <w:proofErr w:type="spellStart"/>
      <w:r w:rsidR="00DA17B2">
        <w:rPr>
          <w:rFonts w:hAnsi="Times New Roman" w:ascii="Times New Roman"/>
          <w:color w:themeColor="text1" w:val="000000"/>
          <w:sz w:val="24"/>
          <w:szCs w:val="24"/>
          <w:lang w:val="hr-HR"/>
        </w:rPr>
        <w:t>28</w:t>
      </w:r>
      <w:proofErr w:type="spellEnd"/>
      <w:r w:rsidR="00DA17B2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Stečajnog zakona.</w:t>
      </w:r>
    </w:p>
    <w:p w:rsidRDefault="00DA17B2" w:rsidP="00C87171" w:rsidR="003B489C" w:rsidRPr="001C4C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Ukoliko podnositelj prijedloga ne uplati zatraženi predujam prijedlog će se odbaciti.</w:t>
      </w:r>
    </w:p>
    <w:p w:rsidRDefault="00F349AA" w:rsidP="00F349AA" w:rsidR="00F349AA" w:rsidRPr="001C4C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1C4CC3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="00C8717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C87171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proofErr w:type="spellEnd"/>
      <w:r w:rsidR="00C87171">
        <w:rPr>
          <w:rFonts w:hAnsi="Times New Roman" w:ascii="Times New Roman"/>
          <w:color w:val="auto"/>
          <w:sz w:val="24"/>
          <w:szCs w:val="24"/>
          <w:lang w:val="hr-HR"/>
        </w:rPr>
        <w:t xml:space="preserve">. srpanj </w:t>
      </w:r>
      <w:proofErr w:type="spellStart"/>
      <w:r w:rsidR="00C87171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C87171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2D105B" w:rsidRPr="001C4C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C4C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349AA" w:rsidP="00F349AA" w:rsidR="00F349AA" w:rsidRPr="001C4C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1C4C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1C4C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142ABF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1C4C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1C4C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1C4C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2B2B94" w:rsidR="002B2B9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42ABF" w:rsidP="00AB7A2F" w:rsidR="00142ABF" w:rsidRPr="00142ABF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42ABF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142ABF" w:rsidP="00995CE9" w:rsidR="00142ABF" w:rsidRPr="00142AB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42AB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42AB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42AB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42AB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42AB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42AB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42AB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42ABF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42ABF" w:rsidR="00142ABF" w:rsidRPr="001C4CC3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sectPr w:rsidSect="00C42917" w:rsidR="00142ABF" w:rsidRPr="001C4CC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1C4CC3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780BAD">
      <w:rPr>
        <w:rFonts w:hAnsi="Verdana" w:ascii="Verdana"/>
        <w:color w:val="000000"/>
      </w:rPr>
      <w:t>2923</w:t>
    </w:r>
    <w:r w:rsidR="00C8420E">
      <w:rPr>
        <w:rFonts w:hAnsi="Verdana" w:ascii="Verdana"/>
        <w:color w:val="000000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42ABF"/>
    <w:rsid w:val="00167B57"/>
    <w:rsid w:val="00171A47"/>
    <w:rsid w:val="001B1651"/>
    <w:rsid w:val="001B72BB"/>
    <w:rsid w:val="001C4CC3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1679C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072E6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90F2D"/>
    <w:rsid w:val="006B10BF"/>
    <w:rsid w:val="006C598D"/>
    <w:rsid w:val="006F13B6"/>
    <w:rsid w:val="006F3774"/>
    <w:rsid w:val="0070781D"/>
    <w:rsid w:val="007517D9"/>
    <w:rsid w:val="007575FB"/>
    <w:rsid w:val="00780BAD"/>
    <w:rsid w:val="00780EDE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27A1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465A"/>
    <w:rsid w:val="00C137D9"/>
    <w:rsid w:val="00C32CC6"/>
    <w:rsid w:val="00C42917"/>
    <w:rsid w:val="00C564F9"/>
    <w:rsid w:val="00C572D6"/>
    <w:rsid w:val="00C83AD2"/>
    <w:rsid w:val="00C8420E"/>
    <w:rsid w:val="00C87171"/>
    <w:rsid w:val="00CB1DF1"/>
    <w:rsid w:val="00CF0221"/>
    <w:rsid w:val="00D24577"/>
    <w:rsid w:val="00D24E63"/>
    <w:rsid w:val="00D51B89"/>
    <w:rsid w:val="00D5220A"/>
    <w:rsid w:val="00D574B4"/>
    <w:rsid w:val="00DA17B2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64EF5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42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AB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AB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AB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AB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42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AB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AB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AB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AB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1922</izvorni_sadrzaj>
    <derivirana_varijabla naziv="DomainObject.Predmet.Broj_1">1922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St-1922/2017</izvorni_sadrzaj>
    <derivirana_varijabla naziv="DomainObject.Predmet.OznakaBroj_1">St-1922/2017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ARAMIS d.o.o.</izvorni_sadrzaj>
    <derivirana_varijabla naziv="DomainObject.Predmet.ProtustrankaFormated_1">  ARAMIS d.o.o.</derivirana_varijabla>
  </DomainObject.Predmet.ProtustrankaFormated>
  <DomainObject.Predmet.ProtustrankaFormatedOIB>
    <izvorni_sadrzaj>  ARAMIS d.o.o., OIB 64925881123</izvorni_sadrzaj>
    <derivirana_varijabla naziv="DomainObject.Predmet.ProtustrankaFormatedOIB_1">  ARAMIS d.o.o., OIB 64925881123</derivirana_varijabla>
  </DomainObject.Predmet.ProtustrankaFormatedOIB>
  <DomainObject.Predmet.ProtustrankaFormatedWithAdress>
    <izvorni_sadrzaj> ARAMIS d.o.o., Drenovačka 2, 10000 Zagreb</izvorni_sadrzaj>
    <derivirana_varijabla naziv="DomainObject.Predmet.ProtustrankaFormatedWithAdress_1"> ARAMIS d.o.o., Drenovačka 2, 10000 Zagreb</derivirana_varijabla>
  </DomainObject.Predmet.ProtustrankaFormatedWithAdress>
  <DomainObject.Predmet.ProtustrankaFormatedWithAdressOIB>
    <izvorni_sadrzaj> ARAMIS d.o.o., OIB 64925881123, Drenovačka 2, 10000 Zagreb</izvorni_sadrzaj>
    <derivirana_varijabla naziv="DomainObject.Predmet.ProtustrankaFormatedWithAdressOIB_1"> ARAMIS d.o.o., OIB 64925881123, Drenovačka 2, 10000 Zagreb</derivirana_varijabla>
  </DomainObject.Predmet.ProtustrankaFormatedWithAdressOIB>
  <DomainObject.Predmet.ProtustrankaWithAdress>
    <izvorni_sadrzaj>ARAMIS d.o.o. Drenovačka 2, 10000 Zagreb</izvorni_sadrzaj>
    <derivirana_varijabla naziv="DomainObject.Predmet.ProtustrankaWithAdress_1">ARAMIS d.o.o. Drenovačka 2, 10000 Zagreb</derivirana_varijabla>
  </DomainObject.Predmet.ProtustrankaWithAdress>
  <DomainObject.Predmet.ProtustrankaWithAdressOIB>
    <izvorni_sadrzaj>ARAMIS d.o.o., OIB 64925881123, Drenovačka 2, 10000 Zagreb</izvorni_sadrzaj>
    <derivirana_varijabla naziv="DomainObject.Predmet.ProtustrankaWithAdressOIB_1">ARAMIS d.o.o., OIB 64925881123, Drenovačka 2, 10000 Zagreb</derivirana_varijabla>
  </DomainObject.Predmet.ProtustrankaWithAdressOIB>
  <DomainObject.Predmet.ProtustrankaNazivFormated>
    <izvorni_sadrzaj>ARAMIS d.o.o.</izvorni_sadrzaj>
    <derivirana_varijabla naziv="DomainObject.Predmet.ProtustrankaNazivFormated_1">ARAMIS d.o.o.</derivirana_varijabla>
  </DomainObject.Predmet.ProtustrankaNazivFormated>
  <DomainObject.Predmet.ProtustrankaNazivFormatedOIB>
    <izvorni_sadrzaj>ARAMIS d.o.o., OIB 64925881123</izvorni_sadrzaj>
    <derivirana_varijabla naziv="DomainObject.Predmet.ProtustrankaNazivFormatedOIB_1">ARAMIS d.o.o., OIB 64925881123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ARAMIS d.o.o.</izvorni_sadrzaj>
    <derivirana_varijabla naziv="DomainObject.Predmet.StrankaFormated_1">  ARAMIS d.o.o.</derivirana_varijabla>
  </DomainObject.Predmet.StrankaFormated>
  <DomainObject.Predmet.StrankaFormatedOIB>
    <izvorni_sadrzaj>  ARAMIS d.o.o., OIB 64925881123</izvorni_sadrzaj>
    <derivirana_varijabla naziv="DomainObject.Predmet.StrankaFormatedOIB_1">  ARAMIS d.o.o., OIB 64925881123</derivirana_varijabla>
  </DomainObject.Predmet.StrankaFormatedOIB>
  <DomainObject.Predmet.StrankaFormatedWithAdress>
    <izvorni_sadrzaj> ARAMIS d.o.o., Drenovačka 2, 10000 Zagreb</izvorni_sadrzaj>
    <derivirana_varijabla naziv="DomainObject.Predmet.StrankaFormatedWithAdress_1"> ARAMIS d.o.o., Drenovačka 2, 10000 Zagreb</derivirana_varijabla>
  </DomainObject.Predmet.StrankaFormatedWithAdress>
  <DomainObject.Predmet.StrankaFormatedWithAdressOIB>
    <izvorni_sadrzaj> ARAMIS d.o.o., OIB 64925881123, Drenovačka 2, 10000 Zagreb</izvorni_sadrzaj>
    <derivirana_varijabla naziv="DomainObject.Predmet.StrankaFormatedWithAdressOIB_1"> ARAMIS d.o.o., OIB 64925881123, Drenovačka 2, 10000 Zagreb</derivirana_varijabla>
  </DomainObject.Predmet.StrankaFormatedWithAdressOIB>
  <DomainObject.Predmet.StrankaWithAdress>
    <izvorni_sadrzaj>ARAMIS d.o.o. Drenovačka 2,10000 Zagreb</izvorni_sadrzaj>
    <derivirana_varijabla naziv="DomainObject.Predmet.StrankaWithAdress_1">ARAMIS d.o.o. Drenovačka 2,10000 Zagreb</derivirana_varijabla>
  </DomainObject.Predmet.StrankaWithAdress>
  <DomainObject.Predmet.StrankaWithAdressOIB>
    <izvorni_sadrzaj>ARAMIS d.o.o., OIB 64925881123, Drenovačka 2,10000 Zagreb</izvorni_sadrzaj>
    <derivirana_varijabla naziv="DomainObject.Predmet.StrankaWithAdressOIB_1">ARAMIS d.o.o., OIB 64925881123, Drenovačka 2,10000 Zagreb</derivirana_varijabla>
  </DomainObject.Predmet.StrankaWithAdressOIB>
  <DomainObject.Predmet.StrankaNazivFormated>
    <izvorni_sadrzaj>ARAMIS d.o.o.</izvorni_sadrzaj>
    <derivirana_varijabla naziv="DomainObject.Predmet.StrankaNazivFormated_1">ARAMIS d.o.o.</derivirana_varijabla>
  </DomainObject.Predmet.StrankaNazivFormated>
  <DomainObject.Predmet.StrankaNazivFormatedOIB>
    <izvorni_sadrzaj>ARAMIS d.o.o., OIB 64925881123</izvorni_sadrzaj>
    <derivirana_varijabla naziv="DomainObject.Predmet.StrankaNazivFormatedOIB_1">ARAMIS d.o.o., OIB 64925881123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ARAMIS d.o.o.</item>
    </izvorni_sadrzaj>
    <derivirana_varijabla naziv="DomainObject.Predmet.StrankaListFormated_1">
      <item>ARAMIS d.o.o.</item>
    </derivirana_varijabla>
  </DomainObject.Predmet.StrankaListFormated>
  <DomainObject.Predmet.StrankaListFormatedOIB>
    <izvorni_sadrzaj>
      <item>ARAMIS d.o.o., OIB 64925881123</item>
    </izvorni_sadrzaj>
    <derivirana_varijabla naziv="DomainObject.Predmet.StrankaListFormatedOIB_1">
      <item>ARAMIS d.o.o., OIB 64925881123</item>
    </derivirana_varijabla>
  </DomainObject.Predmet.StrankaListFormatedOIB>
  <DomainObject.Predmet.StrankaListFormatedWithAdress>
    <izvorni_sadrzaj>
      <item>ARAMIS d.o.o., Drenovačka 2, 10000 Zagreb</item>
    </izvorni_sadrzaj>
    <derivirana_varijabla naziv="DomainObject.Predmet.StrankaListFormatedWithAdress_1">
      <item>ARAMIS d.o.o., Drenovačka 2, 10000 Zagreb</item>
    </derivirana_varijabla>
  </DomainObject.Predmet.StrankaListFormatedWithAdress>
  <DomainObject.Predmet.StrankaListFormatedWithAdressOIB>
    <izvorni_sadrzaj>
      <item>ARAMIS d.o.o., OIB 64925881123, Drenovačka 2, 10000 Zagreb</item>
    </izvorni_sadrzaj>
    <derivirana_varijabla naziv="DomainObject.Predmet.StrankaListFormatedWithAdressOIB_1">
      <item>ARAMIS d.o.o., OIB 64925881123, Drenovačka 2, 10000 Zagreb</item>
    </derivirana_varijabla>
  </DomainObject.Predmet.StrankaListFormatedWithAdressOIB>
  <DomainObject.Predmet.StrankaListNazivFormated>
    <izvorni_sadrzaj>
      <item>ARAMIS d.o.o.</item>
    </izvorni_sadrzaj>
    <derivirana_varijabla naziv="DomainObject.Predmet.StrankaListNazivFormated_1">
      <item>ARAMIS d.o.o.</item>
    </derivirana_varijabla>
  </DomainObject.Predmet.StrankaListNazivFormated>
  <DomainObject.Predmet.StrankaListNazivFormatedOIB>
    <izvorni_sadrzaj>
      <item>ARAMIS d.o.o., OIB 64925881123</item>
    </izvorni_sadrzaj>
    <derivirana_varijabla naziv="DomainObject.Predmet.StrankaListNazivFormatedOIB_1">
      <item>ARAMIS d.o.o., OIB 64925881123</item>
    </derivirana_varijabla>
  </DomainObject.Predmet.StrankaListNazivFormatedOIB>
  <DomainObject.Predmet.ProtuStrankaListFormated>
    <izvorni_sadrzaj>
      <item>ARAMIS d.o.o.</item>
    </izvorni_sadrzaj>
    <derivirana_varijabla naziv="DomainObject.Predmet.ProtuStrankaListFormated_1">
      <item>ARAMIS d.o.o.</item>
    </derivirana_varijabla>
  </DomainObject.Predmet.ProtuStrankaListFormated>
  <DomainObject.Predmet.ProtuStrankaListFormatedOIB>
    <izvorni_sadrzaj>
      <item>ARAMIS d.o.o., OIB 64925881123</item>
    </izvorni_sadrzaj>
    <derivirana_varijabla naziv="DomainObject.Predmet.ProtuStrankaListFormatedOIB_1">
      <item>ARAMIS d.o.o., OIB 64925881123</item>
    </derivirana_varijabla>
  </DomainObject.Predmet.ProtuStrankaListFormatedOIB>
  <DomainObject.Predmet.ProtuStrankaListFormatedWithAdress>
    <izvorni_sadrzaj>
      <item>ARAMIS d.o.o., Drenovačka 2, 10000 Zagreb</item>
    </izvorni_sadrzaj>
    <derivirana_varijabla naziv="DomainObject.Predmet.ProtuStrankaListFormatedWithAdress_1">
      <item>ARAMIS d.o.o., Drenovačka 2, 10000 Zagreb</item>
    </derivirana_varijabla>
  </DomainObject.Predmet.ProtuStrankaListFormatedWithAdress>
  <DomainObject.Predmet.ProtuStrankaListFormatedWithAdressOIB>
    <izvorni_sadrzaj>
      <item>ARAMIS d.o.o., OIB 64925881123, Drenovačka 2, 10000 Zagreb</item>
    </izvorni_sadrzaj>
    <derivirana_varijabla naziv="DomainObject.Predmet.ProtuStrankaListFormatedWithAdressOIB_1">
      <item>ARAMIS d.o.o., OIB 64925881123, Drenovačka 2, 10000 Zagreb</item>
    </derivirana_varijabla>
  </DomainObject.Predmet.ProtuStrankaListFormatedWithAdressOIB>
  <DomainObject.Predmet.ProtuStrankaListNazivFormated>
    <izvorni_sadrzaj>
      <item>ARAMIS d.o.o.</item>
    </izvorni_sadrzaj>
    <derivirana_varijabla naziv="DomainObject.Predmet.ProtuStrankaListNazivFormated_1">
      <item>ARAMIS d.o.o.</item>
    </derivirana_varijabla>
  </DomainObject.Predmet.ProtuStrankaListNazivFormated>
  <DomainObject.Predmet.ProtuStrankaListNazivFormatedOIB>
    <izvorni_sadrzaj>
      <item>ARAMIS d.o.o., OIB 64925881123</item>
    </izvorni_sadrzaj>
    <derivirana_varijabla naziv="DomainObject.Predmet.ProtuStrankaListNazivFormatedOIB_1">
      <item>ARAMIS d.o.o., OIB 64925881123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ARAMIS d.o.o.</izvorni_sadrzaj>
    <derivirana_varijabla naziv="DomainObject.Predmet.StrankaIDrugi_1">ARAMIS d.o.o.</derivirana_varijabla>
  </DomainObject.Predmet.StrankaIDrugi>
  <DomainObject.Predmet.ProtustrankaIDrugi>
    <izvorni_sadrzaj>ARAMIS d.o.o.</izvorni_sadrzaj>
    <derivirana_varijabla naziv="DomainObject.Predmet.ProtustrankaIDrugi_1">ARAMIS d.o.o.</derivirana_varijabla>
  </DomainObject.Predmet.ProtustrankaIDrugi>
  <DomainObject.Predmet.StrankaIDrugiAdressOIB>
    <izvorni_sadrzaj>ARAMIS d.o.o., OIB 64925881123, Drenovačka 2, 10000 Zagreb</izvorni_sadrzaj>
    <derivirana_varijabla naziv="DomainObject.Predmet.StrankaIDrugiAdressOIB_1">ARAMIS d.o.o., OIB 64925881123, Drenovačka 2, 10000 Zagreb</derivirana_varijabla>
  </DomainObject.Predmet.StrankaIDrugiAdressOIB>
  <DomainObject.Predmet.ProtustrankaIDrugiAdressOIB>
    <izvorni_sadrzaj>ARAMIS d.o.o., OIB 64925881123, Drenovačka 2, 10000 Zagreb</izvorni_sadrzaj>
    <derivirana_varijabla naziv="DomainObject.Predmet.ProtustrankaIDrugiAdressOIB_1">ARAMIS d.o.o., OIB 64925881123, Drenovačka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ARAMIS d.o.o.</item>
      <item>ARAMIS d.o.o.</item>
    </izvorni_sadrzaj>
    <derivirana_varijabla naziv="DomainObject.Predmet.SudioniciListNaziv_1">
      <item>ARAMIS d.o.o.</item>
      <item>ARAMIS d.o.o.</item>
    </derivirana_varijabla>
  </DomainObject.Predmet.SudioniciListNaziv>
  <DomainObject.Predmet.SudioniciListAdressOIB>
    <izvorni_sadrzaj>
      <item>ARAMIS d.o.o., OIB 64925881123, Drenovačka 2,10000 Zagreb</item>
      <item>ARAMIS d.o.o., OIB 64925881123, Drenovačka 2,10000 Zagreb</item>
    </izvorni_sadrzaj>
    <derivirana_varijabla naziv="DomainObject.Predmet.SudioniciListAdressOIB_1">
      <item>ARAMIS d.o.o., OIB 64925881123, Drenovačka 2,10000 Zagreb</item>
      <item>ARAMIS d.o.o., OIB 64925881123, Drenovačka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64925881123</item>
      <item>, OIB 64925881123</item>
    </izvorni_sadrzaj>
    <derivirana_varijabla naziv="DomainObject.Predmet.SudioniciListNazivOIB_1">
      <item>, OIB 64925881123</item>
      <item>, OIB 64925881123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308</properties:Words>
  <properties:Characters>1551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2017-07-13T13:04:00Z</dcterms:created>
  <dc:creator>MINISTARSTVO PRAVOSUĐA</dc:creator>
  <cp:lastModifiedBy>Kristina Švajger</cp:lastModifiedBy>
  <cp:lastPrinted>2017-07-13T13:05:00Z</cp:lastPrinted>
  <dcterms:modified xmlns:xsi="http://www.w3.org/2001/XMLSchema-instance" xsi:type="dcterms:W3CDTF">2017-07-13T13:05:00Z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