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1fd1a" w14:paraId="4b1fd1a" w:rsidRDefault="00C06E09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3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647B5A">
        <w:rPr>
          <w:szCs w:val="24"/>
        </w:rPr>
        <w:t>82</w:t>
      </w:r>
      <w:r w:rsidR="007D3B29">
        <w:rPr>
          <w:szCs w:val="24"/>
        </w:rPr>
        <w:t>7</w:t>
      </w:r>
      <w:r w:rsidR="00B8373D">
        <w:rPr>
          <w:szCs w:val="24"/>
        </w:rPr>
        <w:t>/201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 w:rsidR="004948CD">
        <w:rPr>
          <w:szCs w:val="24"/>
        </w:rPr>
        <w:t>4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</w:t>
      </w:r>
      <w:r w:rsidR="00C06E09">
        <w:t xml:space="preserve"> po sucu toga suda Jasni Lekić</w:t>
      </w:r>
      <w:r w:rsidR="000571E3">
        <w:t>, kao stečajnom sucu u predmetu u povodu zahtjeva Financijske agencije Regionalni centar Zagreb, Podružnica Varaždin, Augusta Cesarca 2, Varaždin, za pokretanje skraćenog stečajnog postupka protiv dužn</w:t>
      </w:r>
      <w:r w:rsidR="00AD7B48">
        <w:t>ika</w:t>
      </w:r>
      <w:r w:rsidR="00647B5A">
        <w:t xml:space="preserve"> SPORTSKO RIBOLOVNA UDRUGA OPĆINE PETRIJANEC, Petrijanec, Trg Sv. Petra 1, OIB: 34480824843</w:t>
      </w:r>
      <w:r w:rsidR="007D3B29">
        <w:t xml:space="preserve">, dana </w:t>
      </w:r>
      <w:r w:rsidR="007D3B29">
        <w:rPr>
          <w:szCs w:val="24"/>
        </w:rPr>
        <w:t>27.</w:t>
      </w:r>
      <w:r w:rsidR="007D3B29" w:rsidRPr="00964C7D">
        <w:rPr>
          <w:szCs w:val="24"/>
        </w:rPr>
        <w:t xml:space="preserve"> </w:t>
      </w:r>
      <w:r w:rsidR="007D3B29">
        <w:rPr>
          <w:szCs w:val="24"/>
        </w:rPr>
        <w:t>siječnja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0571E3">
        <w:t>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</w:t>
      </w:r>
      <w:r w:rsidR="00647B5A" w:rsidRPr="00647B5A">
        <w:t xml:space="preserve"> </w:t>
      </w:r>
      <w:r w:rsidR="00647B5A">
        <w:t>SPORTSKO RIBOLOVNA UDRUGA OPĆINE PETRIJANEC, Petrijanec, Trg Sv. Petra 1, OIB:</w:t>
      </w:r>
      <w:r w:rsidR="00647B5A" w:rsidRPr="00647B5A">
        <w:t xml:space="preserve"> </w:t>
      </w:r>
      <w:r w:rsidR="00647B5A">
        <w:t>34480824843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 xml:space="preserve">s danom </w:t>
      </w:r>
      <w:r w:rsidR="007D3B29">
        <w:rPr>
          <w:szCs w:val="24"/>
        </w:rPr>
        <w:t>27.</w:t>
      </w:r>
      <w:r w:rsidR="00964C7D" w:rsidRPr="00964C7D">
        <w:rPr>
          <w:szCs w:val="24"/>
        </w:rPr>
        <w:t xml:space="preserve"> </w:t>
      </w:r>
      <w:r w:rsidR="007D3B29">
        <w:rPr>
          <w:szCs w:val="24"/>
        </w:rPr>
        <w:t>siječnja</w:t>
      </w:r>
      <w:r w:rsidR="00964C7D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964C7D" w:rsidRPr="00964C7D">
        <w:rPr>
          <w:szCs w:val="24"/>
        </w:rPr>
        <w:t>14,30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AD7B48">
      <w:pPr>
        <w:jc w:val="both"/>
      </w:pPr>
      <w:r>
        <w:rPr>
          <w:szCs w:val="24"/>
        </w:rPr>
        <w:tab/>
        <w:t xml:space="preserve">II </w:t>
      </w:r>
      <w:r w:rsidR="007A75CE" w:rsidRPr="00964C7D">
        <w:rPr>
          <w:szCs w:val="24"/>
        </w:rPr>
        <w:t>Zaključuje se stečajni postupak nad stečajnim dužnikom</w:t>
      </w:r>
      <w:r>
        <w:tab/>
      </w:r>
      <w:r w:rsidR="007D3B29">
        <w:t xml:space="preserve"> </w:t>
      </w:r>
      <w:r w:rsidR="00647B5A">
        <w:t>SPORTSKO RIBOLOVNA UDRUGA OPĆINE PETRIJANEC, Petrijanec, Trg Sv. Petra 1, OIB: 34480824843.</w:t>
      </w:r>
    </w:p>
    <w:p w:rsidRDefault="00647B5A" w:rsidP="00CE3446" w:rsidR="00647B5A">
      <w:pPr>
        <w:jc w:val="both"/>
      </w:pPr>
    </w:p>
    <w:p w:rsidRDefault="00DF4B3F" w:rsidP="004948CD" w:rsidR="004948CD" w:rsidRPr="00962A57">
      <w:pPr>
        <w:ind w:firstLine="708"/>
        <w:jc w:val="both"/>
      </w:pPr>
      <w:r w:rsidRPr="00962A57">
        <w:t xml:space="preserve">III Za stečajnog upravitelja imenuje se </w:t>
      </w:r>
      <w:r w:rsidR="004948CD">
        <w:t>Davor Ivančić, Ivana Pl. Zajca 17, Čakovec, OIB: 21146522885.</w:t>
      </w:r>
    </w:p>
    <w:p w:rsidRDefault="00DF4B3F" w:rsidP="004948CD" w:rsidR="00DF4B3F">
      <w:pPr>
        <w:jc w:val="both"/>
      </w:pPr>
    </w:p>
    <w:p w:rsidRDefault="007A75CE" w:rsidP="00902086" w:rsidR="007A75CE" w:rsidRPr="00964C7D">
      <w:pPr>
        <w:ind w:firstLine="708"/>
        <w:jc w:val="both"/>
        <w:rPr>
          <w:szCs w:val="24"/>
        </w:rPr>
      </w:pPr>
      <w:r w:rsidRPr="00964C7D">
        <w:rPr>
          <w:szCs w:val="24"/>
        </w:rPr>
        <w:t>I</w:t>
      </w:r>
      <w:r w:rsidR="00DF4B3F">
        <w:rPr>
          <w:szCs w:val="24"/>
        </w:rPr>
        <w:t xml:space="preserve">V </w:t>
      </w:r>
      <w:r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</w:t>
      </w:r>
      <w:r w:rsidR="007D3B29">
        <w:rPr>
          <w:szCs w:val="24"/>
        </w:rPr>
        <w:t>i ovoga rješenja stečajni dužnik</w:t>
      </w:r>
      <w:r w:rsidR="00647B5A">
        <w:rPr>
          <w:szCs w:val="24"/>
        </w:rPr>
        <w:t xml:space="preserve"> </w:t>
      </w:r>
      <w:r w:rsidR="00647B5A">
        <w:t>SPORTSKO RIBOLOVNA UDRUGA OPĆINE PETRIJANEC, Petrijanec, Trg Sv. Petra 1, OIB: 34480824843</w:t>
      </w:r>
      <w:r w:rsidR="00964C7D" w:rsidRPr="00964C7D">
        <w:rPr>
          <w:szCs w:val="24"/>
        </w:rPr>
        <w:t xml:space="preserve">, </w:t>
      </w:r>
      <w:r w:rsidR="004948CD">
        <w:rPr>
          <w:szCs w:val="24"/>
        </w:rPr>
        <w:t xml:space="preserve">bit će brisan iz </w:t>
      </w:r>
      <w:r w:rsidR="007A75CE" w:rsidRPr="00964C7D">
        <w:rPr>
          <w:szCs w:val="24"/>
        </w:rPr>
        <w:t>registra</w:t>
      </w:r>
      <w:r w:rsidR="004948CD">
        <w:rPr>
          <w:szCs w:val="24"/>
        </w:rPr>
        <w:t xml:space="preserve"> udruga</w:t>
      </w:r>
      <w:r w:rsidR="007A75CE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647B5A">
        <w:rPr>
          <w:szCs w:val="24"/>
        </w:rPr>
        <w:t>18</w:t>
      </w:r>
      <w:r w:rsidR="007D3B29">
        <w:rPr>
          <w:szCs w:val="24"/>
        </w:rPr>
        <w:t>. studenog</w:t>
      </w:r>
      <w:r w:rsidR="00B8373D">
        <w:rPr>
          <w:szCs w:val="24"/>
        </w:rPr>
        <w:t xml:space="preserve"> 201</w:t>
      </w:r>
      <w:r w:rsidR="000571E3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</w:t>
      </w:r>
      <w:r w:rsidR="00C06E09">
        <w:rPr>
          <w:szCs w:val="24"/>
        </w:rPr>
        <w:t>e da u roku od 15</w:t>
      </w:r>
      <w:r w:rsidR="007A75CE" w:rsidRPr="00964C7D">
        <w:rPr>
          <w:szCs w:val="24"/>
        </w:rPr>
        <w:t xml:space="preserve">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>kojim je pozvao vjerovnike da na</w:t>
      </w:r>
      <w:r w:rsidR="00C06E09">
        <w:rPr>
          <w:szCs w:val="24"/>
        </w:rPr>
        <w:t>jkasnije u roku od 45</w:t>
      </w:r>
      <w:r w:rsidR="007A75CE" w:rsidRPr="00964C7D">
        <w:rPr>
          <w:szCs w:val="24"/>
        </w:rPr>
        <w:t xml:space="preserve">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</w:t>
      </w:r>
      <w:r w:rsidR="00C06E09">
        <w:rPr>
          <w:szCs w:val="24"/>
        </w:rPr>
        <w:t xml:space="preserve"> pravne osobe u roku od 15</w:t>
      </w:r>
      <w:r w:rsidR="000571E3" w:rsidRPr="00964C7D">
        <w:rPr>
          <w:szCs w:val="24"/>
        </w:rPr>
        <w:t xml:space="preserve">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C06E09">
        <w:rPr>
          <w:szCs w:val="24"/>
        </w:rPr>
        <w:t>te kako u roku od 45</w:t>
      </w:r>
      <w:r w:rsidR="000571E3" w:rsidRPr="00964C7D">
        <w:rPr>
          <w:szCs w:val="24"/>
        </w:rPr>
        <w:t xml:space="preserve"> dana </w:t>
      </w:r>
      <w:r w:rsidR="000571E3" w:rsidRPr="00964C7D">
        <w:rPr>
          <w:szCs w:val="24"/>
        </w:rPr>
        <w:lastRenderedPageBreak/>
        <w:t xml:space="preserve">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AC5AD3" w:rsidP="000571E3" w:rsidR="00AC5AD3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7D3B29">
        <w:rPr>
          <w:szCs w:val="24"/>
        </w:rPr>
        <w:t>27.</w:t>
      </w:r>
      <w:r w:rsidR="007D3B29" w:rsidRPr="00964C7D">
        <w:rPr>
          <w:szCs w:val="24"/>
        </w:rPr>
        <w:t xml:space="preserve"> </w:t>
      </w:r>
      <w:r w:rsidR="007D3B29">
        <w:rPr>
          <w:szCs w:val="24"/>
        </w:rPr>
        <w:t>siječnja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7A75CE" w:rsidP="00964C7D" w:rsidR="007A75CE" w:rsidRPr="00964C7D">
      <w:pPr>
        <w:rPr>
          <w:szCs w:val="24"/>
        </w:rPr>
      </w:pPr>
    </w:p>
    <w:p w:rsidRDefault="007A75CE" w:rsidP="00C06E09" w:rsidR="00B7038C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C06E09">
        <w:rPr>
          <w:szCs w:val="24"/>
        </w:rPr>
        <w:t xml:space="preserve">                       Jasna Lekić</w:t>
      </w:r>
      <w:r w:rsidR="00AC5AD3">
        <w:rPr>
          <w:szCs w:val="24"/>
        </w:rPr>
        <w:t xml:space="preserve"> </w:t>
      </w:r>
    </w:p>
    <w:p w:rsidRDefault="00B7038C" w:rsidP="00964C7D" w:rsidR="00B7038C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</w:t>
      </w:r>
    </w:p>
    <w:p w:rsidRDefault="00C06E09" w:rsidP="00836343" w:rsidR="00836343">
      <w:pPr>
        <w:numPr>
          <w:ilvl w:val="0"/>
          <w:numId w:val="1"/>
        </w:numPr>
      </w:pPr>
      <w:r>
        <w:rPr>
          <w:szCs w:val="24"/>
        </w:rPr>
        <w:t>Stečajni d</w:t>
      </w:r>
      <w:r w:rsidR="00AE3548">
        <w:rPr>
          <w:szCs w:val="24"/>
        </w:rPr>
        <w:t>užnik</w:t>
      </w:r>
      <w:r w:rsidR="007A75CE" w:rsidRPr="00964C7D">
        <w:rPr>
          <w:szCs w:val="24"/>
        </w:rPr>
        <w:t xml:space="preserve"> </w:t>
      </w:r>
      <w:r w:rsidR="004948CD">
        <w:t>SPORTSKO RIBOLOVNA UDRUGA OPĆINE PETRIJANEC, Petrijanec, Trg Sv. Petra 1</w:t>
      </w:r>
    </w:p>
    <w:p w:rsidRDefault="007D3B29" w:rsidP="004948CD" w:rsidR="004948CD" w:rsidRPr="004948CD">
      <w:pPr>
        <w:numPr>
          <w:ilvl w:val="0"/>
          <w:numId w:val="1"/>
        </w:numPr>
      </w:pPr>
      <w:r w:rsidRPr="004948CD">
        <w:rPr>
          <w:szCs w:val="24"/>
        </w:rPr>
        <w:t>Osoba ovlaštena</w:t>
      </w:r>
      <w:r w:rsidR="00C06E09" w:rsidRPr="004948CD">
        <w:rPr>
          <w:szCs w:val="24"/>
        </w:rPr>
        <w:t xml:space="preserve"> za zastupanje dužnika</w:t>
      </w:r>
      <w:r w:rsidRPr="004948CD">
        <w:rPr>
          <w:szCs w:val="24"/>
        </w:rPr>
        <w:t xml:space="preserve"> </w:t>
      </w:r>
      <w:r w:rsidR="004948CD" w:rsidRPr="004948CD">
        <w:rPr>
          <w:szCs w:val="24"/>
        </w:rPr>
        <w:t>Pavao Kereži</w:t>
      </w:r>
      <w:r w:rsidR="00AD7B48" w:rsidRPr="004948CD">
        <w:rPr>
          <w:szCs w:val="24"/>
        </w:rPr>
        <w:t>,</w:t>
      </w:r>
      <w:r w:rsidR="004948CD">
        <w:rPr>
          <w:szCs w:val="24"/>
        </w:rPr>
        <w:t xml:space="preserve"> </w:t>
      </w:r>
      <w:r w:rsidR="004948CD">
        <w:t>Petrijanec, Trg Sv. Petra 1</w:t>
      </w:r>
    </w:p>
    <w:p w:rsidRDefault="00AD7B48" w:rsidP="00DF4B3F" w:rsidR="00B375FC" w:rsidRPr="004948CD">
      <w:pPr>
        <w:numPr>
          <w:ilvl w:val="0"/>
          <w:numId w:val="1"/>
        </w:numPr>
        <w:rPr>
          <w:szCs w:val="24"/>
        </w:rPr>
      </w:pPr>
      <w:r w:rsidRPr="004948CD">
        <w:rPr>
          <w:szCs w:val="24"/>
        </w:rPr>
        <w:t xml:space="preserve"> </w:t>
      </w:r>
      <w:r w:rsidR="00647B5A" w:rsidRPr="004948CD">
        <w:rPr>
          <w:szCs w:val="24"/>
        </w:rPr>
        <w:t xml:space="preserve">Ured državne uprave u  Varaždinskoj županiji, </w:t>
      </w:r>
      <w:r w:rsidR="00984303">
        <w:rPr>
          <w:szCs w:val="24"/>
        </w:rPr>
        <w:t xml:space="preserve">Registar udruga, </w:t>
      </w:r>
      <w:r w:rsidR="007A75CE" w:rsidRPr="004948CD">
        <w:rPr>
          <w:szCs w:val="24"/>
        </w:rPr>
        <w:t>radi zabilježbe (odmah</w:t>
      </w:r>
      <w:r w:rsidR="00836343" w:rsidRPr="004948CD">
        <w:rPr>
          <w:szCs w:val="24"/>
        </w:rPr>
        <w:t xml:space="preserve"> i nakon pravomoćnosti</w:t>
      </w:r>
      <w:r w:rsidR="007A75CE" w:rsidRPr="004948CD">
        <w:rPr>
          <w:szCs w:val="24"/>
        </w:rPr>
        <w:t>)</w:t>
      </w:r>
      <w:r w:rsidR="00647B5A" w:rsidRPr="004948CD">
        <w:rPr>
          <w:rFonts w:eastAsia="Calibri"/>
          <w:szCs w:val="24"/>
          <w:lang w:eastAsia="en-US"/>
        </w:rPr>
        <w:t>,</w:t>
      </w:r>
      <w:r w:rsidR="004948CD">
        <w:rPr>
          <w:rFonts w:eastAsia="Calibri"/>
          <w:szCs w:val="24"/>
          <w:lang w:eastAsia="en-US"/>
        </w:rPr>
        <w:t xml:space="preserve"> Varaždin,</w:t>
      </w:r>
      <w:r w:rsidR="00647B5A" w:rsidRPr="004948CD">
        <w:rPr>
          <w:rFonts w:eastAsia="Calibri"/>
          <w:szCs w:val="24"/>
          <w:lang w:eastAsia="en-US"/>
        </w:rPr>
        <w:t xml:space="preserve"> </w:t>
      </w:r>
      <w:r w:rsidR="00647B5A" w:rsidRPr="004948CD">
        <w:rPr>
          <w:szCs w:val="24"/>
        </w:rPr>
        <w:t>Stanka Vraza 4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Sjeverna Hrvatska, Ispostava Varaždin, Graberje 1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4948CD">
        <w:t>Davor Ivančić, Ivana Pl. Zajca 17, Čakovec</w:t>
      </w:r>
    </w:p>
    <w:p w:rsidRDefault="00C06E09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Objaviti na E-oglasna ploča sudova RH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84303" w:rsidR="009E6198" w:rsidRPr="00964C7D">
      <w:headerReference w:type="default" r:id="rId10"/>
      <w:pgSz w:code="9" w:h="16838" w:w="11906"/>
      <w:pgMar w:gutter="0" w:footer="709" w:header="709" w:left="1418" w:bottom="1418" w:right="1134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17F5" w:rsidP="007A75CE" w:rsidR="002817F5">
      <w:r>
        <w:separator/>
      </w:r>
    </w:p>
  </w:endnote>
  <w:endnote w:id="0" w:type="continuationSeparator">
    <w:p w:rsidRDefault="002817F5" w:rsidP="007A75CE" w:rsidR="00281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17F5" w:rsidP="007A75CE" w:rsidR="002817F5">
      <w:r>
        <w:separator/>
      </w:r>
    </w:p>
  </w:footnote>
  <w:footnote w:id="0" w:type="continuationSeparator">
    <w:p w:rsidRDefault="002817F5" w:rsidP="007A75CE" w:rsidR="00281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86B01">
      <w:rPr>
        <w:noProof/>
      </w:rPr>
      <w:t>2</w:t>
    </w:r>
    <w:r>
      <w:fldChar w:fldCharType="end"/>
    </w:r>
  </w:p>
  <w:p w:rsidRDefault="00C06E09" w:rsidP="009E6198" w:rsidR="009E6198" w:rsidRPr="007D60AE">
    <w:pPr>
      <w:jc w:val="right"/>
    </w:pPr>
    <w:r>
      <w:t>Poslovni broj: 3</w:t>
    </w:r>
    <w:r w:rsidR="00976596">
      <w:t xml:space="preserve"> St-</w:t>
    </w:r>
    <w:r w:rsidR="00647B5A">
      <w:t>82</w:t>
    </w:r>
    <w:r w:rsidR="00AD7B48">
      <w:t>7</w:t>
    </w:r>
    <w:r w:rsidR="00B8373D">
      <w:t>/201</w:t>
    </w:r>
    <w:r w:rsidR="00467EEF">
      <w:t>5</w:t>
    </w:r>
    <w:r w:rsidR="00B8373D">
      <w:t>-</w:t>
    </w:r>
    <w:r w:rsidR="004948CD">
      <w:t>4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71E3"/>
    <w:rsid w:val="00064E14"/>
    <w:rsid w:val="00066F97"/>
    <w:rsid w:val="000B15A6"/>
    <w:rsid w:val="000E1119"/>
    <w:rsid w:val="00255595"/>
    <w:rsid w:val="002817F5"/>
    <w:rsid w:val="002A6059"/>
    <w:rsid w:val="0035652E"/>
    <w:rsid w:val="003B5155"/>
    <w:rsid w:val="003E2AE0"/>
    <w:rsid w:val="00423959"/>
    <w:rsid w:val="00467EEF"/>
    <w:rsid w:val="004948CD"/>
    <w:rsid w:val="00497129"/>
    <w:rsid w:val="004A1245"/>
    <w:rsid w:val="004C1E71"/>
    <w:rsid w:val="004C399F"/>
    <w:rsid w:val="004E20AA"/>
    <w:rsid w:val="00525276"/>
    <w:rsid w:val="00531356"/>
    <w:rsid w:val="00550447"/>
    <w:rsid w:val="00581316"/>
    <w:rsid w:val="005B2BAA"/>
    <w:rsid w:val="005B616A"/>
    <w:rsid w:val="005E243D"/>
    <w:rsid w:val="006128A0"/>
    <w:rsid w:val="0063224D"/>
    <w:rsid w:val="00647B5A"/>
    <w:rsid w:val="006523AF"/>
    <w:rsid w:val="0068190F"/>
    <w:rsid w:val="00693CD2"/>
    <w:rsid w:val="006C1AAA"/>
    <w:rsid w:val="006F25A8"/>
    <w:rsid w:val="00704110"/>
    <w:rsid w:val="00735822"/>
    <w:rsid w:val="00741660"/>
    <w:rsid w:val="007A75CE"/>
    <w:rsid w:val="007B0DF7"/>
    <w:rsid w:val="007B10CE"/>
    <w:rsid w:val="007D3B29"/>
    <w:rsid w:val="007F2D48"/>
    <w:rsid w:val="00807802"/>
    <w:rsid w:val="00830F43"/>
    <w:rsid w:val="008354B4"/>
    <w:rsid w:val="00836343"/>
    <w:rsid w:val="008A024C"/>
    <w:rsid w:val="008A49F0"/>
    <w:rsid w:val="00902086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84303"/>
    <w:rsid w:val="009A5985"/>
    <w:rsid w:val="009D0C5B"/>
    <w:rsid w:val="009D3AB2"/>
    <w:rsid w:val="009E6198"/>
    <w:rsid w:val="00A11A5E"/>
    <w:rsid w:val="00A44A11"/>
    <w:rsid w:val="00A56BA2"/>
    <w:rsid w:val="00A92369"/>
    <w:rsid w:val="00AC5AD3"/>
    <w:rsid w:val="00AD7B48"/>
    <w:rsid w:val="00AE3548"/>
    <w:rsid w:val="00B34567"/>
    <w:rsid w:val="00B375FC"/>
    <w:rsid w:val="00B7038C"/>
    <w:rsid w:val="00B8373D"/>
    <w:rsid w:val="00BF5CAE"/>
    <w:rsid w:val="00C06E09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65D0F"/>
    <w:rsid w:val="00D7256A"/>
    <w:rsid w:val="00D86B01"/>
    <w:rsid w:val="00DB4EB7"/>
    <w:rsid w:val="00DF005B"/>
    <w:rsid w:val="00DF4B3F"/>
    <w:rsid w:val="00EA5D61"/>
    <w:rsid w:val="00F0497A"/>
    <w:rsid w:val="00F25845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6B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6B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6B0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6B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6B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6B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6B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6B0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6B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6B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</izvorni_sadrzaj>
    <derivirana_varijabla naziv="DomainObject.Predmet.Broj_1">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St-827/2015</izvorni_sadrzaj>
    <derivirana_varijabla naziv="DomainObject.Predmet.OznakaBroj_1">St-827/2015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Sportsko ribolovna udruga Općine Petrijanec</izvorni_sadrzaj>
    <derivirana_varijabla naziv="DomainObject.Predmet.ProtustrankaFormated_1">  Sportsko ribolovna udruga Općine Petrijanec</derivirana_varijabla>
  </DomainObject.Predmet.ProtustrankaFormated>
  <DomainObject.Predmet.ProtustrankaFormatedOIB>
    <izvorni_sadrzaj>  Sportsko ribolovna udruga Općine Petrijanec, OIB 34480824843</izvorni_sadrzaj>
    <derivirana_varijabla naziv="DomainObject.Predmet.ProtustrankaFormatedOIB_1">  Sportsko ribolovna udruga Općine Petrijanec, OIB 34480824843</derivirana_varijabla>
  </DomainObject.Predmet.ProtustrankaFormatedOIB>
  <DomainObject.Predmet.ProtustrankaFormatedWithAdress>
    <izvorni_sadrzaj> Sportsko ribolovna udruga Općine Petrijanec, Trg Sv. Petra 1, 42206 Petrijanec</izvorni_sadrzaj>
    <derivirana_varijabla naziv="DomainObject.Predmet.ProtustrankaFormatedWithAdress_1"> Sportsko ribolovna udruga Općine Petrijanec, Trg Sv. Petra 1, 42206 Petrijanec</derivirana_varijabla>
  </DomainObject.Predmet.ProtustrankaFormatedWithAdress>
  <DomainObject.Predmet.ProtustrankaFormatedWithAdressOIB>
    <izvorni_sadrzaj> Sportsko ribolovna udruga Općine Petrijanec, OIB 34480824843, Trg Sv. Petra 1, 42206 Petrijanec</izvorni_sadrzaj>
    <derivirana_varijabla naziv="DomainObject.Predmet.ProtustrankaFormatedWithAdressOIB_1"> Sportsko ribolovna udruga Općine Petrijanec, OIB 34480824843, Trg Sv. Petra 1, 42206 Petrijanec</derivirana_varijabla>
  </DomainObject.Predmet.ProtustrankaFormatedWithAdressOIB>
  <DomainObject.Predmet.ProtustrankaWithAdress>
    <izvorni_sadrzaj>Sportsko ribolovna udruga Općine Petrijanec Trg Sv. Petra 1, 42206 Petrijanec</izvorni_sadrzaj>
    <derivirana_varijabla naziv="DomainObject.Predmet.ProtustrankaWithAdress_1">Sportsko ribolovna udruga Općine Petrijanec Trg Sv. Petra 1, 42206 Petrijanec</derivirana_varijabla>
  </DomainObject.Predmet.ProtustrankaWithAdress>
  <DomainObject.Predmet.ProtustrankaWithAdressOIB>
    <izvorni_sadrzaj>Sportsko ribolovna udruga Općine Petrijanec, OIB 34480824843, Trg Sv. Petra 1, 42206 Petrijanec</izvorni_sadrzaj>
    <derivirana_varijabla naziv="DomainObject.Predmet.ProtustrankaWithAdressOIB_1">Sportsko ribolovna udruga Općine Petrijanec, OIB 34480824843, Trg Sv. Petra 1, 42206 Petrijanec</derivirana_varijabla>
  </DomainObject.Predmet.ProtustrankaWithAdressOIB>
  <DomainObject.Predmet.ProtustrankaNazivFormated>
    <izvorni_sadrzaj>Sportsko ribolovna udruga Općine Petrijanec</izvorni_sadrzaj>
    <derivirana_varijabla naziv="DomainObject.Predmet.ProtustrankaNazivFormated_1">Sportsko ribolovna udruga Općine Petrijanec</derivirana_varijabla>
  </DomainObject.Predmet.ProtustrankaNazivFormated>
  <DomainObject.Predmet.ProtustrankaNazivFormatedOIB>
    <izvorni_sadrzaj>Sportsko ribolovna udruga Općine Petrijanec, OIB 34480824843</izvorni_sadrzaj>
    <derivirana_varijabla naziv="DomainObject.Predmet.ProtustrankaNazivFormatedOIB_1">Sportsko ribolovna udruga Općine Petrijanec, OIB 34480824843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1953.90</izvorni_sadrzaj>
    <derivirana_varijabla naziv="DomainObject.Predmet.TrenutnaVrijednost_1">1953.90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Sportsko ribolovna udruga Općine Petrijanec</item>
    </izvorni_sadrzaj>
    <derivirana_varijabla naziv="DomainObject.Predmet.ProtuStrankaListFormated_1">
      <item>Sportsko ribolovna udruga Općine Petrijanec</item>
    </derivirana_varijabla>
  </DomainObject.Predmet.ProtuStrankaListFormated>
  <DomainObject.Predmet.ProtuStrankaListFormatedOIB>
    <izvorni_sadrzaj>
      <item>Sportsko ribolovna udruga Općine Petrijanec, OIB 34480824843</item>
    </izvorni_sadrzaj>
    <derivirana_varijabla naziv="DomainObject.Predmet.ProtuStrankaListFormatedOIB_1">
      <item>Sportsko ribolovna udruga Općine Petrijanec, OIB 34480824843</item>
    </derivirana_varijabla>
  </DomainObject.Predmet.ProtuStrankaListFormatedOIB>
  <DomainObject.Predmet.ProtuStrankaListFormatedWithAdress>
    <izvorni_sadrzaj>
      <item>Sportsko ribolovna udruga Općine Petrijanec, Trg Sv. Petra 1, 42206 Petrijanec</item>
    </izvorni_sadrzaj>
    <derivirana_varijabla naziv="DomainObject.Predmet.ProtuStrankaListFormatedWithAdress_1">
      <item>Sportsko ribolovna udruga Općine Petrijanec, Trg Sv. Petra 1, 42206 Petrijanec</item>
    </derivirana_varijabla>
  </DomainObject.Predmet.ProtuStrankaListFormatedWithAdress>
  <DomainObject.Predmet.ProtuStrankaListFormatedWithAdressOIB>
    <izvorni_sadrzaj>
      <item>Sportsko ribolovna udruga Općine Petrijanec, OIB 34480824843, Trg Sv. Petra 1, 42206 Petrijanec</item>
    </izvorni_sadrzaj>
    <derivirana_varijabla naziv="DomainObject.Predmet.ProtuStrankaListFormatedWithAdressOIB_1">
      <item>Sportsko ribolovna udruga Općine Petrijanec, OIB 34480824843, Trg Sv. Petra 1, 42206 Petrijanec</item>
    </derivirana_varijabla>
  </DomainObject.Predmet.ProtuStrankaListFormatedWithAdressOIB>
  <DomainObject.Predmet.ProtuStrankaListNazivFormated>
    <izvorni_sadrzaj>
      <item>Sportsko ribolovna udruga Općine Petrijanec</item>
    </izvorni_sadrzaj>
    <derivirana_varijabla naziv="DomainObject.Predmet.ProtuStrankaListNazivFormated_1">
      <item>Sportsko ribolovna udruga Općine Petrijanec</item>
    </derivirana_varijabla>
  </DomainObject.Predmet.ProtuStrankaListNazivFormated>
  <DomainObject.Predmet.ProtuStrankaListNazivFormatedOIB>
    <izvorni_sadrzaj>
      <item>Sportsko ribolovna udruga Općine Petrijanec, OIB 34480824843</item>
    </izvorni_sadrzaj>
    <derivirana_varijabla naziv="DomainObject.Predmet.ProtuStrankaListNazivFormatedOIB_1">
      <item>Sportsko ribolovna udruga Općine Petrijanec, OIB 34480824843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Sportsko ribolovna udruga Općine Petrijanec</izvorni_sadrzaj>
    <derivirana_varijabla naziv="DomainObject.Predmet.ProtustrankaIDrugi_1">Sportsko ribolovna udruga Općine Petrijanec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Sportsko ribolovna udruga Općine Petrijanec, OIB 34480824843, Trg Sv. Petra 1, 42206 Petrijanec</izvorni_sadrzaj>
    <derivirana_varijabla naziv="DomainObject.Predmet.ProtustrankaIDrugiAdressOIB_1">Sportsko ribolovna udruga Općine Petrijanec, OIB 34480824843, Trg Sv. Petra 1, 42206 Petrijanec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Sportsko ribolovna udruga Općine Petrijanec</item>
    </izvorni_sadrzaj>
    <derivirana_varijabla naziv="DomainObject.Predmet.SudioniciListNaziv_1">
      <item>Financijska agencija</item>
      <item>Sportsko ribolovna udruga Općine Petrijanec</item>
    </derivirana_varijabla>
  </DomainObject.Predmet.SudioniciListNaziv>
  <DomainObject.Predmet.SudioniciListAdressOIB>
    <izvorni_sadrzaj>
      <item>Financijska agencija, OIB 85821130368, A. Cesarca 2,42000 Varaždin</item>
      <item>Sportsko ribolovna udruga Općine Petrijanec, OIB 34480824843, Trg Sv. Petra 1,42206 Petrijanec</item>
    </izvorni_sadrzaj>
    <derivirana_varijabla naziv="DomainObject.Predmet.SudioniciListAdressOIB_1">
      <item>Financijska agencija, OIB 85821130368, A. Cesarca 2,42000 Varaždin</item>
      <item>Sportsko ribolovna udruga Općine Petrijanec, OIB 34480824843, Trg Sv. Petra 1,42206 Petrijanec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34480824843</item>
    </izvorni_sadrzaj>
    <derivirana_varijabla naziv="DomainObject.Predmet.SudioniciListNazivOIB_1">
      <item>, OIB 85821130368</item>
      <item>, OIB 34480824843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2858</properties:Characters>
  <properties:Lines>86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2016-01-27T09:09:00Z</dcterms:created>
  <dc:creator>Ljubica Makovec</dc:creator>
  <cp:lastModifiedBy>Maja Marčec</cp:lastModifiedBy>
  <cp:lastPrinted>2016-01-27T11:03:00Z</cp:lastPrinted>
  <dcterms:modified xmlns:xsi="http://www.w3.org/2001/XMLSchema-instance" xsi:type="dcterms:W3CDTF">2016-01-27T11:23:00Z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