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4295" w14:paraId="4b6429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154D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St-3079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347E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C517F" w:rsidRPr="00DC517F">
        <w:t xml:space="preserve"> </w:t>
      </w:r>
      <w:r w:rsidR="00DC517F" w:rsidRPr="00DC517F">
        <w:rPr>
          <w:rFonts w:cs="Times New Roman" w:eastAsia="Times New Roman" w:hAnsi="Times New Roman" w:ascii="Times New Roman"/>
          <w:sz w:val="24"/>
          <w:szCs w:val="24"/>
          <w:lang w:eastAsia="hr-HR"/>
        </w:rPr>
        <w:t>PATER FAMILIAS d.o.o., Zagreb, Međašna 12, MBS: 080766805, OIB: 29554101478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154D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D20C2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DC517F" w:rsidRPr="00DC517F">
        <w:rPr>
          <w:rFonts w:cs="Times New Roman" w:eastAsia="Times New Roman" w:hAnsi="Times New Roman" w:ascii="Times New Roman"/>
          <w:sz w:val="24"/>
          <w:szCs w:val="24"/>
          <w:lang w:eastAsia="hr-HR"/>
        </w:rPr>
        <w:t>PATER FAMILIAS d.o.o., Zagreb, Međašna 12, MBS: 080766805, OIB: 29554101478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C517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DC517F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54EA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54EA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Gorica,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54EA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Dubrovačka 14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654EA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D20C23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01F2" w:rsidRPr="00DC517F">
        <w:rPr>
          <w:rFonts w:cs="Times New Roman" w:eastAsia="Times New Roman" w:hAnsi="Times New Roman" w:ascii="Times New Roman"/>
          <w:sz w:val="24"/>
          <w:szCs w:val="24"/>
          <w:lang w:eastAsia="hr-HR"/>
        </w:rPr>
        <w:t>PATER FAMILIAS d.o.o., Zagreb, Međašna 12, MBS: 080766805, OIB: 29554101478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347E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154D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143E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0154D7">
      <w:rPr>
        <w:rFonts w:cs="Times New Roman" w:hAnsi="Times New Roman" w:ascii="Times New Roman"/>
        <w:sz w:val="24"/>
        <w:szCs w:val="24"/>
      </w:rPr>
      <w:t>3079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143EE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0C23"/>
    <w:rsid w:val="00D2350D"/>
    <w:rsid w:val="00D40C44"/>
    <w:rsid w:val="00D4451C"/>
    <w:rsid w:val="00D8240A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14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3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143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143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143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14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14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14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14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3079</izvorni_sadrzaj>
    <derivirana_varijabla naziv="DomainObject.Predmet.Broj_1">3079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St-3079/2015</izvorni_sadrzaj>
    <derivirana_varijabla naziv="DomainObject.Predmet.OznakaBroj_1">St-3079/2015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PATER FAMILIAS d.o.o. zastupanog po punomoćniku Josip Maloča</izvorni_sadrzaj>
    <derivirana_varijabla naziv="DomainObject.Predmet.ProtustrankaFormated_1">  PATER FAMILIAS d.o.o. zastupanog po punomoćniku Josip Maloča</derivirana_varijabla>
  </DomainObject.Predmet.ProtustrankaFormated>
  <DomainObject.Predmet.ProtustrankaFormatedOIB>
    <izvorni_sadrzaj>  PATER FAMILIAS d.o.o., OIB 29554101478 zastupanog po punomoćniku Josip Maloča</izvorni_sadrzaj>
    <derivirana_varijabla naziv="DomainObject.Predmet.ProtustrankaFormatedOIB_1">  PATER FAMILIAS d.o.o., OIB 29554101478 zastupanog po punomoćniku Josip Maloča</derivirana_varijabla>
  </DomainObject.Predmet.ProtustrankaFormatedOIB>
  <DomainObject.Predmet.ProtustrankaFormatedWithAdress>
    <izvorni_sadrzaj> PATER FAMILIAS d.o.o., Međašna 12, 10000 Zagreb zastupanog po punomoćniku Josip Maloča</izvorni_sadrzaj>
    <derivirana_varijabla naziv="DomainObject.Predmet.ProtustrankaFormatedWithAdress_1"> PATER FAMILIAS d.o.o., Međašna 12, 10000 Zagreb zastupanog po punomoćniku Josip Maloča</derivirana_varijabla>
  </DomainObject.Predmet.ProtustrankaFormatedWithAdress>
  <DomainObject.Predmet.ProtustrankaFormatedWithAdressOIB>
    <izvorni_sadrzaj> PATER FAMILIAS d.o.o., OIB 29554101478, Međašna 12, 10000 Zagreb zastupanog po punomoćniku Josip Maloča</izvorni_sadrzaj>
    <derivirana_varijabla naziv="DomainObject.Predmet.ProtustrankaFormatedWithAdressOIB_1"> PATER FAMILIAS d.o.o., OIB 29554101478, Međašna 12, 10000 Zagreb zastupanog po punomoćniku Josip Maloča</derivirana_varijabla>
  </DomainObject.Predmet.ProtustrankaFormatedWithAdressOIB>
  <DomainObject.Predmet.ProtustrankaWithAdress>
    <izvorni_sadrzaj>PATER FAMILIAS d.o.o. Međašna 12, 10000 Zagreb</izvorni_sadrzaj>
    <derivirana_varijabla naziv="DomainObject.Predmet.ProtustrankaWithAdress_1">PATER FAMILIAS d.o.o. Međašna 12, 10000 Zagreb</derivirana_varijabla>
  </DomainObject.Predmet.ProtustrankaWithAdress>
  <DomainObject.Predmet.ProtustrankaWithAdressOIB>
    <izvorni_sadrzaj>PATER FAMILIAS d.o.o., OIB 29554101478, Međašna 12, 10000 Zagreb</izvorni_sadrzaj>
    <derivirana_varijabla naziv="DomainObject.Predmet.ProtustrankaWithAdressOIB_1">PATER FAMILIAS d.o.o., OIB 29554101478, Međašna 12, 10000 Zagreb</derivirana_varijabla>
  </DomainObject.Predmet.ProtustrankaWithAdressOIB>
  <DomainObject.Predmet.ProtustrankaNazivFormated>
    <izvorni_sadrzaj>PATER FAMILIAS d.o.o.</izvorni_sadrzaj>
    <derivirana_varijabla naziv="DomainObject.Predmet.ProtustrankaNazivFormated_1">PATER FAMILIAS d.o.o.</derivirana_varijabla>
  </DomainObject.Predmet.ProtustrankaNazivFormated>
  <DomainObject.Predmet.ProtustrankaNazivFormatedOIB>
    <izvorni_sadrzaj>PATER FAMILIAS d.o.o., OIB 29554101478</izvorni_sadrzaj>
    <derivirana_varijabla naziv="DomainObject.Predmet.ProtustrankaNazivFormatedOIB_1">PATER FAMILIAS d.o.o., OIB 29554101478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PATER FAMILIAS d.o.o. zastupanog po punomoćniku Josip Maloča</item>
    </izvorni_sadrzaj>
    <derivirana_varijabla naziv="DomainObject.Predmet.ProtuStrankaListFormated_1">
      <item>PATER FAMILIAS d.o.o. zastupanog po punomoćniku Josip Maloča</item>
    </derivirana_varijabla>
  </DomainObject.Predmet.ProtuStrankaListFormated>
  <DomainObject.Predmet.ProtuStrankaListFormatedOIB>
    <izvorni_sadrzaj>
      <item>PATER FAMILIAS d.o.o., OIB 29554101478 zastupanog po punomoćniku Josip Maloča</item>
    </izvorni_sadrzaj>
    <derivirana_varijabla naziv="DomainObject.Predmet.ProtuStrankaListFormatedOIB_1">
      <item>PATER FAMILIAS d.o.o., OIB 29554101478 zastupanog po punomoćniku Josip Maloča</item>
    </derivirana_varijabla>
  </DomainObject.Predmet.ProtuStrankaListFormatedOIB>
  <DomainObject.Predmet.ProtuStrankaListFormatedWithAdress>
    <izvorni_sadrzaj>
      <item>PATER FAMILIAS d.o.o., Međašna 12, 10000 Zagreb zastupanog po punomoćniku Josip Maloča</item>
    </izvorni_sadrzaj>
    <derivirana_varijabla naziv="DomainObject.Predmet.ProtuStrankaListFormatedWithAdress_1">
      <item>PATER FAMILIAS d.o.o., Međašna 12, 10000 Zagreb zastupanog po punomoćniku Josip Maloča</item>
    </derivirana_varijabla>
  </DomainObject.Predmet.ProtuStrankaListFormatedWithAdress>
  <DomainObject.Predmet.ProtuStrankaListFormatedWithAdressOIB>
    <izvorni_sadrzaj>
      <item>PATER FAMILIAS d.o.o., OIB 29554101478, Međašna 12, 10000 Zagreb zastupanog po punomoćniku Josip Maloča</item>
    </izvorni_sadrzaj>
    <derivirana_varijabla naziv="DomainObject.Predmet.ProtuStrankaListFormatedWithAdressOIB_1">
      <item>PATER FAMILIAS d.o.o., OIB 29554101478, Međašna 12, 10000 Zagreb zastupanog po punomoćniku Josip Maloča</item>
    </derivirana_varijabla>
  </DomainObject.Predmet.ProtuStrankaListFormatedWithAdressOIB>
  <DomainObject.Predmet.ProtuStrankaListNazivFormated>
    <izvorni_sadrzaj>
      <item>PATER FAMILIAS d.o.o.</item>
    </izvorni_sadrzaj>
    <derivirana_varijabla naziv="DomainObject.Predmet.ProtuStrankaListNazivFormated_1">
      <item>PATER FAMILIAS d.o.o.</item>
    </derivirana_varijabla>
  </DomainObject.Predmet.ProtuStrankaListNazivFormated>
  <DomainObject.Predmet.ProtuStrankaListNazivFormatedOIB>
    <izvorni_sadrzaj>
      <item>PATER FAMILIAS d.o.o., OIB 29554101478</item>
    </izvorni_sadrzaj>
    <derivirana_varijabla naziv="DomainObject.Predmet.ProtuStrankaListNazivFormatedOIB_1">
      <item>PATER FAMILIAS d.o.o., OIB 29554101478</item>
    </derivirana_varijabla>
  </DomainObject.Predmet.ProtuStrankaListNazivFormatedOIB>
  <DomainObject.Predmet.OstaliListFormated>
    <izvorni_sadrzaj>
      <item>Josip Maloča punomoćnik sudionika u postupku PATER FAMILIAS d.o.o.</item>
    </izvorni_sadrzaj>
    <derivirana_varijabla naziv="DomainObject.Predmet.OstaliListFormated_1">
      <item>Josip Maloča punomoćnik sudionika u postupku PATER FAMILIAS d.o.o.</item>
    </derivirana_varijabla>
  </DomainObject.Predmet.OstaliListFormated>
  <DomainObject.Predmet.OstaliListFormatedOIB>
    <izvorni_sadrzaj>
      <item>Josip Maloča, OIB 35507482692 punomoćnik sudionika u postupku PATER FAMILIAS d.o.o.</item>
    </izvorni_sadrzaj>
    <derivirana_varijabla naziv="DomainObject.Predmet.OstaliListFormatedOIB_1">
      <item>Josip Maloča, OIB 35507482692 punomoćnik sudionika u postupku PATER FAMILIAS d.o.o.</item>
    </derivirana_varijabla>
  </DomainObject.Predmet.OstaliListFormatedOIB>
  <DomainObject.Predmet.OstaliListFormatedWithAdress>
    <izvorni_sadrzaj>
      <item>Josip Maloča, Međašna 12, 10000 Zagreb punomoćnik sudionika u postupku PATER FAMILIAS d.o.o.</item>
    </izvorni_sadrzaj>
    <derivirana_varijabla naziv="DomainObject.Predmet.OstaliListFormatedWithAdress_1">
      <item>Josip Maloča, Međašna 12, 10000 Zagreb punomoćnik sudionika u postupku PATER FAMILIAS d.o.o.</item>
    </derivirana_varijabla>
  </DomainObject.Predmet.OstaliListFormatedWithAdress>
  <DomainObject.Predmet.OstaliListFormatedWithAdressOIB>
    <izvorni_sadrzaj>
      <item>Josip Maloča, OIB 35507482692, Međašna 12, 10000 Zagreb punomoćnik sudionika u postupku PATER FAMILIAS d.o.o.</item>
    </izvorni_sadrzaj>
    <derivirana_varijabla naziv="DomainObject.Predmet.OstaliListFormatedWithAdressOIB_1">
      <item>Josip Maloča, OIB 35507482692, Međašna 12, 10000 Zagreb punomoćnik sudionika u postupku PATER FAMILIAS d.o.o.</item>
    </derivirana_varijabla>
  </DomainObject.Predmet.OstaliListFormatedWithAdressOIB>
  <DomainObject.Predmet.OstaliListNazivFormated>
    <izvorni_sadrzaj>
      <item>Josip Maloča</item>
    </izvorni_sadrzaj>
    <derivirana_varijabla naziv="DomainObject.Predmet.OstaliListNazivFormated_1">
      <item>Josip Maloča</item>
    </derivirana_varijabla>
  </DomainObject.Predmet.OstaliListNazivFormated>
  <DomainObject.Predmet.OstaliListNazivFormatedOIB>
    <izvorni_sadrzaj>
      <item>Josip Maloča, OIB 35507482692</item>
    </izvorni_sadrzaj>
    <derivirana_varijabla naziv="DomainObject.Predmet.OstaliListNazivFormatedOIB_1">
      <item>Josip Maloča, OIB 35507482692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PATER FAMILIAS d.o.o.</izvorni_sadrzaj>
    <derivirana_varijabla naziv="DomainObject.Predmet.ProtustrankaIDrugi_1">PATER FAMILIAS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PATER FAMILIAS d.o.o., OIB 29554101478, Međašna 12, 10000 Zagreb</izvorni_sadrzaj>
    <derivirana_varijabla naziv="DomainObject.Predmet.ProtustrankaIDrugiAdressOIB_1">PATER FAMILIAS d.o.o., OIB 29554101478, Međašna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PATER FAMILIAS d.o.o.</item>
      <item>Josip Maloča</item>
    </izvorni_sadrzaj>
    <derivirana_varijabla naziv="DomainObject.Predmet.SudioniciListNaziv_1">
      <item>FINA Regionalni centar Zagreb</item>
      <item>PATER FAMILIAS d.o.o.</item>
      <item>Josip Maloča</item>
    </derivirana_varijabla>
  </DomainObject.Predmet.SudioniciListNaziv>
  <DomainObject.Predmet.SudioniciListAdressOIB>
    <izvorni_sadrzaj>
      <item>FINA Regionalni centar Zagreb, OIB 85821130368, Trg svibanjskih žrtava 1995. 1,10000 Zagreb</item>
      <item>PATER FAMILIAS d.o.o., OIB 29554101478, Međašna 12,10000 Zagreb</item>
      <item>Josip Maloča, OIB 35507482692, Međašna 12,10000 Zagreb</item>
    </izvorni_sadrzaj>
    <derivirana_varijabla naziv="DomainObject.Predmet.SudioniciListAdressOIB_1">
      <item>FINA Regionalni centar Zagreb, OIB 85821130368, Trg svibanjskih žrtava 1995. 1,10000 Zagreb</item>
      <item>PATER FAMILIAS d.o.o., OIB 29554101478, Međašna 12,10000 Zagreb</item>
      <item>Josip Maloča, OIB 35507482692, Međašna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29554101478</item>
      <item>, OIB 35507482692</item>
    </izvorni_sadrzaj>
    <derivirana_varijabla naziv="DomainObject.Predmet.SudioniciListNazivOIB_1">
      <item>, OIB 85821130368</item>
      <item>, OIB 29554101478</item>
      <item>, OIB 35507482692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2767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2016-04-15T06:56:00Z</dcterms:created>
  <dc:creator>Ivan Turčić</dc:creator>
  <cp:lastModifiedBy>Ivan Turčić</cp:lastModifiedBy>
  <dcterms:modified xmlns:xsi="http://www.w3.org/2001/XMLSchema-instance" xsi:type="dcterms:W3CDTF">2016-04-15T07:02:00Z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