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3bef" w14:paraId="5b63bef" w:rsidRDefault="00891FB0" w:rsidP="00891FB0" w:rsidR="00891FB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Pr="00DE49DD">
        <w:rPr>
          <w:lang w:val="hr-HR"/>
        </w:rPr>
        <w:t>: 2 St-</w:t>
      </w:r>
      <w:r w:rsidR="00A62534">
        <w:rPr>
          <w:lang w:val="hr-HR"/>
        </w:rPr>
        <w:t>35</w:t>
      </w:r>
      <w:r w:rsidRPr="00EA6FBD">
        <w:rPr>
          <w:lang w:val="hr-HR"/>
        </w:rPr>
        <w:t>/16-3</w:t>
      </w:r>
    </w:p>
    <w:p w:rsidRDefault="00891FB0" w:rsidP="00891FB0" w:rsidR="00891FB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1FB0" w:rsidP="00891FB0" w:rsidR="00891FB0">
      <w:r>
        <w:t xml:space="preserve">         REPUBLIKA HRVATSKA</w:t>
      </w:r>
    </w:p>
    <w:p w:rsidRDefault="00891FB0" w:rsidP="00891FB0" w:rsidR="00891FB0">
      <w:r>
        <w:t xml:space="preserve"> TRGOVAČKI SUD U VARAŽDINU</w:t>
      </w:r>
    </w:p>
    <w:p w:rsidRDefault="00891FB0" w:rsidP="00891FB0" w:rsidR="00891FB0">
      <w:pPr>
        <w:ind w:firstLine="720"/>
      </w:pPr>
      <w:r>
        <w:t xml:space="preserve">         B. Radić 2</w:t>
      </w:r>
    </w:p>
    <w:p w:rsidRDefault="00891FB0" w:rsidP="00891FB0" w:rsidR="00891FB0">
      <w:pPr>
        <w:jc w:val="center"/>
        <w:rPr>
          <w:lang w:val="hr-HR"/>
        </w:rPr>
      </w:pPr>
    </w:p>
    <w:p w:rsidRDefault="00891FB0" w:rsidP="00891FB0" w:rsidR="00891FB0" w:rsidRPr="00F20BF1">
      <w:pPr>
        <w:jc w:val="center"/>
        <w:rPr>
          <w:lang w:val="hr-HR"/>
        </w:rPr>
      </w:pPr>
    </w:p>
    <w:p w:rsidRDefault="00891FB0" w:rsidP="00891FB0" w:rsidR="00891FB0">
      <w:pPr>
        <w:jc w:val="both"/>
      </w:pPr>
      <w:r w:rsidRPr="00F20BF1">
        <w:rPr>
          <w:lang w:val="hr-HR"/>
        </w:rPr>
        <w:tab/>
      </w:r>
      <w:r>
        <w:t>Trgovački sud u Varaždinu, po sutkinji toga suda, Meliti Poljanec Bubaš, u predmetu u povodu zahtjeva Financijske agencije, Regionalni centar Zagreb, Podružnica Varaždin, Augusta Cesarca 2, Varaždin, za pokretanje skraćenog stečajnog postupka protiv dužnika</w:t>
      </w:r>
      <w:r w:rsidR="00551D65">
        <w:t xml:space="preserve"> </w:t>
      </w:r>
      <w:r w:rsidR="00A62534">
        <w:t>FLIGHT ACADEMY d.o.o.</w:t>
      </w:r>
      <w:r w:rsidR="00551D65">
        <w:t xml:space="preserve">, OIB: </w:t>
      </w:r>
      <w:r w:rsidR="00A62534">
        <w:t>25855009371</w:t>
      </w:r>
      <w:r w:rsidR="00551D65">
        <w:t xml:space="preserve"> sa sjedištem </w:t>
      </w:r>
      <w:r w:rsidR="00A62534">
        <w:t>Vladimira Nazora 5, Čakovec, dana 30. siječnja 2017</w:t>
      </w:r>
      <w:r w:rsidR="00551D65">
        <w:t>.</w:t>
      </w:r>
      <w:r w:rsidRPr="0002360B">
        <w:rPr>
          <w:color w:val="FF0000"/>
        </w:rPr>
        <w:t xml:space="preserve"> </w:t>
      </w:r>
      <w:r>
        <w:t>godine, temeljem čl. 430. Stečajnog zakona ("Narodne novine" 71/15, u daljnjem tekstu SZ) objavljuje slijedeći</w:t>
      </w:r>
    </w:p>
    <w:p w:rsidRDefault="00891FB0" w:rsidP="00891FB0" w:rsidR="00891FB0" w:rsidRPr="00FD34D7">
      <w:pPr>
        <w:jc w:val="both"/>
      </w:pPr>
    </w:p>
    <w:p w:rsidRDefault="00891FB0" w:rsidP="00891FB0" w:rsidR="00891FB0">
      <w:pPr>
        <w:jc w:val="center"/>
        <w:rPr>
          <w:sz w:val="28"/>
          <w:szCs w:val="28"/>
          <w:lang w:val="hr-HR"/>
        </w:rPr>
      </w:pPr>
    </w:p>
    <w:p w:rsidRDefault="00891FB0" w:rsidP="00891FB0" w:rsidR="00891FB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891FB0" w:rsidP="00891FB0" w:rsidR="00891FB0">
      <w:pPr>
        <w:jc w:val="both"/>
        <w:rPr>
          <w:lang w:val="hr-HR"/>
        </w:rPr>
      </w:pPr>
    </w:p>
    <w:p w:rsidRDefault="00891FB0" w:rsidP="00891FB0" w:rsidR="00891FB0">
      <w:pPr>
        <w:jc w:val="both"/>
      </w:pPr>
      <w:r>
        <w:rPr>
          <w:lang w:val="hr-HR"/>
        </w:rPr>
        <w:tab/>
        <w:t xml:space="preserve">I/ Utvrđuje se da ukupni iznos evidentiranog duga </w:t>
      </w:r>
      <w:r w:rsidR="004E25FA">
        <w:t xml:space="preserve">dužnika </w:t>
      </w:r>
      <w:r w:rsidR="00A62534">
        <w:t>FLIGHT ACADEMY d.o.o., OIB: 25855009371 sa sjedištem Vladimira Nazora 5, Čakovec</w:t>
      </w:r>
      <w:r w:rsidRPr="00DE49DD">
        <w:t xml:space="preserve">, iznosi </w:t>
      </w:r>
      <w:r w:rsidR="00A62534">
        <w:t>71.919,70</w:t>
      </w:r>
      <w:r w:rsidRPr="0002360B">
        <w:rPr>
          <w:color w:val="FF0000"/>
        </w:rPr>
        <w:t xml:space="preserve"> </w:t>
      </w:r>
      <w:r w:rsidRPr="00DE49DD">
        <w:t>kn.</w:t>
      </w:r>
    </w:p>
    <w:p w:rsidRDefault="00891FB0" w:rsidP="00891FB0" w:rsidR="00891FB0">
      <w:pPr>
        <w:jc w:val="both"/>
      </w:pPr>
    </w:p>
    <w:p w:rsidRDefault="00891FB0" w:rsidP="00891FB0" w:rsidR="00891FB0">
      <w:pPr>
        <w:jc w:val="both"/>
      </w:pPr>
      <w:r>
        <w:tab/>
        <w:t xml:space="preserve">II/ Poziva </w:t>
      </w:r>
      <w:r w:rsidRPr="00DE49DD">
        <w:t xml:space="preserve">se direktor dužnika </w:t>
      </w:r>
      <w:r w:rsidR="00A62534">
        <w:t>Dean Ciglarić</w:t>
      </w:r>
      <w:r w:rsidR="00EA6FBD">
        <w:t xml:space="preserve">, OIB: </w:t>
      </w:r>
      <w:r w:rsidR="00A62534">
        <w:t>72905971958</w:t>
      </w:r>
      <w:r w:rsidRPr="00DE49DD">
        <w:t>, da u roku od pet</w:t>
      </w:r>
      <w:r>
        <w:t xml:space="preserve">naest dana od dana objave ovog oglasa na e-oglasnoj ploči suda, podnese ovome sudu, pozivom na gornji broj spisa, javnobilježnički ovjerovljeni prokazni popis imovine i obveza dužnika na propisanom obrascu. </w:t>
      </w:r>
    </w:p>
    <w:p w:rsidRDefault="00891FB0" w:rsidP="00891FB0" w:rsidR="00891FB0">
      <w:pPr>
        <w:jc w:val="both"/>
      </w:pPr>
    </w:p>
    <w:p w:rsidRDefault="00891FB0" w:rsidP="00891FB0" w:rsidR="00891FB0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91FB0" w:rsidP="00891FB0" w:rsidR="00891FB0">
      <w:pPr>
        <w:jc w:val="both"/>
      </w:pPr>
    </w:p>
    <w:p w:rsidRDefault="00891FB0" w:rsidP="00891FB0" w:rsidR="00891FB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891FB0" w:rsidP="00891FB0" w:rsidR="00891FB0">
      <w:pPr>
        <w:ind w:firstLine="720"/>
        <w:jc w:val="both"/>
      </w:pPr>
    </w:p>
    <w:p w:rsidRDefault="00891FB0" w:rsidP="00891FB0" w:rsidR="00891FB0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891FB0" w:rsidP="00891FB0" w:rsidR="00891FB0">
      <w:pPr>
        <w:jc w:val="both"/>
      </w:pPr>
    </w:p>
    <w:p w:rsidRDefault="00891FB0" w:rsidP="00891FB0" w:rsidR="00891FB0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891FB0" w:rsidP="00891FB0" w:rsidR="00891FB0">
      <w:pPr>
        <w:outlineLvl w:val="0"/>
        <w:rPr>
          <w:lang w:val="hr-HR"/>
        </w:rPr>
      </w:pPr>
    </w:p>
    <w:p w:rsidRDefault="00891FB0" w:rsidP="00891FB0" w:rsidR="00891FB0">
      <w:pPr>
        <w:jc w:val="both"/>
        <w:outlineLvl w:val="0"/>
        <w:rPr>
          <w:lang w:val="hr-HR"/>
        </w:rPr>
      </w:pPr>
    </w:p>
    <w:p w:rsidRDefault="00891FB0" w:rsidP="00891FB0" w:rsidR="00891FB0" w:rsidRPr="00DE49DD">
      <w:pPr>
        <w:jc w:val="center"/>
        <w:outlineLvl w:val="0"/>
        <w:rPr>
          <w:lang w:val="hr-HR"/>
        </w:rPr>
      </w:pPr>
    </w:p>
    <w:p w:rsidRDefault="00891FB0" w:rsidP="00891FB0" w:rsidR="00891FB0" w:rsidRPr="00DE49DD">
      <w:pPr>
        <w:jc w:val="center"/>
        <w:outlineLvl w:val="0"/>
        <w:rPr>
          <w:lang w:val="hr-HR"/>
        </w:rPr>
      </w:pPr>
      <w:r w:rsidRPr="00DE49DD">
        <w:rPr>
          <w:lang w:val="hr-HR"/>
        </w:rPr>
        <w:t>U Varaždinu,</w:t>
      </w:r>
      <w:r w:rsidR="00A62534">
        <w:rPr>
          <w:lang w:val="hr-HR"/>
        </w:rPr>
        <w:t xml:space="preserve"> 30.  siječnja 2017</w:t>
      </w:r>
      <w:r w:rsidR="00EA6FBD">
        <w:rPr>
          <w:lang w:val="hr-HR"/>
        </w:rPr>
        <w:t>.</w:t>
      </w:r>
      <w:r w:rsidRPr="0002360B">
        <w:rPr>
          <w:color w:val="FF0000"/>
          <w:lang w:val="hr-HR"/>
        </w:rPr>
        <w:t xml:space="preserve"> </w:t>
      </w:r>
      <w:r w:rsidRPr="00DE49DD">
        <w:rPr>
          <w:lang w:val="hr-HR"/>
        </w:rPr>
        <w:t>godine</w:t>
      </w:r>
    </w:p>
    <w:p w:rsidRDefault="00891FB0" w:rsidP="00891FB0" w:rsidR="00891FB0">
      <w:pPr>
        <w:jc w:val="center"/>
        <w:outlineLvl w:val="0"/>
        <w:rPr>
          <w:lang w:val="hr-HR"/>
        </w:rPr>
      </w:pPr>
    </w:p>
    <w:p w:rsidRDefault="00891FB0" w:rsidP="00891FB0" w:rsidR="00891FB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91FB0" w:rsidP="00891FB0" w:rsidR="00891FB0">
      <w:pPr>
        <w:jc w:val="center"/>
        <w:outlineLvl w:val="0"/>
        <w:rPr>
          <w:lang w:val="hr-HR"/>
        </w:rPr>
      </w:pPr>
    </w:p>
    <w:p w:rsidRDefault="00891FB0" w:rsidP="00891FB0" w:rsidR="00891FB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Sutkinja:</w:t>
      </w:r>
    </w:p>
    <w:p w:rsidRDefault="00EA6FBD" w:rsidP="00891FB0" w:rsidR="00EA6FBD">
      <w:pPr>
        <w:ind w:firstLine="720" w:left="3600"/>
        <w:jc w:val="center"/>
        <w:outlineLvl w:val="0"/>
        <w:rPr>
          <w:lang w:val="hr-HR"/>
        </w:rPr>
      </w:pPr>
    </w:p>
    <w:p w:rsidRDefault="00891FB0" w:rsidP="00891FB0" w:rsidR="00891FB0">
      <w:pPr>
        <w:ind w:firstLine="720" w:left="3600"/>
        <w:jc w:val="center"/>
        <w:outlineLvl w:val="0"/>
      </w:pPr>
      <w:r>
        <w:rPr>
          <w:lang w:val="hr-HR"/>
        </w:rPr>
        <w:t xml:space="preserve">  Melita Poljanec Bubaš</w:t>
      </w:r>
      <w:r w:rsidR="0084389E">
        <w:rPr>
          <w:lang w:val="hr-HR"/>
        </w:rPr>
        <w:t>,v.r.</w:t>
      </w:r>
    </w:p>
    <w:p w:rsidRDefault="00891FB0" w:rsidP="00891FB0" w:rsidR="00891FB0">
      <w:pPr>
        <w:ind w:firstLine="720" w:left="3600"/>
        <w:jc w:val="center"/>
        <w:outlineLvl w:val="0"/>
        <w:rPr>
          <w:lang w:val="hr-HR"/>
        </w:rPr>
      </w:pPr>
    </w:p>
    <w:p w:rsidRDefault="00891FB0" w:rsidP="00891FB0" w:rsidR="00891FB0">
      <w:pPr>
        <w:ind w:firstLine="720" w:left="3600"/>
        <w:jc w:val="center"/>
        <w:outlineLvl w:val="0"/>
        <w:rPr>
          <w:lang w:val="hr-HR"/>
        </w:rPr>
      </w:pPr>
    </w:p>
    <w:p w:rsidRDefault="00891FB0" w:rsidP="00891FB0" w:rsidR="00891FB0">
      <w:pPr>
        <w:outlineLvl w:val="0"/>
        <w:rPr>
          <w:lang w:val="hr-HR"/>
        </w:rPr>
      </w:pPr>
    </w:p>
    <w:p w:rsidRDefault="00891FB0" w:rsidP="00891FB0" w:rsidR="00891FB0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91FB0" w:rsidP="00891FB0" w:rsidR="00891FB0" w:rsidRPr="00F20BF1">
      <w:pPr>
        <w:outlineLvl w:val="0"/>
        <w:rPr>
          <w:lang w:val="hr-HR"/>
        </w:rPr>
      </w:pPr>
      <w:r>
        <w:t>- e-Oglasna ploča suda</w:t>
      </w:r>
    </w:p>
    <w:p w:rsidRDefault="00BF42D9" w:rsidR="00BF42D9"/>
    <w:sectPr w:rsidSect="00920620" w:rsidR="00BF42D9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6FBD" w:rsidP="00EA6FBD" w:rsidR="00EA6FBD">
      <w:r>
        <w:separator/>
      </w:r>
    </w:p>
  </w:endnote>
  <w:endnote w:id="0" w:type="continuationSeparator">
    <w:p w:rsidRDefault="00EA6FBD" w:rsidP="00EA6FBD" w:rsidR="00EA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6FBD" w:rsidP="00EA6FBD" w:rsidR="00EA6FBD">
      <w:r>
        <w:separator/>
      </w:r>
    </w:p>
  </w:footnote>
  <w:footnote w:id="0" w:type="continuationSeparator">
    <w:p w:rsidRDefault="00EA6FBD" w:rsidP="00EA6FBD" w:rsidR="00EA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FBD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389E" w:rsidRPr="0084389E">
      <w:rPr>
        <w:noProof/>
        <w:lang w:val="hr-HR"/>
      </w:rPr>
      <w:t>2</w:t>
    </w:r>
    <w:r>
      <w:fldChar w:fldCharType="end"/>
    </w:r>
  </w:p>
  <w:p w:rsidRDefault="00A62534" w:rsidP="00220630" w:rsidR="00220630" w:rsidRPr="00DE49DD">
    <w:pPr>
      <w:jc w:val="right"/>
      <w:outlineLvl w:val="0"/>
      <w:rPr>
        <w:lang w:val="hr-HR"/>
      </w:rPr>
    </w:pPr>
    <w:r>
      <w:rPr>
        <w:lang w:val="hr-HR"/>
      </w:rPr>
      <w:t>Poslovni broj: 2 St-35/17</w:t>
    </w:r>
    <w:r w:rsidR="00EA6FBD">
      <w:rPr>
        <w:lang w:val="hr-HR"/>
      </w:rPr>
      <w:t>-3</w:t>
    </w:r>
  </w:p>
  <w:p w:rsidRDefault="0084389E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1FB0"/>
    <w:rsid w:val="00206C45"/>
    <w:rsid w:val="004E25FA"/>
    <w:rsid w:val="00551D65"/>
    <w:rsid w:val="006970F7"/>
    <w:rsid w:val="0084389E"/>
    <w:rsid w:val="00891FB0"/>
    <w:rsid w:val="00A62534"/>
    <w:rsid w:val="00BF42D9"/>
    <w:rsid w:val="00EA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F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91F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1FB0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1F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1FB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A6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FBD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97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FB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91F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1FB0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1F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1FB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A6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FBD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97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St-35/2017-3</izvorni_sadrzaj>
    <derivirana_varijabla naziv="DomainObject.Oznaka_1">St-35/2017-3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FLIGHT ACADEMY Društvo s ograničenom odgovornošću za školovanje zrakoplovnih kadrova</izvorni_sadrzaj>
    <derivirana_varijabla naziv="DomainObject.Predmet.ProtustrankaFormated_1">  FLIGHT ACADEMY Društvo s ograničenom odgovornošću za školovanje zrakoplovnih kadrova</derivirana_varijabla>
  </DomainObject.Predmet.ProtustrankaFormated>
  <DomainObject.Predmet.ProtustrankaFormatedOIB>
    <izvorni_sadrzaj>  FLIGHT ACADEMY Društvo s ograničenom odgovornošću za školovanje zrakoplovnih kadrova, OIB 25855009371</izvorni_sadrzaj>
    <derivirana_varijabla naziv="DomainObject.Predmet.ProtustrankaFormatedOIB_1">  FLIGHT ACADEMY Društvo s ograničenom odgovornošću za školovanje zrakoplovnih kadrova, OIB 25855009371</derivirana_varijabla>
  </DomainObject.Predmet.ProtustrankaFormatedOIB>
  <DomainObject.Predmet.ProtustrankaFormatedWithAdress>
    <izvorni_sadrzaj> FLIGHT ACADEMY Društvo s ograničenom odgovornošću za školovanje zrakoplovnih kadrova, Vladimira Nazora 5, 40000 Čakovec</izvorni_sadrzaj>
    <derivirana_varijabla naziv="DomainObject.Predmet.ProtustrankaFormatedWithAdress_1"> FLIGHT ACADEMY Društvo s ograničenom odgovornošću za školovanje zrakoplovnih kadrova, Vladimira Nazora 5, 40000 Čakovec</derivirana_varijabla>
  </DomainObject.Predmet.ProtustrankaFormatedWithAdress>
  <DomainObject.Predmet.ProtustrankaFormatedWithAdressOIB>
    <izvorni_sadrzaj> FLIGHT ACADEMY Društvo s ograničenom odgovornošću za školovanje zrakoplovnih kadrova, OIB 25855009371, Vladimira Nazora 5, 40000 Čakovec</izvorni_sadrzaj>
    <derivirana_varijabla naziv="DomainObject.Predmet.ProtustrankaFormatedWithAdressOIB_1"> FLIGHT ACADEMY Društvo s ograničenom odgovornošću za školovanje zrakoplovnih kadrova, OIB 25855009371, Vladimira Nazora 5, 40000 Čakovec</derivirana_varijabla>
  </DomainObject.Predmet.ProtustrankaFormatedWithAdressOIB>
  <DomainObject.Predmet.ProtustrankaWithAdress>
    <izvorni_sadrzaj>FLIGHT ACADEMY Društvo s ograničenom odgovornošću za školovanje zrakoplovnih kadrova Vladimira Nazora 5, 40000 Čakovec</izvorni_sadrzaj>
    <derivirana_varijabla naziv="DomainObject.Predmet.ProtustrankaWithAdress_1">FLIGHT ACADEMY Društvo s ograničenom odgovornošću za školovanje zrakoplovnih kadrova Vladimira Nazora 5, 40000 Čakovec</derivirana_varijabla>
  </DomainObject.Predmet.ProtustrankaWithAdress>
  <DomainObject.Predmet.ProtustrankaWithAdressOIB>
    <izvorni_sadrzaj>FLIGHT ACADEMY Društvo s ograničenom odgovornošću za školovanje zrakoplovnih kadrova, OIB 25855009371, Vladimira Nazora 5, 40000 Čakovec</izvorni_sadrzaj>
    <derivirana_varijabla naziv="DomainObject.Predmet.ProtustrankaWithAdressOIB_1">FLIGHT ACADEMY Društvo s ograničenom odgovornošću za školovanje zrakoplovnih kadrova, OIB 25855009371, Vladimira Nazora 5, 40000 Čakovec</derivirana_varijabla>
  </DomainObject.Predmet.ProtustrankaWithAdressOIB>
  <DomainObject.Predmet.ProtustrankaNazivFormated>
    <izvorni_sadrzaj>FLIGHT ACADEMY Društvo s ograničenom odgovornošću za školovanje zrakoplovnih kadrova</izvorni_sadrzaj>
    <derivirana_varijabla naziv="DomainObject.Predmet.ProtustrankaNazivFormated_1">FLIGHT ACADEMY Društvo s ograničenom odgovornošću za školovanje zrakoplovnih kadrova</derivirana_varijabla>
  </DomainObject.Predmet.ProtustrankaNazivFormated>
  <DomainObject.Predmet.ProtustrankaNazivFormatedOIB>
    <izvorni_sadrzaj>FLIGHT ACADEMY Društvo s ograničenom odgovornošću za školovanje zrakoplovnih kadrova, OIB 25855009371</izvorni_sadrzaj>
    <derivirana_varijabla naziv="DomainObject.Predmet.ProtustrankaNazivFormatedOIB_1">FLIGHT ACADEMY Društvo s ograničenom odgovornošću za školovanje zrakoplovnih kadrova, OIB 25855009371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71919.70</izvorni_sadrzaj>
    <derivirana_varijabla naziv="DomainObject.Predmet.TrenutnaVrijednost_1">71919.70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FLIGHT ACADEMY Društvo s ograničenom odgovornošću za školovanje zrakoplovnih kadrova</item>
    </izvorni_sadrzaj>
    <derivirana_varijabla naziv="DomainObject.Predmet.ProtuStrankaListFormated_1">
      <item>FLIGHT ACADEMY Društvo s ograničenom odgovornošću za školovanje zrakoplovnih kadrova</item>
    </derivirana_varijabla>
  </DomainObject.Predmet.ProtuStrankaListFormated>
  <DomainObject.Predmet.ProtuStrankaListFormatedOIB>
    <izvorni_sadrzaj>
      <item>FLIGHT ACADEMY Društvo s ograničenom odgovornošću za školovanje zrakoplovnih kadrova, OIB 25855009371</item>
    </izvorni_sadrzaj>
    <derivirana_varijabla naziv="DomainObject.Predmet.ProtuStrankaListFormatedOIB_1">
      <item>FLIGHT ACADEMY Društvo s ograničenom odgovornošću za školovanje zrakoplovnih kadrova, OIB 25855009371</item>
    </derivirana_varijabla>
  </DomainObject.Predmet.ProtuStrankaListFormatedOIB>
  <DomainObject.Predmet.ProtuStrankaListFormatedWithAdress>
    <izvorni_sadrzaj>
      <item>FLIGHT ACADEMY Društvo s ograničenom odgovornošću za školovanje zrakoplovnih kadrova, Vladimira Nazora 5, 40000 Čakovec</item>
    </izvorni_sadrzaj>
    <derivirana_varijabla naziv="DomainObject.Predmet.ProtuStrankaListFormatedWithAdress_1">
      <item>FLIGHT ACADEMY Društvo s ograničenom odgovornošću za školovanje zrakoplovnih kadrova, Vladimira Nazora 5, 40000 Čakovec</item>
    </derivirana_varijabla>
  </DomainObject.Predmet.ProtuStrankaListFormatedWithAdress>
  <DomainObject.Predmet.ProtuStrankaListFormatedWithAdressOIB>
    <izvorni_sadrzaj>
      <item>FLIGHT ACADEMY Društvo s ograničenom odgovornošću za školovanje zrakoplovnih kadrova, OIB 25855009371, Vladimira Nazora 5, 40000 Čakovec</item>
    </izvorni_sadrzaj>
    <derivirana_varijabla naziv="DomainObject.Predmet.ProtuStrankaListFormatedWithAdressOIB_1">
      <item>FLIGHT ACADEMY Društvo s ograničenom odgovornošću za školovanje zrakoplovnih kadrova, OIB 25855009371, Vladimira Nazora 5, 40000 Čakovec</item>
    </derivirana_varijabla>
  </DomainObject.Predmet.ProtuStrankaListFormatedWithAdressOIB>
  <DomainObject.Predmet.ProtuStrankaListNazivFormated>
    <izvorni_sadrzaj>
      <item>FLIGHT ACADEMY Društvo s ograničenom odgovornošću za školovanje zrakoplovnih kadrova</item>
    </izvorni_sadrzaj>
    <derivirana_varijabla naziv="DomainObject.Predmet.ProtuStrankaListNazivFormated_1">
      <item>FLIGHT ACADEMY Društvo s ograničenom odgovornošću za školovanje zrakoplovnih kadrova</item>
    </derivirana_varijabla>
  </DomainObject.Predmet.ProtuStrankaListNazivFormated>
  <DomainObject.Predmet.ProtuStrankaListNazivFormatedOIB>
    <izvorni_sadrzaj>
      <item>FLIGHT ACADEMY Društvo s ograničenom odgovornošću za školovanje zrakoplovnih kadrova, OIB 25855009371</item>
    </izvorni_sadrzaj>
    <derivirana_varijabla naziv="DomainObject.Predmet.ProtuStrankaListNazivFormatedOIB_1">
      <item>FLIGHT ACADEMY Društvo s ograničenom odgovornošću za školovanje zrakoplovnih kadrova, OIB 25855009371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St-35/2017-3</izvorni_sadrzaj>
    <derivirana_varijabla naziv="DomainObject.PoslovniBrojDokumenta_1">St-35/2017-3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FLIGHT ACADEMY Društvo s ograničenom odgovornošću za školovanje zrakoplovnih kadrova</izvorni_sadrzaj>
    <derivirana_varijabla naziv="DomainObject.Predmet.ProtustrankaIDrugi_1">FLIGHT ACADEMY Društvo s ograničenom odgovornošću za školovanje zrakoplovnih kadrova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FLIGHT ACADEMY Društvo s ograničenom odgovornošću za školovanje zrakoplovnih kadrova, OIB 25855009371, Vladimira Nazora 5, 40000 Čakovec</izvorni_sadrzaj>
    <derivirana_varijabla naziv="DomainObject.Predmet.ProtustrankaIDrugiAdressOIB_1">FLIGHT ACADEMY Društvo s ograničenom odgovornošću za školovanje zrakoplovnih kadrova, OIB 25855009371, Vladimira Nazora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FLIGHT ACADEMY Društvo s ograničenom odgovornošću za školovanje zrakoplovnih kadrova</item>
      <item>Sudski registar</item>
      <item>e-oglasna ploča</item>
    </izvorni_sadrzaj>
    <derivirana_varijabla naziv="DomainObject.Predmet.SudioniciListNaziv_1">
      <item>Financijska agencija</item>
      <item>FLIGHT ACADEMY Društvo s ograničenom odgovornošću za školovanje zrakoplovnih kadrova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FLIGHT ACADEMY Društvo s ograničenom odgovornošću za školovanje zrakoplovnih kadrova, OIB 25855009371, Vladimira Nazora 5,40000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FLIGHT ACADEMY Društvo s ograničenom odgovornošću za školovanje zrakoplovnih kadrova, OIB 25855009371, Vladimira Nazora 5,40000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25855009371</item>
      <item>, OIB null</item>
      <item>, OIB null</item>
    </izvorni_sadrzaj>
    <derivirana_varijabla naziv="DomainObject.Predmet.SudioniciListNazivOIB_1">
      <item>, OIB 85821130368</item>
      <item>, OIB 25855009371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2039</properties:Characters>
  <properties:Lines>58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2017-01-30T13:59:00Z</dcterms:created>
  <dc:creator>Katarina Breški</dc:creator>
  <cp:lastModifiedBy>Katarina Breški</cp:lastModifiedBy>
  <dcterms:modified xmlns:xsi="http://www.w3.org/2001/XMLSchema-instance" xsi:type="dcterms:W3CDTF">2017-01-30T14:05:00Z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