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0650" w14:paraId="08a065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A916A7">
        <w:t>J-INŽINERING</w:t>
      </w:r>
      <w:r w:rsidRPr="006945A2">
        <w:t xml:space="preserve"> </w:t>
      </w:r>
      <w:r w:rsidR="00A916A7">
        <w:t>Struga DOOEL - Podružnica Fažana,</w:t>
      </w:r>
      <w:r w:rsidRPr="006945A2">
        <w:t xml:space="preserve"> </w:t>
      </w:r>
      <w:r w:rsidR="00A916A7">
        <w:t>Fažana</w:t>
      </w:r>
      <w:r w:rsidRPr="006945A2">
        <w:t xml:space="preserve">, </w:t>
      </w:r>
      <w:r w:rsidR="00A916A7">
        <w:t>Galižanska cesta 29</w:t>
      </w:r>
      <w:r w:rsidRPr="006945A2">
        <w:t xml:space="preserve">, OIB: </w:t>
      </w:r>
      <w:r w:rsidR="00A916A7">
        <w:t>16298143812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AC15FC">
      <w:pPr>
        <w:ind w:firstLine="720"/>
        <w:jc w:val="both"/>
      </w:pPr>
      <w:r w:rsidRPr="006945A2">
        <w:t xml:space="preserve">I. Otvara se stečajni postupak nad dužnikom </w:t>
      </w:r>
      <w:r w:rsidR="00A916A7">
        <w:t>J-INŽINERING</w:t>
      </w:r>
      <w:r w:rsidR="00A916A7" w:rsidRPr="006945A2">
        <w:t xml:space="preserve"> </w:t>
      </w:r>
      <w:r w:rsidR="00A916A7">
        <w:t>Struga DOOEL - Podružnica Fažana,</w:t>
      </w:r>
      <w:r w:rsidR="00A916A7" w:rsidRPr="006945A2">
        <w:t xml:space="preserve"> </w:t>
      </w:r>
      <w:r w:rsidR="00A916A7">
        <w:t>Fažana</w:t>
      </w:r>
      <w:r w:rsidR="00A916A7" w:rsidRPr="006945A2">
        <w:t xml:space="preserve">, </w:t>
      </w:r>
      <w:r w:rsidR="00A916A7">
        <w:t>Galižanska cesta 29</w:t>
      </w:r>
      <w:r w:rsidR="00A916A7" w:rsidRPr="006945A2">
        <w:t xml:space="preserve">, OIB: </w:t>
      </w:r>
      <w:r w:rsidR="00A916A7">
        <w:t>16298143812.</w:t>
      </w:r>
    </w:p>
    <w:p w:rsidRDefault="00A916A7" w:rsidP="00F66FE4" w:rsidR="00A916A7" w:rsidRPr="006945A2">
      <w:pPr>
        <w:ind w:firstLine="720"/>
        <w:jc w:val="both"/>
      </w:pPr>
    </w:p>
    <w:p w:rsidRDefault="005D6592" w:rsidP="00A916A7" w:rsidR="00A916A7" w:rsidRPr="006945A2">
      <w:pPr>
        <w:ind w:firstLine="720"/>
        <w:jc w:val="both"/>
      </w:pPr>
      <w:r w:rsidRPr="006945A2">
        <w:t xml:space="preserve">II. Za stečajnog upravitelja imenuje se </w:t>
      </w:r>
      <w:r w:rsidR="00A916A7">
        <w:t>Damir Debeljuh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  <w:r w:rsidR="00A916A7" w:rsidRPr="006945A2">
        <w:t xml:space="preserve">, OIB: </w:t>
      </w:r>
      <w:r w:rsidR="00A916A7">
        <w:t>29203139768</w:t>
      </w:r>
      <w:r w:rsidR="00A916A7" w:rsidRPr="006945A2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A916A7">
        <w:t>460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A916A7">
        <w:t>460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585A21">
        <w:t>16</w:t>
      </w:r>
      <w:r w:rsidR="00F92A06" w:rsidRPr="00F92A06">
        <w:t xml:space="preserve">. </w:t>
      </w:r>
      <w:r w:rsidR="00585A21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AC15FC">
      <w:pPr>
        <w:jc w:val="both"/>
      </w:pPr>
      <w:r>
        <w:tab/>
      </w:r>
      <w:r w:rsidR="005D6592">
        <w:t xml:space="preserve">IV. Zaključuje se stečajni postupak nad dužnikom </w:t>
      </w:r>
      <w:r w:rsidR="00A916A7">
        <w:t>J-INŽINERING</w:t>
      </w:r>
      <w:r w:rsidR="00A916A7" w:rsidRPr="006945A2">
        <w:t xml:space="preserve"> </w:t>
      </w:r>
      <w:r w:rsidR="00A916A7">
        <w:t>Struga DOOEL - Podružnica Fažana,</w:t>
      </w:r>
      <w:r w:rsidR="00A916A7" w:rsidRPr="006945A2">
        <w:t xml:space="preserve"> </w:t>
      </w:r>
      <w:r w:rsidR="00A916A7">
        <w:t>Fažana</w:t>
      </w:r>
      <w:r w:rsidR="00A916A7" w:rsidRPr="006945A2">
        <w:t xml:space="preserve">, </w:t>
      </w:r>
      <w:r w:rsidR="00A916A7">
        <w:t>Galižanska cesta 29</w:t>
      </w:r>
      <w:r w:rsidR="00A916A7" w:rsidRPr="006945A2">
        <w:t xml:space="preserve">, OIB: </w:t>
      </w:r>
      <w:r w:rsidR="00A916A7">
        <w:t>16298143812.</w:t>
      </w:r>
    </w:p>
    <w:p w:rsidRDefault="00A916A7" w:rsidP="00B7595F" w:rsidR="00A916A7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A916A7">
        <w:t>460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A916A7">
        <w:t>16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A916A7">
        <w:t>16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916A7">
        <w:t>460/16-13</w:t>
      </w:r>
      <w:r w:rsidRPr="00F92A06">
        <w:t xml:space="preserve"> od </w:t>
      </w:r>
      <w:r w:rsidR="00A916A7">
        <w:t>13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A916A7">
        <w:t>13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A916A7">
        <w:t>20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A916A7">
        <w:t>05</w:t>
      </w:r>
      <w:r w:rsidRPr="00CB7466">
        <w:t xml:space="preserve">. </w:t>
      </w:r>
      <w:r w:rsidR="00A916A7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C15FC">
        <w:t>15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916A7">
        <w:t>J-INŽINERING</w:t>
      </w:r>
      <w:r w:rsidR="00A916A7" w:rsidRPr="006945A2">
        <w:t xml:space="preserve"> </w:t>
      </w:r>
      <w:r w:rsidR="00A916A7">
        <w:t>Struga DOOEL - Podružnica Fažana,</w:t>
      </w:r>
      <w:r w:rsidR="00A916A7" w:rsidRPr="006945A2">
        <w:t xml:space="preserve"> </w:t>
      </w:r>
      <w:r w:rsidR="00A916A7">
        <w:t>Fažana</w:t>
      </w:r>
      <w:r w:rsidR="00A916A7" w:rsidRPr="006945A2">
        <w:t xml:space="preserve">, </w:t>
      </w:r>
      <w:r w:rsidR="00A916A7">
        <w:t xml:space="preserve">        </w:t>
      </w:r>
      <w:r w:rsidR="00A916A7">
        <w:tab/>
        <w:t xml:space="preserve">   </w:t>
      </w:r>
      <w:r w:rsidR="00A916A7">
        <w:tab/>
        <w:t xml:space="preserve">  Galižanska cesta 29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A916A7">
        <w:t>Damiru Debeljuhu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9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916A7">
      <w:rPr>
        <w:sz w:val="23"/>
        <w:szCs w:val="23"/>
      </w:rPr>
      <w:t>460/16-14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916A7">
      <w:rPr>
        <w:sz w:val="23"/>
        <w:szCs w:val="23"/>
      </w:rPr>
      <w:t>460/16-14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237525"/>
    <w:rsid w:val="00397CB5"/>
    <w:rsid w:val="003B5C56"/>
    <w:rsid w:val="003F7798"/>
    <w:rsid w:val="00460740"/>
    <w:rsid w:val="004D7B47"/>
    <w:rsid w:val="00585A21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90296F"/>
    <w:rsid w:val="009B2C8A"/>
    <w:rsid w:val="009C424D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96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96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96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96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96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96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96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96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J-INŽINERING Struga DOOEL - Podružnica Fažana, FAŽANA</izvorni_sadrzaj>
    <derivirana_varijabla naziv="DomainObject.Predmet.ProtustrankaFormated_1">  J-INŽINERING Struga DOOEL - Podružnica Fažana, FAŽANA</derivirana_varijabla>
  </DomainObject.Predmet.ProtustrankaFormated>
  <DomainObject.Predmet.ProtustrankaFormatedOIB>
    <izvorni_sadrzaj>  J-INŽINERING Struga DOOEL - Podružnica Fažana, FAŽANA, OIB 16298143812</izvorni_sadrzaj>
    <derivirana_varijabla naziv="DomainObject.Predmet.ProtustrankaFormatedOIB_1">  J-INŽINERING Struga DOOEL - Podružnica Fažana, FAŽANA, OIB 16298143812</derivirana_varijabla>
  </DomainObject.Predmet.ProtustrankaFormatedOIB>
  <DomainObject.Predmet.ProtustrankaFormatedWithAdress>
    <izvorni_sadrzaj> J-INŽINERING Struga DOOEL - Podružnica Fažana, FAŽANA, Galižanska cesta 29, 52100 Fažana</izvorni_sadrzaj>
    <derivirana_varijabla naziv="DomainObject.Predmet.ProtustrankaFormatedWithAdress_1"> J-INŽINERING Struga DOOEL - Podružnica Fažana, FAŽANA, Galižanska cesta 29, 52100 Fažana</derivirana_varijabla>
  </DomainObject.Predmet.ProtustrankaFormatedWithAdress>
  <DomainObject.Predmet.ProtustrankaFormatedWithAdressOIB>
    <izvorni_sadrzaj> J-INŽINERING Struga DOOEL - Podružnica Fažana, FAŽANA, OIB 16298143812, Galižanska cesta 29, 52100 Fažana</izvorni_sadrzaj>
    <derivirana_varijabla naziv="DomainObject.Predmet.ProtustrankaFormatedWithAdressOIB_1"> J-INŽINERING Struga DOOEL - Podružnica Fažana, FAŽANA, OIB 16298143812, Galižanska cesta 29, 52100 Fažana</derivirana_varijabla>
  </DomainObject.Predmet.ProtustrankaFormatedWithAdressOIB>
  <DomainObject.Predmet.ProtustrankaWithAdress>
    <izvorni_sadrzaj>J-INŽINERING Struga DOOEL - Podružnica Fažana, FAŽANA Galižanska cesta 29, 52100 Fažana</izvorni_sadrzaj>
    <derivirana_varijabla naziv="DomainObject.Predmet.ProtustrankaWithAdress_1">J-INŽINERING Struga DOOEL - Podružnica Fažana, FAŽANA Galižanska cesta 29, 52100 Fažana</derivirana_varijabla>
  </DomainObject.Predmet.ProtustrankaWithAdress>
  <DomainObject.Predmet.ProtustrankaWithAdressOIB>
    <izvorni_sadrzaj>J-INŽINERING Struga DOOEL - Podružnica Fažana, FAŽANA, OIB 16298143812, Galižanska cesta 29, 52100 Fažana</izvorni_sadrzaj>
    <derivirana_varijabla naziv="DomainObject.Predmet.ProtustrankaWithAdressOIB_1">J-INŽINERING Struga DOOEL - Podružnica Fažana, FAŽANA, OIB 16298143812, Galižanska cesta 29, 52100 Fažana</derivirana_varijabla>
  </DomainObject.Predmet.ProtustrankaWithAdressOIB>
  <DomainObject.Predmet.ProtustrankaNazivFormated>
    <izvorni_sadrzaj>J-INŽINERING Struga DOOEL - Podružnica Fažana, FAŽANA</izvorni_sadrzaj>
    <derivirana_varijabla naziv="DomainObject.Predmet.ProtustrankaNazivFormated_1">J-INŽINERING Struga DOOEL - Podružnica Fažana, FAŽANA</derivirana_varijabla>
  </DomainObject.Predmet.ProtustrankaNazivFormated>
  <DomainObject.Predmet.ProtustrankaNazivFormatedOIB>
    <izvorni_sadrzaj>J-INŽINERING Struga DOOEL - Podružnica Fažana, FAŽANA, OIB 16298143812</izvorni_sadrzaj>
    <derivirana_varijabla naziv="DomainObject.Predmet.ProtustrankaNazivFormatedOIB_1">J-INŽINERING Struga DOOEL - Podružnica Fažana, FAŽANA, OIB 16298143812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159244.81</izvorni_sadrzaj>
    <derivirana_varijabla naziv="DomainObject.Predmet.TrenutnaVrijednost_1">159244.81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J-INŽINERING Struga DOOEL - Podružnica Fažana, FAŽANA</item>
    </izvorni_sadrzaj>
    <derivirana_varijabla naziv="DomainObject.Predmet.ProtuStrankaListFormated_1">
      <item>J-INŽINERING Struga DOOEL - Podružnica Fažana, FAŽANA</item>
    </derivirana_varijabla>
  </DomainObject.Predmet.ProtuStrankaListFormated>
  <DomainObject.Predmet.ProtuStrankaListFormatedOIB>
    <izvorni_sadrzaj>
      <item>J-INŽINERING Struga DOOEL - Podružnica Fažana, FAŽANA, OIB 16298143812</item>
    </izvorni_sadrzaj>
    <derivirana_varijabla naziv="DomainObject.Predmet.ProtuStrankaListFormatedOIB_1">
      <item>J-INŽINERING Struga DOOEL - Podružnica Fažana, FAŽANA, OIB 16298143812</item>
    </derivirana_varijabla>
  </DomainObject.Predmet.ProtuStrankaListFormatedOIB>
  <DomainObject.Predmet.ProtuStrankaListFormatedWithAdress>
    <izvorni_sadrzaj>
      <item>J-INŽINERING Struga DOOEL - Podružnica Fažana, FAŽANA, Galižanska cesta 29, 52100 Fažana</item>
    </izvorni_sadrzaj>
    <derivirana_varijabla naziv="DomainObject.Predmet.ProtuStrankaListFormatedWithAdress_1">
      <item>J-INŽINERING Struga DOOEL - Podružnica Fažana, FAŽANA, Galižanska cesta 29, 52100 Fažana</item>
    </derivirana_varijabla>
  </DomainObject.Predmet.ProtuStrankaListFormatedWithAdress>
  <DomainObject.Predmet.ProtuStrankaListFormatedWithAdressOIB>
    <izvorni_sadrzaj>
      <item>J-INŽINERING Struga DOOEL - Podružnica Fažana, FAŽANA, OIB 16298143812, Galižanska cesta 29, 52100 Fažana</item>
    </izvorni_sadrzaj>
    <derivirana_varijabla naziv="DomainObject.Predmet.ProtuStrankaListFormatedWithAdressOIB_1">
      <item>J-INŽINERING Struga DOOEL - Podružnica Fažana, FAŽANA, OIB 16298143812, Galižanska cesta 29, 52100 Fažana</item>
    </derivirana_varijabla>
  </DomainObject.Predmet.ProtuStrankaListFormatedWithAdressOIB>
  <DomainObject.Predmet.ProtuStrankaListNazivFormated>
    <izvorni_sadrzaj>
      <item>J-INŽINERING Struga DOOEL - Podružnica Fažana, FAŽANA</item>
    </izvorni_sadrzaj>
    <derivirana_varijabla naziv="DomainObject.Predmet.ProtuStrankaListNazivFormated_1">
      <item>J-INŽINERING Struga DOOEL - Podružnica Fažana, FAŽANA</item>
    </derivirana_varijabla>
  </DomainObject.Predmet.ProtuStrankaListNazivFormated>
  <DomainObject.Predmet.ProtuStrankaListNazivFormatedOIB>
    <izvorni_sadrzaj>
      <item>J-INŽINERING Struga DOOEL - Podružnica Fažana, FAŽANA, OIB 16298143812</item>
    </izvorni_sadrzaj>
    <derivirana_varijabla naziv="DomainObject.Predmet.ProtuStrankaListNazivFormatedOIB_1">
      <item>J-INŽINERING Struga DOOEL - Podružnica Fažana, FAŽANA, OIB 16298143812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J-INŽINERING Struga DOOEL - Podružnica Fažana, FAŽANA</izvorni_sadrzaj>
    <derivirana_varijabla naziv="DomainObject.Predmet.ProtustrankaIDrugi_1">J-INŽINERING Struga DOOEL - Podružnica Fažana,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J-INŽINERING Struga DOOEL - Podružnica Fažana, FAŽANA, OIB 16298143812, Galižanska cesta 29, 52100 Fažana</izvorni_sadrzaj>
    <derivirana_varijabla naziv="DomainObject.Predmet.ProtustrankaIDrugiAdressOIB_1">J-INŽINERING Struga DOOEL - Podružnica Fažana, FAŽANA, OIB 16298143812, Galižanska cesta 29,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J-INŽINERING Struga DOOEL - Podružnica Fažana, FAŽANA</item>
    </izvorni_sadrzaj>
    <derivirana_varijabla naziv="DomainObject.Predmet.SudioniciListNaziv_1">
      <item>FINANCIJSKA AGENCIJA, RC RIJEKA, PODRUŽNICA PULA, PULA</item>
      <item>J-INŽINERING Struga DOOEL - Podružnica Fažana,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J-INŽINERING Struga DOOEL - Podružnica Fažana, FAŽANA, OIB 16298143812, Galižanska cesta 29,52100 Fažana</item>
    </izvorni_sadrzaj>
    <derivirana_varijabla naziv="DomainObject.Predmet.SudioniciListAdressOIB_1">
      <item>FINANCIJSKA AGENCIJA, RC RIJEKA, PODRUŽNICA PULA, PULA, OIB 85821130368, Giardini 5,52100 Pula</item>
      <item>J-INŽINERING Struga DOOEL - Podružnica Fažana, FAŽANA, OIB 16298143812, Galižanska cesta 29,52100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16298143812</item>
    </izvorni_sadrzaj>
    <derivirana_varijabla naziv="DomainObject.Predmet.SudioniciListNazivOIB_1">
      <item>, OIB 85821130368</item>
      <item>, OIB 16298143812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EC355-A418-404B-9456-5D56417BC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3466</properties:Characters>
  <properties:Lines>91</properties:Lines>
  <properties:Paragraphs>33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2016-07-15T08:23:00Z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