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8e80" w14:paraId="8fc8e80" w:rsidRDefault="00AE649C" w:rsidP="00FA5B5E" w:rsidR="00AE649C" w:rsidRPr="00B76F3C">
      <w:pPr>
        <w:pStyle w:val="Naslov3"/>
        <w15:collapsed w:val="false"/>
      </w:pPr>
    </w:p>
    <w:p w:rsidRDefault="00441A4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41A49" w:rsidP="00441A49" w:rsidR="00441A49">
      <w:pPr>
        <w:ind w:firstLine="4537" w:left="2543"/>
        <w:jc w:val="center"/>
        <w:rPr>
          <w:b/>
        </w:rPr>
      </w:pPr>
      <w:r>
        <w:rPr>
          <w:b/>
        </w:rPr>
        <w:t xml:space="preserve">  3 St-436/2015-3</w:t>
      </w:r>
    </w:p>
    <w:p w:rsidRDefault="00441A49" w:rsidP="00441A49" w:rsidR="00441A4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441A49" w:rsidP="00441A49" w:rsidR="00441A49" w:rsidRPr="00441A49">
      <w:pPr>
        <w:jc w:val="center"/>
        <w:rPr>
          <w:b/>
        </w:rPr>
      </w:pPr>
      <w:r>
        <w:rPr>
          <w:b/>
        </w:rPr>
        <w:t>R J E Š E N J E</w:t>
      </w:r>
    </w:p>
    <w:p w:rsidRDefault="00441A49" w:rsidP="00441A49" w:rsidR="00441A49">
      <w:pPr>
        <w:ind w:firstLine="851"/>
        <w:jc w:val="both"/>
      </w:pPr>
      <w:r>
        <w:t xml:space="preserve">TRGOVAČKI SUD U BJELOVARU, OIB: 07942269267, po stečajnom sucu Sanjani Zorinc, u skraćenom stečajnom postupku nad dužnikom DZG INSTALACIJE jednostavno društvo s ograničenom odgovornošću za graditeljstvo i usluge, </w:t>
      </w:r>
      <w:proofErr w:type="spellStart"/>
      <w:r>
        <w:t>Komuševac</w:t>
      </w:r>
      <w:proofErr w:type="spellEnd"/>
      <w:r>
        <w:t xml:space="preserve">, </w:t>
      </w:r>
      <w:proofErr w:type="spellStart"/>
      <w:r>
        <w:t>Komuševac</w:t>
      </w:r>
      <w:proofErr w:type="spellEnd"/>
      <w:r>
        <w:t xml:space="preserve"> 16, OIB: 54431585404, dana 2. veljače 2016. godine  </w:t>
      </w:r>
    </w:p>
    <w:p w:rsidRDefault="00441A49" w:rsidP="00441A49" w:rsidR="00441A49" w:rsidRPr="00441A49">
      <w:pPr>
        <w:jc w:val="center"/>
        <w:rPr>
          <w:b/>
        </w:rPr>
      </w:pPr>
      <w:r>
        <w:rPr>
          <w:b/>
        </w:rPr>
        <w:t>r i j e š i o   j e</w:t>
      </w:r>
    </w:p>
    <w:p w:rsidRDefault="00441A49" w:rsidP="00441A49" w:rsidR="00441A49" w:rsidRPr="00441A49">
      <w:pPr>
        <w:ind w:firstLine="851"/>
        <w:jc w:val="both"/>
        <w:rPr>
          <w:szCs w:val="20"/>
        </w:rPr>
      </w:pPr>
      <w:r>
        <w:t xml:space="preserve">I. Otvara se stečajni postupak nad dužnikom DZG INSTALACIJE jednostavno društvo s ograničenom odgovornošću za graditeljstvo i usluge, </w:t>
      </w:r>
      <w:proofErr w:type="spellStart"/>
      <w:r>
        <w:t>Komuševac</w:t>
      </w:r>
      <w:proofErr w:type="spellEnd"/>
      <w:r>
        <w:t xml:space="preserve">, </w:t>
      </w:r>
      <w:proofErr w:type="spellStart"/>
      <w:r>
        <w:t>Komuševac</w:t>
      </w:r>
      <w:proofErr w:type="spellEnd"/>
      <w:r>
        <w:t xml:space="preserve"> 16, OIB: 54431585404.</w:t>
      </w:r>
    </w:p>
    <w:p w:rsidRDefault="00441A49" w:rsidP="00441A49" w:rsidR="00441A49">
      <w:pPr>
        <w:ind w:firstLine="851"/>
        <w:jc w:val="both"/>
      </w:pPr>
      <w:r>
        <w:t xml:space="preserve">II. Za stečajnog upravitelja imenuje se Jasna </w:t>
      </w:r>
      <w:proofErr w:type="spellStart"/>
      <w:r>
        <w:t>Hromadko</w:t>
      </w:r>
      <w:proofErr w:type="spellEnd"/>
      <w:r>
        <w:t xml:space="preserve">, dipl. ekonomist iz Zagreba, </w:t>
      </w:r>
      <w:proofErr w:type="spellStart"/>
      <w:r>
        <w:t>Zelengorska</w:t>
      </w:r>
      <w:proofErr w:type="spellEnd"/>
      <w:r>
        <w:t xml:space="preserve"> 1, OIB: 22088644509.</w:t>
      </w:r>
    </w:p>
    <w:p w:rsidRDefault="00441A49" w:rsidP="00441A49" w:rsidR="00441A49" w:rsidRPr="00441A49">
      <w:pPr>
        <w:ind w:firstLine="851"/>
        <w:jc w:val="both"/>
        <w:rPr>
          <w:szCs w:val="20"/>
        </w:rPr>
      </w:pPr>
      <w:r>
        <w:t xml:space="preserve">III. Zaključuje se stečajni postupak nad dužnikom DZG INSTALACIJE jednostavno društvo s ograničenom odgovornošću za graditeljstvo i usluge, </w:t>
      </w:r>
      <w:proofErr w:type="spellStart"/>
      <w:r>
        <w:t>Komuševac</w:t>
      </w:r>
      <w:proofErr w:type="spellEnd"/>
      <w:r>
        <w:t xml:space="preserve">, </w:t>
      </w:r>
      <w:proofErr w:type="spellStart"/>
      <w:r>
        <w:t>Komuševac</w:t>
      </w:r>
      <w:proofErr w:type="spellEnd"/>
      <w:r>
        <w:t xml:space="preserve"> 16, OIB: 54431585404.</w:t>
      </w:r>
    </w:p>
    <w:p w:rsidRDefault="00441A49" w:rsidP="00441A49" w:rsidR="00441A49">
      <w:pPr>
        <w:pStyle w:val="Bezproreda"/>
        <w:ind w:firstLine="851"/>
        <w:jc w:val="both"/>
      </w:pPr>
      <w:r>
        <w:t>IV. Stečajni postupak je otvoren i zaključen s danom 2. veljače 2016. godine u 13,30 sati, kada je ovo rješenje objavljeno na e-oglasnoj ploči ovoga suda.</w:t>
      </w:r>
    </w:p>
    <w:p w:rsidRDefault="00441A49" w:rsidP="00441A49" w:rsidR="00441A49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441A49" w:rsidP="00441A49" w:rsidR="00441A49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41A49" w:rsidP="00441A49" w:rsidR="00441A49">
      <w:pPr>
        <w:ind w:firstLine="851"/>
        <w:jc w:val="both"/>
      </w:pPr>
      <w:r>
        <w:t>VI. Nakon pravomoćnosti ovoga rješenja stečajni dužnik će se brisati iz registra udruga.</w:t>
      </w:r>
    </w:p>
    <w:p w:rsidRDefault="00441A49" w:rsidP="00441A49" w:rsidR="00441A49" w:rsidRPr="00441A49">
      <w:pPr>
        <w:jc w:val="center"/>
        <w:rPr>
          <w:b/>
        </w:rPr>
      </w:pPr>
      <w:r>
        <w:rPr>
          <w:b/>
        </w:rPr>
        <w:t>Obrazloženje</w:t>
      </w:r>
    </w:p>
    <w:p w:rsidRDefault="00441A49" w:rsidP="00441A49" w:rsidR="00441A49">
      <w:pPr>
        <w:ind w:firstLine="851"/>
        <w:jc w:val="both"/>
      </w:pPr>
      <w:r>
        <w:t xml:space="preserve">Po zahtjevu FINE za provedbu skraćenog stečajnog postupka nad dužnikom DZG INSTALACIJE jednostavno društvo s ograničenom odgovornošću za graditeljstvo i usluge, </w:t>
      </w:r>
      <w:proofErr w:type="spellStart"/>
      <w:r>
        <w:t>Komuševac</w:t>
      </w:r>
      <w:proofErr w:type="spellEnd"/>
      <w:r>
        <w:t>, sud je temeljem odredbe čl. 430., 431. i 434. Stečajnog zakona ("Narodne novine" br. 71/15, dalje SZ) oglasom poslovni broj 3 St-436/2015-2, koji je objavljen na mrežnoj stranici e-oglasna ploča Trgovačkog suda u Bjelovaru dana 9. prosinca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441A49" w:rsidP="00441A49" w:rsidR="00441A49">
      <w:pPr>
        <w:ind w:firstLine="851"/>
        <w:jc w:val="both"/>
      </w:pPr>
    </w:p>
    <w:p w:rsidRDefault="00441A49" w:rsidP="00441A49" w:rsidR="00441A49">
      <w:pPr>
        <w:jc w:val="center"/>
      </w:pPr>
      <w:r>
        <w:lastRenderedPageBreak/>
        <w:t>-2-</w:t>
      </w:r>
    </w:p>
    <w:p w:rsidRDefault="00441A49" w:rsidP="00441A49" w:rsidR="00441A49">
      <w:pPr>
        <w:jc w:val="right"/>
        <w:rPr>
          <w:b/>
        </w:rPr>
      </w:pPr>
      <w:r>
        <w:rPr>
          <w:b/>
        </w:rPr>
        <w:t>3 St-436/2015-3</w:t>
      </w:r>
    </w:p>
    <w:p w:rsidRDefault="00441A49" w:rsidP="00441A49" w:rsidR="00441A49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41A49" w:rsidP="00441A49" w:rsidR="00441A49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441A49" w:rsidP="00441A49" w:rsidR="00441A49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</w:t>
      </w:r>
      <w:r>
        <w:t xml:space="preserve"> za namirenje troškova stečajnog</w:t>
      </w:r>
      <w:r>
        <w:t xml:space="preserve">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441A49" w:rsidP="00441A49" w:rsidR="00441A49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41A49" w:rsidP="00441A49" w:rsidR="00441A49" w:rsidRPr="00441A49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441A49" w:rsidP="00441A49" w:rsidR="00441A49">
      <w:pPr>
        <w:jc w:val="center"/>
      </w:pPr>
      <w:r>
        <w:t xml:space="preserve">U Bjelovaru, 2. veljače 2016. godine </w:t>
      </w:r>
    </w:p>
    <w:p w:rsidRDefault="00441A49" w:rsidP="00441A49" w:rsidR="00441A4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441A49" w:rsidP="00441A49" w:rsidR="00441A49">
      <w:pPr>
        <w:jc w:val="both"/>
      </w:pPr>
      <w:r>
        <w:t xml:space="preserve">                                                                                                    SANJANA ZORINC</w:t>
      </w:r>
    </w:p>
    <w:p w:rsidRDefault="00441A49" w:rsidP="00441A49" w:rsidR="00441A49">
      <w:pPr>
        <w:jc w:val="both"/>
      </w:pPr>
      <w:r>
        <w:t xml:space="preserve">                                       </w:t>
      </w:r>
      <w:r>
        <w:tab/>
        <w:t xml:space="preserve">         </w:t>
      </w:r>
    </w:p>
    <w:p w:rsidRDefault="00441A49" w:rsidP="00441A49" w:rsidR="00441A49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441A49" w:rsidP="00441A49" w:rsidR="00441A49">
      <w:pPr>
        <w:jc w:val="both"/>
      </w:pPr>
    </w:p>
    <w:p w:rsidRDefault="00441A49" w:rsidP="00441A49" w:rsidR="00441A49">
      <w:pPr>
        <w:jc w:val="both"/>
      </w:pPr>
    </w:p>
    <w:p w:rsidRDefault="00441A49" w:rsidP="00441A49" w:rsidR="00441A49">
      <w:pPr>
        <w:jc w:val="both"/>
      </w:pPr>
      <w:bookmarkStart w:name="_GoBack" w:id="0"/>
      <w:bookmarkEnd w:id="0"/>
    </w:p>
    <w:p w:rsidRDefault="00441A49" w:rsidP="00441A49" w:rsidR="00441A49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441A49" w:rsidP="00441A49" w:rsidR="00441A49">
      <w:pPr>
        <w:jc w:val="both"/>
      </w:pPr>
      <w:r>
        <w:t>1. DNA: FINI, Podružnica Bjelovar- putem e-oglasne ploče suda</w:t>
      </w:r>
    </w:p>
    <w:p w:rsidRDefault="00441A49" w:rsidP="00441A49" w:rsidR="00441A49">
      <w:pPr>
        <w:jc w:val="both"/>
      </w:pPr>
      <w:r>
        <w:t xml:space="preserve">               stečajnom upravitelju - putem e-oglasne ploče suda i putem pošte</w:t>
      </w:r>
    </w:p>
    <w:p w:rsidRDefault="00441A49" w:rsidP="00441A49" w:rsidR="00441A49">
      <w:pPr>
        <w:jc w:val="both"/>
      </w:pPr>
      <w:r>
        <w:t xml:space="preserve">               zakonskom zastupniku dužnika – putem e-oglasne ploče suda </w:t>
      </w:r>
    </w:p>
    <w:p w:rsidRDefault="00441A49" w:rsidP="00441A49" w:rsidR="00441A49">
      <w:pPr>
        <w:jc w:val="both"/>
      </w:pPr>
      <w:r>
        <w:t xml:space="preserve">               ŽDO Bjelovar – putem e-oglasne ploče suda</w:t>
      </w:r>
    </w:p>
    <w:p w:rsidRDefault="00441A49" w:rsidP="00441A49" w:rsidR="00441A49">
      <w:pPr>
        <w:jc w:val="both"/>
      </w:pPr>
      <w:r>
        <w:t xml:space="preserve">               Porezna uprava Čazma – putem e-oglasne ploče suda</w:t>
      </w:r>
    </w:p>
    <w:p w:rsidRDefault="00441A49" w:rsidP="00441A49" w:rsidR="00441A49">
      <w:pPr>
        <w:jc w:val="both"/>
      </w:pPr>
      <w:r>
        <w:t xml:space="preserve">               e-oglasna ploča ovoga suda</w:t>
      </w:r>
    </w:p>
    <w:p w:rsidRDefault="00441A49" w:rsidP="00441A49" w:rsidR="00441A49">
      <w:pPr>
        <w:jc w:val="both"/>
      </w:pPr>
      <w:r>
        <w:t xml:space="preserve">               sudskom registru - nakon pravomoćnosti rješenja</w:t>
      </w:r>
    </w:p>
    <w:p w:rsidRDefault="00441A49" w:rsidP="00441A49" w:rsidR="00441A49">
      <w:pPr>
        <w:jc w:val="both"/>
      </w:pPr>
      <w:r>
        <w:t>2. Sc. pravomoćnost</w:t>
      </w:r>
    </w:p>
    <w:p w:rsidRDefault="00441A49" w:rsidP="00441A49" w:rsidR="00441A49">
      <w:pPr>
        <w:jc w:val="both"/>
      </w:pPr>
      <w:proofErr w:type="spellStart"/>
      <w:r>
        <w:t>Bj</w:t>
      </w:r>
      <w:proofErr w:type="spellEnd"/>
      <w:r>
        <w:t>. 2.2.2016.</w:t>
      </w:r>
    </w:p>
    <w:p w:rsidRDefault="00CB0EA4" w:rsidP="00441A49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1A49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44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St-436/2015-3</izvorni_sadrzaj>
    <derivirana_varijabla naziv="DomainObject.Oznaka_1">St-436/2015-3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St-436/2015</izvorni_sadrzaj>
    <derivirana_varijabla naziv="DomainObject.Predmet.OznakaBroj_1">St-436/2015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DZG INSTALACIJE jednostavno društvo s ograničenom odgovornošću za graditeljstvo i usluge, Komuševac</izvorni_sadrzaj>
    <derivirana_varijabla naziv="DomainObject.Predmet.ProtustrankaFormated_1">  DZG INSTALACIJE jednostavno društvo s ograničenom odgovornošću za graditeljstvo i usluge, Komuševac</derivirana_varijabla>
  </DomainObject.Predmet.ProtustrankaFormated>
  <DomainObject.Predmet.ProtustrankaFormatedOIB>
    <izvorni_sadrzaj>  DZG INSTALACIJE jednostavno društvo s ograničenom odgovornošću za graditeljstvo i usluge, Komuševac, OIB 54431585404</izvorni_sadrzaj>
    <derivirana_varijabla naziv="DomainObject.Predmet.ProtustrankaFormatedOIB_1">  DZG INSTALACIJE jednostavno društvo s ograničenom odgovornošću za graditeljstvo i usluge, Komuševac, OIB 54431585404</derivirana_varijabla>
  </DomainObject.Predmet.ProtustrankaFormatedOIB>
  <DomainObject.Predmet.ProtustrankaFormatedWithAdress>
    <izvorni_sadrzaj> DZG INSTALACIJE jednostavno društvo s ograničenom odgovornošću za graditeljstvo i usluge, Komuševac, Komuševac 16, 43240 Komuševac</izvorni_sadrzaj>
    <derivirana_varijabla naziv="DomainObject.Predmet.ProtustrankaFormatedWithAdress_1"> DZG INSTALACIJE jednostavno društvo s ograničenom odgovornošću za graditeljstvo i usluge, Komuševac, Komuševac 16, 43240 Komuševac</derivirana_varijabla>
  </DomainObject.Predmet.ProtustrankaFormatedWithAdress>
  <DomainObject.Predmet.ProtustrankaFormatedWithAdressOIB>
    <izvorni_sadrzaj> DZG INSTALACIJE jednostavno društvo s ograničenom odgovornošću za graditeljstvo i usluge, Komuševac, OIB 54431585404, Komuševac 16, 43240 Komuševac</izvorni_sadrzaj>
    <derivirana_varijabla naziv="DomainObject.Predmet.ProtustrankaFormatedWithAdressOIB_1"> DZG INSTALACIJE jednostavno društvo s ograničenom odgovornošću za graditeljstvo i usluge, Komuševac, OIB 54431585404, Komuševac 16, 43240 Komuševac</derivirana_varijabla>
  </DomainObject.Predmet.ProtustrankaFormatedWithAdressOIB>
  <DomainObject.Predmet.ProtustrankaWithAdress>
    <izvorni_sadrzaj>DZG INSTALACIJE jednostavno društvo s ograničenom odgovornošću za graditeljstvo i usluge, Komuševac Komuševac 16, 43240 Komuševac</izvorni_sadrzaj>
    <derivirana_varijabla naziv="DomainObject.Predmet.ProtustrankaWithAdress_1">DZG INSTALACIJE jednostavno društvo s ograničenom odgovornošću za graditeljstvo i usluge, Komuševac Komuševac 16, 43240 Komuševac</derivirana_varijabla>
  </DomainObject.Predmet.ProtustrankaWithAdress>
  <DomainObject.Predmet.ProtustrankaWithAdressOIB>
    <izvorni_sadrzaj>DZG INSTALACIJE jednostavno društvo s ograničenom odgovornošću za graditeljstvo i usluge, Komuševac, OIB 54431585404, Komuševac 16, 43240 Komuševac</izvorni_sadrzaj>
    <derivirana_varijabla naziv="DomainObject.Predmet.ProtustrankaWithAdressOIB_1">DZG INSTALACIJE jednostavno društvo s ograničenom odgovornošću za graditeljstvo i usluge, Komuševac, OIB 54431585404, Komuševac 16, 43240 Komuševac</derivirana_varijabla>
  </DomainObject.Predmet.ProtustrankaWithAdressOIB>
  <DomainObject.Predmet.ProtustrankaNazivFormated>
    <izvorni_sadrzaj>DZG INSTALACIJE jednostavno društvo s ograničenom odgovornošću za graditeljstvo i usluge, Komuševac</izvorni_sadrzaj>
    <derivirana_varijabla naziv="DomainObject.Predmet.ProtustrankaNazivFormated_1">DZG INSTALACIJE jednostavno društvo s ograničenom odgovornošću za graditeljstvo i usluge, Komuševac</derivirana_varijabla>
  </DomainObject.Predmet.ProtustrankaNazivFormated>
  <DomainObject.Predmet.ProtustrankaNazivFormatedOIB>
    <izvorni_sadrzaj>DZG INSTALACIJE jednostavno društvo s ograničenom odgovornošću za graditeljstvo i usluge, Komuševac, OIB 54431585404</izvorni_sadrzaj>
    <derivirana_varijabla naziv="DomainObject.Predmet.ProtustrankaNazivFormatedOIB_1">DZG INSTALACIJE jednostavno društvo s ograničenom odgovornošću za graditeljstvo i usluge, Komuševac, OIB 54431585404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DZG INSTALACIJE jednostavno društvo s ograničenom odgovornošću za graditeljstvo i usluge, Komuševac</item>
    </izvorni_sadrzaj>
    <derivirana_varijabla naziv="DomainObject.Predmet.ProtuStrankaListFormated_1">
      <item>DZG INSTALACIJE jednostavno društvo s ograničenom odgovornošću za graditeljstvo i usluge, Komuševac</item>
    </derivirana_varijabla>
  </DomainObject.Predmet.ProtuStrankaListFormated>
  <DomainObject.Predmet.ProtuStrankaListFormatedOIB>
    <izvorni_sadrzaj>
      <item>DZG INSTALACIJE jednostavno društvo s ograničenom odgovornošću za graditeljstvo i usluge, Komuševac, OIB 54431585404</item>
    </izvorni_sadrzaj>
    <derivirana_varijabla naziv="DomainObject.Predmet.ProtuStrankaListFormatedOIB_1">
      <item>DZG INSTALACIJE jednostavno društvo s ograničenom odgovornošću za graditeljstvo i usluge, Komuševac, OIB 54431585404</item>
    </derivirana_varijabla>
  </DomainObject.Predmet.ProtuStrankaListFormatedOIB>
  <DomainObject.Predmet.ProtuStrankaListFormatedWithAdress>
    <izvorni_sadrzaj>
      <item>DZG INSTALACIJE jednostavno društvo s ograničenom odgovornošću za graditeljstvo i usluge, Komuševac, Komuševac 16, 43240 Komuševac</item>
    </izvorni_sadrzaj>
    <derivirana_varijabla naziv="DomainObject.Predmet.ProtuStrankaListFormatedWithAdress_1">
      <item>DZG INSTALACIJE jednostavno društvo s ograničenom odgovornošću za graditeljstvo i usluge, Komuševac, Komuševac 16, 43240 Komuševac</item>
    </derivirana_varijabla>
  </DomainObject.Predmet.ProtuStrankaListFormatedWithAdress>
  <DomainObject.Predmet.ProtuStrankaListFormatedWithAdressOIB>
    <izvorni_sadrzaj>
      <item>DZG INSTALACIJE jednostavno društvo s ograničenom odgovornošću za graditeljstvo i usluge, Komuševac, OIB 54431585404, Komuševac 16, 43240 Komuševac</item>
    </izvorni_sadrzaj>
    <derivirana_varijabla naziv="DomainObject.Predmet.ProtuStrankaListFormatedWithAdressOIB_1">
      <item>DZG INSTALACIJE jednostavno društvo s ograničenom odgovornošću za graditeljstvo i usluge, Komuševac, OIB 54431585404, Komuševac 16, 43240 Komuševac</item>
    </derivirana_varijabla>
  </DomainObject.Predmet.ProtuStrankaListFormatedWithAdressOIB>
  <DomainObject.Predmet.ProtuStrankaListNazivFormated>
    <izvorni_sadrzaj>
      <item>DZG INSTALACIJE jednostavno društvo s ograničenom odgovornošću za graditeljstvo i usluge, Komuševac</item>
    </izvorni_sadrzaj>
    <derivirana_varijabla naziv="DomainObject.Predmet.ProtuStrankaListNazivFormated_1">
      <item>DZG INSTALACIJE jednostavno društvo s ograničenom odgovornošću za graditeljstvo i usluge, Komuševac</item>
    </derivirana_varijabla>
  </DomainObject.Predmet.ProtuStrankaListNazivFormated>
  <DomainObject.Predmet.ProtuStrankaListNazivFormatedOIB>
    <izvorni_sadrzaj>
      <item>DZG INSTALACIJE jednostavno društvo s ograničenom odgovornošću za graditeljstvo i usluge, Komuševac, OIB 54431585404</item>
    </izvorni_sadrzaj>
    <derivirana_varijabla naziv="DomainObject.Predmet.ProtuStrankaListNazivFormatedOIB_1">
      <item>DZG INSTALACIJE jednostavno društvo s ograničenom odgovornošću za graditeljstvo i usluge, Komuševac, OIB 54431585404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St-436/2015-3</izvorni_sadrzaj>
    <derivirana_varijabla naziv="DomainObject.PoslovniBrojDokumenta_1">St-436/2015-3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DZG INSTALACIJE jednostavno društvo s ograničenom odgovornošću za graditeljstvo i usluge, Komuševac</izvorni_sadrzaj>
    <derivirana_varijabla naziv="DomainObject.Predmet.ProtustrankaIDrugi_1">DZG INSTALACIJE jednostavno društvo s ograničenom odgovornošću za graditeljstvo i usluge, Komuševac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DZG INSTALACIJE jednostavno društvo s ograničenom odgovornošću za graditeljstvo i usluge, Komuševac, OIB 54431585404, Komuševac 16, 43240 Komuševac</izvorni_sadrzaj>
    <derivirana_varijabla naziv="DomainObject.Predmet.ProtustrankaIDrugiAdressOIB_1">DZG INSTALACIJE jednostavno društvo s ograničenom odgovornošću za graditeljstvo i usluge, Komuševac, OIB 54431585404, Komuševac 16, 43240 Komuševac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DZG INSTALACIJE jednostavno društvo s ograničenom odgovornošću za graditeljstvo i usluge, Komuševac</item>
    </izvorni_sadrzaj>
    <derivirana_varijabla naziv="DomainObject.Predmet.SudioniciListNaziv_1">
      <item>FINA, RC ZAGREB, Podružnica Bjelovar</item>
      <item>DZG INSTALACIJE jednostavno društvo s ograničenom odgovornošću za graditeljstvo i usluge, Komuševac</item>
    </derivirana_varijabla>
  </DomainObject.Predmet.SudioniciListNaziv>
  <DomainObject.Predmet.SudioniciListAdressOIB>
    <izvorni_sadrzaj>
      <item>FINA, RC ZAGREB, Podružnica Bjelovar, OIB 85821130368, F. Supila 4,43000 Bjelovar</item>
      <item>DZG INSTALACIJE jednostavno društvo s ograničenom odgovornošću za graditeljstvo i usluge, Komuševac, OIB 54431585404, Komuševac 16,43240 Komuševac</item>
    </izvorni_sadrzaj>
    <derivirana_varijabla naziv="DomainObject.Predmet.SudioniciListAdressOIB_1">
      <item>FINA, RC ZAGREB, Podružnica Bjelovar, OIB 85821130368, F. Supila 4,43000 Bjelovar</item>
      <item>DZG INSTALACIJE jednostavno društvo s ograničenom odgovornošću za graditeljstvo i usluge, Komuševac, OIB 54431585404, Komuševac 16,43240 Komuševac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B7A403-EBD1-49E9-9178-FCC8117FBB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727</properties:Words>
  <properties:Characters>3951</properties:Characters>
  <properties:Lines>85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2016-02-02T12:19:00Z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St-436/2015-3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