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13b91" w14:paraId="9213b91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0A4441">
        <w:rPr>
          <w:sz w:val="24"/>
        </w:rPr>
        <w:t>4044</w:t>
      </w:r>
      <w:r w:rsidR="000E4024">
        <w:rPr>
          <w:sz w:val="24"/>
        </w:rPr>
        <w:t>/1</w:t>
      </w:r>
      <w:r w:rsidR="00E044F7">
        <w:rPr>
          <w:sz w:val="24"/>
        </w:rPr>
        <w:t>6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5D2491" w:rsidRPr="00BE0389">
        <w:rPr>
          <w:sz w:val="24"/>
          <w:szCs w:val="24"/>
          <w:lang w:val="pt-BR"/>
        </w:rPr>
        <w:t xml:space="preserve">BRADIĆ, d.o.o., Dubrava (Općina Dubrava), Strossmayerova 20, OIB: </w:t>
      </w:r>
      <w:r w:rsidR="005D2491" w:rsidRPr="00BE0389">
        <w:rPr>
          <w:sz w:val="24"/>
          <w:szCs w:val="24"/>
        </w:rPr>
        <w:t>86340707061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563694">
        <w:rPr>
          <w:sz w:val="24"/>
          <w:szCs w:val="24"/>
        </w:rPr>
        <w:t>21. studenoga</w:t>
      </w:r>
      <w:r w:rsidR="007555FD">
        <w:rPr>
          <w:sz w:val="24"/>
          <w:szCs w:val="24"/>
        </w:rPr>
        <w:t xml:space="preserve"> </w:t>
      </w:r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976814" w:rsidP="00CF56FE" w:rsidR="0097681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C47F65" w:rsidRPr="00BE0389">
        <w:rPr>
          <w:sz w:val="24"/>
          <w:szCs w:val="24"/>
          <w:lang w:val="pt-BR"/>
        </w:rPr>
        <w:t xml:space="preserve">BRADIĆ, d.o.o., Dubrava (Općina Dubrava), Strossmayerova 20, OIB: </w:t>
      </w:r>
      <w:r w:rsidR="00C47F65" w:rsidRPr="00BE0389">
        <w:rPr>
          <w:sz w:val="24"/>
          <w:szCs w:val="24"/>
        </w:rPr>
        <w:t>86340707061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041505" w:rsidP="00504E0A" w:rsidR="00041505">
      <w:pPr>
        <w:jc w:val="center"/>
        <w:rPr>
          <w:b/>
          <w:sz w:val="24"/>
          <w:szCs w:val="24"/>
        </w:rPr>
      </w:pPr>
    </w:p>
    <w:p w:rsidRDefault="00C32F7B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13. prosinca</w:t>
      </w:r>
      <w:r w:rsidR="00A41146" w:rsidRPr="00504E0A">
        <w:rPr>
          <w:b/>
          <w:sz w:val="24"/>
          <w:szCs w:val="24"/>
        </w:rPr>
        <w:t xml:space="preserve"> 201</w:t>
      </w:r>
      <w:r w:rsidR="00504E0A">
        <w:rPr>
          <w:b/>
          <w:sz w:val="24"/>
          <w:szCs w:val="24"/>
        </w:rPr>
        <w:t xml:space="preserve">7. u </w:t>
      </w:r>
      <w:r w:rsidR="00041505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1</w:t>
      </w:r>
      <w:r w:rsidR="00041505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30</w:t>
      </w:r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 w:rsidR="00504E0A">
        <w:rPr>
          <w:sz w:val="24"/>
          <w:szCs w:val="24"/>
        </w:rPr>
        <w:t>27/</w:t>
      </w:r>
      <w:r w:rsidRPr="00DF4C52">
        <w:rPr>
          <w:sz w:val="24"/>
          <w:szCs w:val="24"/>
        </w:rPr>
        <w:t>I. kat – dvorišna zgrada,</w:t>
      </w:r>
    </w:p>
    <w:p w:rsidRDefault="00A41146" w:rsidP="00A41146" w:rsidR="00167C33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167C33">
        <w:rPr>
          <w:sz w:val="24"/>
          <w:szCs w:val="24"/>
        </w:rPr>
        <w:t>ju:</w:t>
      </w:r>
    </w:p>
    <w:p w:rsidRDefault="00167C33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1146" w:rsidRPr="00DF4C52">
        <w:rPr>
          <w:sz w:val="24"/>
          <w:szCs w:val="24"/>
        </w:rPr>
        <w:t xml:space="preserve"> predlagatelj FINA</w:t>
      </w:r>
      <w:r>
        <w:rPr>
          <w:sz w:val="24"/>
          <w:szCs w:val="24"/>
        </w:rPr>
        <w:t>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privremeni stečajni upravitelj</w:t>
      </w:r>
      <w:r w:rsidR="00F17989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897D7F">
        <w:rPr>
          <w:sz w:val="24"/>
          <w:szCs w:val="24"/>
        </w:rPr>
        <w:t xml:space="preserve">21. studenoga </w:t>
      </w:r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014C38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883038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11.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014C38" w:rsidP="00014C38" w:rsidR="00014C38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014C38" w:rsidP="00014C38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54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4C38"/>
    <w:rsid w:val="00021B8D"/>
    <w:rsid w:val="000257EF"/>
    <w:rsid w:val="00026500"/>
    <w:rsid w:val="00026663"/>
    <w:rsid w:val="0003191E"/>
    <w:rsid w:val="00041505"/>
    <w:rsid w:val="00041DEA"/>
    <w:rsid w:val="00042168"/>
    <w:rsid w:val="00043A88"/>
    <w:rsid w:val="00044F0C"/>
    <w:rsid w:val="000505CC"/>
    <w:rsid w:val="0005598B"/>
    <w:rsid w:val="00061D14"/>
    <w:rsid w:val="00061E7A"/>
    <w:rsid w:val="0006290D"/>
    <w:rsid w:val="00065B44"/>
    <w:rsid w:val="000665B3"/>
    <w:rsid w:val="00082B1E"/>
    <w:rsid w:val="0009104E"/>
    <w:rsid w:val="000924C9"/>
    <w:rsid w:val="000A0699"/>
    <w:rsid w:val="000A19F2"/>
    <w:rsid w:val="000A2176"/>
    <w:rsid w:val="000A23AD"/>
    <w:rsid w:val="000A29B5"/>
    <w:rsid w:val="000A4441"/>
    <w:rsid w:val="000A6083"/>
    <w:rsid w:val="000B0687"/>
    <w:rsid w:val="000B5417"/>
    <w:rsid w:val="000C7001"/>
    <w:rsid w:val="000C72BA"/>
    <w:rsid w:val="000D02DF"/>
    <w:rsid w:val="000D2F83"/>
    <w:rsid w:val="000D5090"/>
    <w:rsid w:val="000D61B8"/>
    <w:rsid w:val="000E0148"/>
    <w:rsid w:val="000E2C76"/>
    <w:rsid w:val="000E4024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4299"/>
    <w:rsid w:val="00105245"/>
    <w:rsid w:val="00111921"/>
    <w:rsid w:val="001141DA"/>
    <w:rsid w:val="00121D07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6DF"/>
    <w:rsid w:val="00161E62"/>
    <w:rsid w:val="0016207A"/>
    <w:rsid w:val="00163542"/>
    <w:rsid w:val="0016422E"/>
    <w:rsid w:val="001642BB"/>
    <w:rsid w:val="00167C07"/>
    <w:rsid w:val="00167C33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27B6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2489"/>
    <w:rsid w:val="00244430"/>
    <w:rsid w:val="0024511D"/>
    <w:rsid w:val="00247D0E"/>
    <w:rsid w:val="0025027E"/>
    <w:rsid w:val="00252DBB"/>
    <w:rsid w:val="0026541B"/>
    <w:rsid w:val="00265870"/>
    <w:rsid w:val="00266C87"/>
    <w:rsid w:val="00272716"/>
    <w:rsid w:val="00272E59"/>
    <w:rsid w:val="00274679"/>
    <w:rsid w:val="00281447"/>
    <w:rsid w:val="00281580"/>
    <w:rsid w:val="002869BA"/>
    <w:rsid w:val="002873E3"/>
    <w:rsid w:val="0028774C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175"/>
    <w:rsid w:val="00317C2B"/>
    <w:rsid w:val="00321158"/>
    <w:rsid w:val="00355742"/>
    <w:rsid w:val="00357444"/>
    <w:rsid w:val="00357A41"/>
    <w:rsid w:val="00360AA0"/>
    <w:rsid w:val="00361135"/>
    <w:rsid w:val="00362DA4"/>
    <w:rsid w:val="00363FF7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27D9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D54"/>
    <w:rsid w:val="00474E9B"/>
    <w:rsid w:val="00475264"/>
    <w:rsid w:val="00477073"/>
    <w:rsid w:val="00482D71"/>
    <w:rsid w:val="0048463C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26ED"/>
    <w:rsid w:val="004E38CB"/>
    <w:rsid w:val="004E5638"/>
    <w:rsid w:val="004E56DD"/>
    <w:rsid w:val="0050050B"/>
    <w:rsid w:val="00504E0A"/>
    <w:rsid w:val="0050747A"/>
    <w:rsid w:val="0052330E"/>
    <w:rsid w:val="00523599"/>
    <w:rsid w:val="005300E7"/>
    <w:rsid w:val="005313E9"/>
    <w:rsid w:val="005422C2"/>
    <w:rsid w:val="005459AC"/>
    <w:rsid w:val="00546DDA"/>
    <w:rsid w:val="0055060B"/>
    <w:rsid w:val="0055329A"/>
    <w:rsid w:val="0056105B"/>
    <w:rsid w:val="00562E17"/>
    <w:rsid w:val="00563694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0BE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D249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C2E7E"/>
    <w:rsid w:val="006C4E70"/>
    <w:rsid w:val="006D0F4C"/>
    <w:rsid w:val="006D242B"/>
    <w:rsid w:val="006D7505"/>
    <w:rsid w:val="006E00A2"/>
    <w:rsid w:val="006E45D2"/>
    <w:rsid w:val="006E482D"/>
    <w:rsid w:val="006E5584"/>
    <w:rsid w:val="006F1F60"/>
    <w:rsid w:val="006F70FF"/>
    <w:rsid w:val="006F7DFB"/>
    <w:rsid w:val="007005D5"/>
    <w:rsid w:val="00700A97"/>
    <w:rsid w:val="0070260E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55FD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A5765"/>
    <w:rsid w:val="007B010E"/>
    <w:rsid w:val="007B67E4"/>
    <w:rsid w:val="007C4683"/>
    <w:rsid w:val="007C4DC9"/>
    <w:rsid w:val="007D1CF5"/>
    <w:rsid w:val="007D1E44"/>
    <w:rsid w:val="007D4943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0BE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038"/>
    <w:rsid w:val="00883C53"/>
    <w:rsid w:val="00890C84"/>
    <w:rsid w:val="008935AC"/>
    <w:rsid w:val="00894346"/>
    <w:rsid w:val="00897D7F"/>
    <w:rsid w:val="008A2884"/>
    <w:rsid w:val="008B235F"/>
    <w:rsid w:val="008B24B6"/>
    <w:rsid w:val="008B5163"/>
    <w:rsid w:val="008C040B"/>
    <w:rsid w:val="008C25FC"/>
    <w:rsid w:val="008D07BB"/>
    <w:rsid w:val="008D17C5"/>
    <w:rsid w:val="008D2B79"/>
    <w:rsid w:val="008F56C0"/>
    <w:rsid w:val="0090567E"/>
    <w:rsid w:val="00913A5E"/>
    <w:rsid w:val="0091499D"/>
    <w:rsid w:val="00920C02"/>
    <w:rsid w:val="00924B66"/>
    <w:rsid w:val="009271E0"/>
    <w:rsid w:val="0093028D"/>
    <w:rsid w:val="00930FF0"/>
    <w:rsid w:val="00932CA2"/>
    <w:rsid w:val="009340D3"/>
    <w:rsid w:val="009365EA"/>
    <w:rsid w:val="00937A83"/>
    <w:rsid w:val="0094342D"/>
    <w:rsid w:val="009461F5"/>
    <w:rsid w:val="009540EA"/>
    <w:rsid w:val="00955F7E"/>
    <w:rsid w:val="009560BC"/>
    <w:rsid w:val="00970703"/>
    <w:rsid w:val="00970E44"/>
    <w:rsid w:val="00972B70"/>
    <w:rsid w:val="00975F7A"/>
    <w:rsid w:val="00976814"/>
    <w:rsid w:val="00977134"/>
    <w:rsid w:val="00983351"/>
    <w:rsid w:val="00984AF7"/>
    <w:rsid w:val="00985F50"/>
    <w:rsid w:val="0098602D"/>
    <w:rsid w:val="00987E8F"/>
    <w:rsid w:val="009900BC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07D30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48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034C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2F7B"/>
    <w:rsid w:val="00C33AF9"/>
    <w:rsid w:val="00C367F4"/>
    <w:rsid w:val="00C40B37"/>
    <w:rsid w:val="00C40DEE"/>
    <w:rsid w:val="00C445D7"/>
    <w:rsid w:val="00C45498"/>
    <w:rsid w:val="00C47F65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2BCD"/>
    <w:rsid w:val="00CF4CE4"/>
    <w:rsid w:val="00CF56FE"/>
    <w:rsid w:val="00CF7452"/>
    <w:rsid w:val="00D029E1"/>
    <w:rsid w:val="00D0435A"/>
    <w:rsid w:val="00D16DD8"/>
    <w:rsid w:val="00D17166"/>
    <w:rsid w:val="00D30B1E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44F7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49E8"/>
    <w:rsid w:val="00E47A19"/>
    <w:rsid w:val="00E50594"/>
    <w:rsid w:val="00E559B6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0B3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7989"/>
    <w:rsid w:val="00F21987"/>
    <w:rsid w:val="00F23214"/>
    <w:rsid w:val="00F2388E"/>
    <w:rsid w:val="00F254A7"/>
    <w:rsid w:val="00F2738D"/>
    <w:rsid w:val="00F31EBC"/>
    <w:rsid w:val="00F347F5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6A6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D7E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4C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C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C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C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C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4C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C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C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C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C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St-4044/2016-39</izvorni_sadrzaj>
    <derivirana_varijabla naziv="DomainObject.Oznaka_1">St-4044/2016-39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4044</izvorni_sadrzaj>
    <derivirana_varijabla naziv="DomainObject.Predmet.Broj_1">4044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St-4044/2016</izvorni_sadrzaj>
    <derivirana_varijabla naziv="DomainObject.Predmet.OznakaBroj_1">St-4044/2016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BRADIĆ, društvo s ograničenom odgovornošću za ugostiteljstvo i trgovinu</izvorni_sadrzaj>
    <derivirana_varijabla naziv="DomainObject.Predmet.ProtustrankaFormated_1">  BRADIĆ, društvo s ograničenom odgovornošću za ugostiteljstvo i trgovinu</derivirana_varijabla>
  </DomainObject.Predmet.ProtustrankaFormated>
  <DomainObject.Predmet.ProtustrankaFormatedOIB>
    <izvorni_sadrzaj>  BRADIĆ, društvo s ograničenom odgovornošću za ugostiteljstvo i trgovinu, OIB 86340707061</izvorni_sadrzaj>
    <derivirana_varijabla naziv="DomainObject.Predmet.ProtustrankaFormatedOIB_1">  BRADIĆ, društvo s ograničenom odgovornošću za ugostiteljstvo i trgovinu, OIB 86340707061</derivirana_varijabla>
  </DomainObject.Predmet.ProtustrankaFormatedOIB>
  <DomainObject.Predmet.ProtustrankaFormatedWithAdress>
    <izvorni_sadrzaj> BRADIĆ, društvo s ograničenom odgovornošću za ugostiteljstvo i trgovinu, Strossmayerova 20, 10342 Dubrava</izvorni_sadrzaj>
    <derivirana_varijabla naziv="DomainObject.Predmet.ProtustrankaFormatedWithAdress_1"> BRADIĆ, društvo s ograničenom odgovornošću za ugostiteljstvo i trgovinu, Strossmayerova 20, 10342 Dubrava</derivirana_varijabla>
  </DomainObject.Predmet.ProtustrankaFormatedWithAdress>
  <DomainObject.Predmet.ProtustrankaFormatedWithAdressOIB>
    <izvorni_sadrzaj> BRADIĆ, društvo s ograničenom odgovornošću za ugostiteljstvo i trgovinu, OIB 86340707061, Strossmayerova 20, 10342 Dubrava</izvorni_sadrzaj>
    <derivirana_varijabla naziv="DomainObject.Predmet.ProtustrankaFormatedWithAdressOIB_1"> BRADIĆ, društvo s ograničenom odgovornošću za ugostiteljstvo i trgovinu, OIB 86340707061, Strossmayerova 20, 10342 Dubrava</derivirana_varijabla>
  </DomainObject.Predmet.ProtustrankaFormatedWithAdressOIB>
  <DomainObject.Predmet.ProtustrankaWithAdress>
    <izvorni_sadrzaj>BRADIĆ, društvo s ograničenom odgovornošću za ugostiteljstvo i trgovinu Strossmayerova 20, 10342 Dubrava</izvorni_sadrzaj>
    <derivirana_varijabla naziv="DomainObject.Predmet.ProtustrankaWithAdress_1">BRADIĆ, društvo s ograničenom odgovornošću za ugostiteljstvo i trgovinu Strossmayerova 20, 10342 Dubrava</derivirana_varijabla>
  </DomainObject.Predmet.ProtustrankaWithAdress>
  <DomainObject.Predmet.ProtustrankaWithAdressOIB>
    <izvorni_sadrzaj>BRADIĆ, društvo s ograničenom odgovornošću za ugostiteljstvo i trgovinu, OIB 86340707061, Strossmayerova 20, 10342 Dubrava</izvorni_sadrzaj>
    <derivirana_varijabla naziv="DomainObject.Predmet.ProtustrankaWithAdressOIB_1">BRADIĆ, društvo s ograničenom odgovornošću za ugostiteljstvo i trgovinu, OIB 86340707061, Strossmayerova 20, 10342 Dubrava</derivirana_varijabla>
  </DomainObject.Predmet.ProtustrankaWithAdressOIB>
  <DomainObject.Predmet.ProtustrankaNazivFormated>
    <izvorni_sadrzaj>BRADIĆ, društvo s ograničenom odgovornošću za ugostiteljstvo i trgovinu</izvorni_sadrzaj>
    <derivirana_varijabla naziv="DomainObject.Predmet.ProtustrankaNazivFormated_1">BRADIĆ, društvo s ograničenom odgovornošću za ugostiteljstvo i trgovinu</derivirana_varijabla>
  </DomainObject.Predmet.ProtustrankaNazivFormated>
  <DomainObject.Predmet.ProtustrankaNazivFormatedOIB>
    <izvorni_sadrzaj>BRADIĆ, društvo s ograničenom odgovornošću za ugostiteljstvo i trgovinu, OIB 86340707061</izvorni_sadrzaj>
    <derivirana_varijabla naziv="DomainObject.Predmet.ProtustrankaNazivFormatedOIB_1">BRADIĆ, društvo s ograničenom odgovornošću za ugostiteljstvo i trgovinu, OIB 86340707061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 podružnica Dubrovnik; Vladimir Bradić</izvorni_sadrzaj>
    <derivirana_varijabla naziv="DomainObject.Predmet.StrankaFormated_1">  FINA RC Split podružnica Dubrovnik; Vladimir Bradić</derivirana_varijabla>
  </DomainObject.Predmet.StrankaFormated>
  <DomainObject.Predmet.StrankaFormatedOIB>
    <izvorni_sadrzaj>  FINA RC Split podružnica Dubrovnik, OIB 85821130368; Vladimir Bradić, OIB 95364605254</izvorni_sadrzaj>
    <derivirana_varijabla naziv="DomainObject.Predmet.StrankaFormatedOIB_1">  FINA RC Split podružnica Dubrovnik, OIB 85821130368; Vladimir Bradić, OIB 95364605254</derivirana_varijabla>
  </DomainObject.Predmet.StrankaFormatedOIB>
  <DomainObject.Predmet.StrankaFormatedWithAdress>
    <izvorni_sadrzaj> FINA RC Split podružnica Dubrovnik, Vukovarska 2, 20000 Dubrovnik; Vladimir Bradić, Podlužan 5, 10342 Podlužan</izvorni_sadrzaj>
    <derivirana_varijabla naziv="DomainObject.Predmet.StrankaFormatedWithAdress_1"> FINA RC Split podružnica Dubrovnik, Vukovarska 2, 20000 Dubrovnik; Vladimir Bradić, Podlužan 5, 10342 Podlužan</derivirana_varijabla>
  </DomainObject.Predmet.StrankaFormatedWithAdress>
  <DomainObject.Predmet.StrankaFormatedWithAdressOIB>
    <izvorni_sadrzaj> FINA RC Split podružnica Dubrovnik, OIB 85821130368, Vukovarska 2, 20000 Dubrovnik; Vladimir Bradić, OIB 95364605254, Podlužan 5, 10342 Podlužan</izvorni_sadrzaj>
    <derivirana_varijabla naziv="DomainObject.Predmet.StrankaFormatedWithAdressOIB_1"> FINA RC Split podružnica Dubrovnik, OIB 85821130368, Vukovarska 2, 20000 Dubrovnik; Vladimir Bradić, OIB 95364605254, Podlužan 5, 10342 Podlužan</derivirana_varijabla>
  </DomainObject.Predmet.StrankaFormatedWithAdressOIB>
  <DomainObject.Predmet.StrankaWithAdress>
    <izvorni_sadrzaj>FINA RC Split podružnica Dubrovnik Vukovarska 2,20000 Dubrovnik,Vladimir Bradić Podlužan 5,10342 Podlužan</izvorni_sadrzaj>
    <derivirana_varijabla naziv="DomainObject.Predmet.StrankaWithAdress_1">FINA RC Split podružnica Dubrovnik Vukovarska 2,20000 Dubrovnik,Vladimir Bradić Podlužan 5,10342 Podlužan</derivirana_varijabla>
  </DomainObject.Predmet.StrankaWithAdress>
  <DomainObject.Predmet.StrankaWithAdressOIB>
    <izvorni_sadrzaj>FINA RC Split podružnica Dubrovnik, OIB 85821130368, Vukovarska 2,20000 Dubrovnik,Vladimir Bradić, OIB 95364605254, Podlužan 5,10342 Podlužan</izvorni_sadrzaj>
    <derivirana_varijabla naziv="DomainObject.Predmet.StrankaWithAdressOIB_1">FINA RC Split podružnica Dubrovnik, OIB 85821130368, Vukovarska 2,20000 Dubrovnik,Vladimir Bradić, OIB 95364605254, Podlužan 5,10342 Podlužan</derivirana_varijabla>
  </DomainObject.Predmet.StrankaWithAdressOIB>
  <DomainObject.Predmet.StrankaNazivFormated>
    <izvorni_sadrzaj>FINA RC Split podružnica Dubrovnik,Vladimir Bradić</izvorni_sadrzaj>
    <derivirana_varijabla naziv="DomainObject.Predmet.StrankaNazivFormated_1">FINA RC Split podružnica Dubrovnik,Vladimir Bradić</derivirana_varijabla>
  </DomainObject.Predmet.StrankaNazivFormated>
  <DomainObject.Predmet.StrankaNazivFormatedOIB>
    <izvorni_sadrzaj>FINA RC Split podružnica Dubrovnik, OIB 85821130368,Vladimir Bradić, OIB 95364605254</izvorni_sadrzaj>
    <derivirana_varijabla naziv="DomainObject.Predmet.StrankaNazivFormatedOIB_1">FINA RC Split podružnica Dubrovnik, OIB 85821130368,Vladimir Bradić, OIB 95364605254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RC Split podružnica Dubrovnik</item>
      <item>Vladimir Bradić</item>
    </izvorni_sadrzaj>
    <derivirana_varijabla naziv="DomainObject.Predmet.StrankaListFormated_1">
      <item>FINA RC Split podružnica Dubrovnik</item>
      <item>Vladimir Bradić</item>
    </derivirana_varijabla>
  </DomainObject.Predmet.StrankaListFormated>
  <DomainObject.Predmet.StrankaListFormatedOIB>
    <izvorni_sadrzaj>
      <item>FINA RC Split podružnica Dubrovnik, OIB 85821130368</item>
      <item>Vladimir Bradić, OIB 95364605254</item>
    </izvorni_sadrzaj>
    <derivirana_varijabla naziv="DomainObject.Predmet.StrankaListFormatedOIB_1">
      <item>FINA RC Split podružnica Dubrovnik, OIB 85821130368</item>
      <item>Vladimir Bradić, OIB 95364605254</item>
    </derivirana_varijabla>
  </DomainObject.Predmet.StrankaListFormatedOIB>
  <DomainObject.Predmet.StrankaListFormatedWithAdress>
    <izvorni_sadrzaj>
      <item>FINA RC Split podružnica Dubrovnik, Vukovarska 2, 20000 Dubrovnik</item>
      <item>Vladimir Bradić, Podlužan 5, 10342 Podlužan</item>
    </izvorni_sadrzaj>
    <derivirana_varijabla naziv="DomainObject.Predmet.StrankaListFormatedWithAdress_1">
      <item>FINA RC Split podružnica Dubrovnik, Vukovarska 2, 20000 Dubrovnik</item>
      <item>Vladimir Bradić, Podlužan 5, 10342 Podlužan</item>
    </derivirana_varijabla>
  </DomainObject.Predmet.StrankaListFormatedWithAdress>
  <DomainObject.Predmet.StrankaListFormatedWithAdressOIB>
    <izvorni_sadrzaj>
      <item>FINA RC Split podružnica Dubrovnik, OIB 85821130368, Vukovarska 2, 20000 Dubrovnik</item>
      <item>Vladimir Bradić, OIB 95364605254, Podlužan 5, 10342 Podlužan</item>
    </izvorni_sadrzaj>
    <derivirana_varijabla naziv="DomainObject.Predmet.StrankaListFormatedWithAdressOIB_1">
      <item>FINA RC Split podružnica Dubrovnik, OIB 85821130368, Vukovarska 2, 20000 Dubrovnik</item>
      <item>Vladimir Bradić, OIB 95364605254, Podlužan 5, 10342 Podlužan</item>
    </derivirana_varijabla>
  </DomainObject.Predmet.StrankaListFormatedWithAdressOIB>
  <DomainObject.Predmet.StrankaListNazivFormated>
    <izvorni_sadrzaj>
      <item>FINA RC Split podružnica Dubrovnik</item>
      <item>Vladimir Bradić</item>
    </izvorni_sadrzaj>
    <derivirana_varijabla naziv="DomainObject.Predmet.StrankaListNazivFormated_1">
      <item>FINA RC Split podružnica Dubrovnik</item>
      <item>Vladimir Bradić</item>
    </derivirana_varijabla>
  </DomainObject.Predmet.StrankaListNazivFormated>
  <DomainObject.Predmet.StrankaListNazivFormatedOIB>
    <izvorni_sadrzaj>
      <item>FINA RC Split podružnica Dubrovnik, OIB 85821130368</item>
      <item>Vladimir Bradić, OIB 95364605254</item>
    </izvorni_sadrzaj>
    <derivirana_varijabla naziv="DomainObject.Predmet.StrankaListNazivFormatedOIB_1">
      <item>FINA RC Split podružnica Dubrovnik, OIB 85821130368</item>
      <item>Vladimir Bradić, OIB 95364605254</item>
    </derivirana_varijabla>
  </DomainObject.Predmet.StrankaListNazivFormatedOIB>
  <DomainObject.Predmet.ProtuStrankaListFormated>
    <izvorni_sadrzaj>
      <item>BRADIĆ, društvo s ograničenom odgovornošću za ugostiteljstvo i trgovinu</item>
    </izvorni_sadrzaj>
    <derivirana_varijabla naziv="DomainObject.Predmet.ProtuStrankaListFormated_1">
      <item>BRADIĆ, društvo s ograničenom odgovornošću za ugostiteljstvo i trgovinu</item>
    </derivirana_varijabla>
  </DomainObject.Predmet.ProtuStrankaListFormated>
  <DomainObject.Predmet.ProtuStrankaListFormatedOIB>
    <izvorni_sadrzaj>
      <item>BRADIĆ, društvo s ograničenom odgovornošću za ugostiteljstvo i trgovinu, OIB 86340707061</item>
    </izvorni_sadrzaj>
    <derivirana_varijabla naziv="DomainObject.Predmet.ProtuStrankaListFormatedOIB_1">
      <item>BRADIĆ, društvo s ograničenom odgovornošću za ugostiteljstvo i trgovinu, OIB 86340707061</item>
    </derivirana_varijabla>
  </DomainObject.Predmet.ProtuStrankaListFormatedOIB>
  <DomainObject.Predmet.ProtuStrankaListFormatedWithAdress>
    <izvorni_sadrzaj>
      <item>BRADIĆ, društvo s ograničenom odgovornošću za ugostiteljstvo i trgovinu, Strossmayerova 20, 10342 Dubrava</item>
    </izvorni_sadrzaj>
    <derivirana_varijabla naziv="DomainObject.Predmet.ProtuStrankaListFormatedWithAdress_1">
      <item>BRADIĆ, društvo s ograničenom odgovornošću za ugostiteljstvo i trgovinu, Strossmayerova 20, 10342 Dubrava</item>
    </derivirana_varijabla>
  </DomainObject.Predmet.ProtuStrankaListFormatedWithAdress>
  <DomainObject.Predmet.ProtuStrankaListFormatedWithAdressOIB>
    <izvorni_sadrzaj>
      <item>BRADIĆ, društvo s ograničenom odgovornošću za ugostiteljstvo i trgovinu, OIB 86340707061, Strossmayerova 20, 10342 Dubrava</item>
    </izvorni_sadrzaj>
    <derivirana_varijabla naziv="DomainObject.Predmet.ProtuStrankaListFormatedWithAdressOIB_1">
      <item>BRADIĆ, društvo s ograničenom odgovornošću za ugostiteljstvo i trgovinu, OIB 86340707061, Strossmayerova 20, 10342 Dubrava</item>
    </derivirana_varijabla>
  </DomainObject.Predmet.ProtuStrankaListFormatedWithAdressOIB>
  <DomainObject.Predmet.ProtuStrankaListNazivFormated>
    <izvorni_sadrzaj>
      <item>BRADIĆ, društvo s ograničenom odgovornošću za ugostiteljstvo i trgovinu</item>
    </izvorni_sadrzaj>
    <derivirana_varijabla naziv="DomainObject.Predmet.ProtuStrankaListNazivFormated_1">
      <item>BRADIĆ, društvo s ograničenom odgovornošću za ugostiteljstvo i trgovinu</item>
    </derivirana_varijabla>
  </DomainObject.Predmet.ProtuStrankaListNazivFormated>
  <DomainObject.Predmet.ProtuStrankaListNazivFormatedOIB>
    <izvorni_sadrzaj>
      <item>BRADIĆ, društvo s ograničenom odgovornošću za ugostiteljstvo i trgovinu, OIB 86340707061</item>
    </izvorni_sadrzaj>
    <derivirana_varijabla naziv="DomainObject.Predmet.ProtuStrankaListNazivFormatedOIB_1">
      <item>BRADIĆ, društvo s ograničenom odgovornošću za ugostiteljstvo i trgovinu, OIB 86340707061</item>
    </derivirana_varijabla>
  </DomainObject.Predmet.ProtuStrankaListNazivFormatedOIB>
  <DomainObject.Predmet.OstaliListFormated>
    <izvorni_sadrzaj>
      <item>ERSTE&amp;STEIERMÄRKISCHE BANKA dioničko društvo</item>
      <item>Vladimir Bradić</item>
    </izvorni_sadrzaj>
    <derivirana_varijabla naziv="DomainObject.Predmet.OstaliListFormated_1">
      <item>ERSTE&amp;STEIERMÄRKISCHE BANKA dioničko društvo</item>
      <item>Vladimir Bradić</item>
    </derivirana_varijabla>
  </DomainObject.Predmet.OstaliListFormated>
  <DomainObject.Predmet.OstaliListFormatedOIB>
    <izvorni_sadrzaj>
      <item>ERSTE&amp;STEIERMÄRKISCHE BANKA dioničko društvo, OIB 23057039320</item>
      <item>Vladimir Bradić, OIB 95364605254</item>
    </izvorni_sadrzaj>
    <derivirana_varijabla naziv="DomainObject.Predmet.OstaliListFormatedOIB_1">
      <item>ERSTE&amp;STEIERMÄRKISCHE BANKA dioničko društvo, OIB 23057039320</item>
      <item>Vladimir Bradić, OIB 95364605254</item>
    </derivirana_varijabla>
  </DomainObject.Predmet.OstaliListFormatedOIB>
  <DomainObject.Predmet.OstaliListFormatedWithAdress>
    <izvorni_sadrzaj>
      <item>ERSTE&amp;STEIERMÄRKISCHE BANKA dioničko društvo, Jadranski Trg 3/a, 51000 Rijeka</item>
      <item>Vladimir Bradić, Podlužan 5, 10342 Podlužan</item>
    </izvorni_sadrzaj>
    <derivirana_varijabla naziv="DomainObject.Predmet.OstaliListFormatedWithAdress_1">
      <item>ERSTE&amp;STEIERMÄRKISCHE BANKA dioničko društvo, Jadranski Trg 3/a, 51000 Rijeka</item>
      <item>Vladimir Bradić, Podlužan 5, 10342 Podlužan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Vladimir Bradić, OIB 95364605254, Podlužan 5, 10342 Podlužan</item>
    </izvorni_sadrzaj>
    <derivirana_varijabla naziv="DomainObject.Predmet.OstaliListFormatedWithAdressOIB_1">
      <item>ERSTE&amp;STEIERMÄRKISCHE BANKA dioničko društvo, OIB 23057039320, Jadranski Trg 3/a, 51000 Rijeka</item>
      <item>Vladimir Bradić, OIB 95364605254, Podlužan 5, 10342 Podlužan</item>
    </derivirana_varijabla>
  </DomainObject.Predmet.OstaliListFormatedWithAdressOIB>
  <DomainObject.Predmet.OstaliListNazivFormated>
    <izvorni_sadrzaj>
      <item>ERSTE&amp;STEIERMÄRKISCHE BANKA dioničko društvo</item>
      <item>Vladimir Bradić</item>
    </izvorni_sadrzaj>
    <derivirana_varijabla naziv="DomainObject.Predmet.OstaliListNazivFormated_1">
      <item>ERSTE&amp;STEIERMÄRKISCHE BANKA dioničko društvo</item>
      <item>Vladimir Bradić</item>
    </derivirana_varijabla>
  </DomainObject.Predmet.OstaliListNazivFormated>
  <DomainObject.Predmet.OstaliListNazivFormatedOIB>
    <izvorni_sadrzaj>
      <item>ERSTE&amp;STEIERMÄRKISCHE BANKA dioničko društvo, OIB 23057039320</item>
      <item>Vladimir Bradić, OIB 95364605254</item>
    </izvorni_sadrzaj>
    <derivirana_varijabla naziv="DomainObject.Predmet.OstaliListNazivFormatedOIB_1">
      <item>ERSTE&amp;STEIERMÄRKISCHE BANKA dioničko društvo, OIB 23057039320</item>
      <item>Vladimir Bradić, OIB 95364605254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>St-4044/2016-39</izvorni_sadrzaj>
    <derivirana_varijabla naziv="DomainObject.PoslovniBrojDokumenta_1">St-4044/2016-39</derivirana_varijabla>
  </DomainObject.PoslovniBrojDokumenta>
  <DomainObject.Predmet.StrankaIDrugi>
    <izvorni_sadrzaj>FINA RC Split podružnica Dubrovnik i dr.</izvorni_sadrzaj>
    <derivirana_varijabla naziv="DomainObject.Predmet.StrankaIDrugi_1">FINA RC Split podružnica Dubrovnik i dr.</derivirana_varijabla>
  </DomainObject.Predmet.StrankaIDrugi>
  <DomainObject.Predmet.ProtustrankaIDrugi>
    <izvorni_sadrzaj>BRADIĆ, društvo s ograničenom odgovornošću za ugostiteljstvo i trgovinu</izvorni_sadrzaj>
    <derivirana_varijabla naziv="DomainObject.Predmet.ProtustrankaIDrugi_1">BRADIĆ, društvo s ograničenom odgovornošću za ugostiteljstvo i trgovinu</derivirana_varijabla>
  </DomainObject.Predmet.ProtustrankaIDrugi>
  <DomainObject.Predmet.StrankaIDrugiAdressOIB>
    <izvorni_sadrzaj>FINA RC Split podružnica Dubrovnik, OIB 85821130368, Vukovarska 2, 20000 Dubrovnik i dr.</izvorni_sadrzaj>
    <derivirana_varijabla naziv="DomainObject.Predmet.StrankaIDrugiAdressOIB_1">FINA RC Split podružnica Dubrovnik, OIB 85821130368, Vukovarska 2, 20000 Dubrovnik i dr.</derivirana_varijabla>
  </DomainObject.Predmet.StrankaIDrugiAdressOIB>
  <DomainObject.Predmet.ProtustrankaIDrugiAdressOIB>
    <izvorni_sadrzaj>BRADIĆ, društvo s ograničenom odgovornošću za ugostiteljstvo i trgovinu, OIB 86340707061, Strossmayerova 20, 10342 Dubrava</izvorni_sadrzaj>
    <derivirana_varijabla naziv="DomainObject.Predmet.ProtustrankaIDrugiAdressOIB_1">BRADIĆ, društvo s ograničenom odgovornošću za ugostiteljstvo i trgovinu, OIB 86340707061, Strossmayerova 20, 10342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BRADIĆ, društvo s ograničenom odgovornošću za ugostiteljstvo i trgovinu</item>
      <item>FINA RC Split podružnica Dubrovnik</item>
      <item>ERSTE&amp;STEIERMÄRKISCHE BANKA dioničko društvo</item>
      <item>Vladimir Bradić</item>
      <item>Vladimir Bradić</item>
    </izvorni_sadrzaj>
    <derivirana_varijabla naziv="DomainObject.Predmet.SudioniciListNaziv_1">
      <item>BRADIĆ, društvo s ograničenom odgovornošću za ugostiteljstvo i trgovinu</item>
      <item>FINA RC Split podružnica Dubrovnik</item>
      <item>ERSTE&amp;STEIERMÄRKISCHE BANKA dioničko društvo</item>
      <item>Vladimir Bradić</item>
      <item>Vladimir Bradić</item>
    </derivirana_varijabla>
  </DomainObject.Predmet.SudioniciListNaziv>
  <DomainObject.Predmet.SudioniciListAdressOIB>
    <izvorni_sadrzaj>
      <item>BRADIĆ, društvo s ograničenom odgovornošću za ugostiteljstvo i trgovinu, OIB 86340707061, Strossmayerova 20,10342 Dubrava</item>
      <item>FINA RC Split podružnica Dubrovnik, OIB 85821130368, Vukovarska 2,20000 Dubrovnik</item>
      <item>ERSTE&amp;STEIERMÄRKISCHE BANKA dioničko društvo, OIB 23057039320, Jadranski Trg 3/a,51000 Rijeka</item>
      <item>Vladimir Bradić, OIB 95364605254, Podlužan 5,10342 Podlužan</item>
      <item>Vladimir Bradić, OIB 95364605254, Podlužan 5,10342 Podlužan</item>
    </izvorni_sadrzaj>
    <derivirana_varijabla naziv="DomainObject.Predmet.SudioniciListAdressOIB_1">
      <item>BRADIĆ, društvo s ograničenom odgovornošću za ugostiteljstvo i trgovinu, OIB 86340707061, Strossmayerova 20,10342 Dubrava</item>
      <item>FINA RC Split podružnica Dubrovnik, OIB 85821130368, Vukovarska 2,20000 Dubrovnik</item>
      <item>ERSTE&amp;STEIERMÄRKISCHE BANKA dioničko društvo, OIB 23057039320, Jadranski Trg 3/a,51000 Rijeka</item>
      <item>Vladimir Bradić, OIB 95364605254, Podlužan 5,10342 Podlužan</item>
      <item>Vladimir Bradić, OIB 95364605254, Podlužan 5,10342 Podlužan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86340707061</item>
      <item>, OIB 85821130368</item>
      <item>, OIB 23057039320</item>
      <item>, OIB 95364605254</item>
      <item>, OIB 95364605254</item>
    </izvorni_sadrzaj>
    <derivirana_varijabla naziv="DomainObject.Predmet.SudioniciListNazivOIB_1">
      <item>, OIB 86340707061</item>
      <item>, OIB 85821130368</item>
      <item>, OIB 23057039320</item>
      <item>, OIB 95364605254</item>
      <item>, OIB 95364605254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158</properties:Words>
  <properties:Characters>834</properties:Characters>
  <properties:Lines>40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2017-11-21T08:25:00Z</dcterms:created>
  <dc:creator>Korisnik</dc:creator>
  <cp:lastModifiedBy>Katarina Drndelić</cp:lastModifiedBy>
  <cp:lastPrinted>2017-11-21T08:55:00Z</cp:lastPrinted>
  <dcterms:modified xmlns:xsi="http://www.w3.org/2001/XMLSchema-instance" xsi:type="dcterms:W3CDTF">2017-11-21T08:55:00Z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St-4044/2016-39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