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2234F" w:rsidR="005D5302" w:rsidRPr="005D5302">
        <w:trPr>
          <w:trHeight w:val="565"/>
        </w:trPr>
        <w:tc>
          <w:tcPr>
            <w:tcW w:type="dxa" w:w="2531"/>
          </w:tcPr>
          <w:p w:rsidRDefault="0094497E" w:rsidP="0032234F" w:rsidR="0094497E">
            <w:pPr>
              <w:jc w:val="center"/>
              <w:rPr>
                <w:noProof/>
              </w:rPr>
            </w:pPr>
            <w:bookmarkStart w:name="_GoBack" w:id="0"/>
            <w:bookmarkEnd w:id="0"/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4497E" w:rsidP="0032234F" w:rsidR="0094497E">
            <w:pPr>
              <w:jc w:val="center"/>
              <w:rPr>
                <w:sz w:val="24"/>
              </w:rPr>
            </w:pP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Republika Hrvatska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Trgovački sud u Splitu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Split, Sukoišanska 6</w:t>
            </w:r>
          </w:p>
        </w:tc>
      </w:tr>
    </w:tbl>
    <w:p w14:textId="983c007" w14:paraId="983c007" w:rsidRDefault="005D5302" w:rsidP="005D5302" w:rsidR="005D5302" w:rsidRPr="005D5302">
      <w:pPr>
        <w:jc w:val="right"/>
        <w15:collapsed w:val="false"/>
      </w:pPr>
      <w:r w:rsidRPr="005D5302">
        <w:t>Poslovni broj: 4. St-</w:t>
      </w:r>
      <w:r w:rsidR="00183934">
        <w:t>54/2004</w:t>
      </w:r>
      <w:r w:rsidR="00947302">
        <w:t>-</w:t>
      </w:r>
      <w:r w:rsidR="0094497E">
        <w:t>20</w:t>
      </w:r>
    </w:p>
    <w:p w:rsidRDefault="00FB3601" w:rsidP="00FB3601" w:rsidR="00FB3601" w:rsidRPr="005D5302">
      <w:pPr>
        <w:jc w:val="center"/>
        <w:rPr>
          <w:b/>
        </w:rPr>
      </w:pP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45972">
      <w:pPr>
        <w:jc w:val="center"/>
        <w:rPr>
          <w:spacing w:val="100"/>
        </w:rPr>
      </w:pPr>
      <w:r w:rsidRPr="00D45972">
        <w:rPr>
          <w:spacing w:val="100"/>
        </w:rPr>
        <w:t>REPUBLIK</w:t>
      </w:r>
      <w:r>
        <w:rPr>
          <w:spacing w:val="100"/>
        </w:rPr>
        <w:t>A</w:t>
      </w:r>
      <w:r w:rsidRPr="00D45972">
        <w:rPr>
          <w:spacing w:val="100"/>
        </w:rPr>
        <w:t xml:space="preserve"> HRVATSK</w:t>
      </w:r>
      <w:r>
        <w:rPr>
          <w:spacing w:val="100"/>
        </w:rPr>
        <w:t>A</w:t>
      </w:r>
      <w:r w:rsidRPr="00D45972">
        <w:rPr>
          <w:spacing w:val="100"/>
        </w:rPr>
        <w:t xml:space="preserve"> </w:t>
      </w:r>
    </w:p>
    <w:p w:rsidRDefault="005D5302" w:rsidP="005D5302" w:rsidR="005D5302">
      <w:pPr>
        <w:jc w:val="center"/>
      </w:pPr>
    </w:p>
    <w:p w:rsidRDefault="005D5302" w:rsidP="005D5302" w:rsidR="005D5302" w:rsidRPr="00152CB8">
      <w:pPr>
        <w:jc w:val="center"/>
      </w:pPr>
      <w:r w:rsidRPr="00152CB8">
        <w:t>R J E Š E N J E</w:t>
      </w: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B4638">
      <w:pPr>
        <w:pStyle w:val="Tijeloteksta"/>
        <w:ind w:firstLine="708"/>
      </w:pPr>
      <w:r w:rsidRPr="00DB4638">
        <w:t xml:space="preserve">Trgovački sud u Splitu, po sucu ovog suda Katarini Mikulić, kao stečajnom sucu, u stečajnom postupku nad stečajnim dužnikom </w:t>
      </w:r>
      <w:r w:rsidR="00183934">
        <w:t xml:space="preserve">INTERIJER – BRAČ d.d. – u stečaju, OIB: </w:t>
      </w:r>
      <w:r w:rsidR="00183934" w:rsidRPr="00EC6346">
        <w:t>53468816431</w:t>
      </w:r>
      <w:r w:rsidR="00183934">
        <w:rPr>
          <w:rFonts w:cs="Arial" w:hAnsi="Arial" w:ascii="Arial"/>
          <w:color w:val="003366"/>
          <w:sz w:val="18"/>
          <w:szCs w:val="18"/>
        </w:rPr>
        <w:t xml:space="preserve">, </w:t>
      </w:r>
      <w:r w:rsidR="00183934">
        <w:t>Selca</w:t>
      </w:r>
      <w:r w:rsidRPr="00DB4638">
        <w:t xml:space="preserve">, </w:t>
      </w:r>
      <w:r w:rsidR="00183934">
        <w:t>14. svibnja</w:t>
      </w:r>
      <w:r>
        <w:t xml:space="preserve"> 2018.</w:t>
      </w:r>
    </w:p>
    <w:p w:rsidRDefault="00FB3601" w:rsidP="00FB3601" w:rsidR="00FB3601">
      <w:pPr>
        <w:ind w:firstLine="708"/>
        <w:jc w:val="both"/>
      </w:pPr>
    </w:p>
    <w:p w:rsidRDefault="005D5302" w:rsidP="005D5302" w:rsidR="00FB3601" w:rsidRPr="005D5302">
      <w:pPr>
        <w:ind w:firstLine="708"/>
        <w:jc w:val="center"/>
        <w:rPr>
          <w:spacing w:val="100"/>
        </w:rPr>
      </w:pPr>
      <w:r w:rsidRPr="005D5302">
        <w:rPr>
          <w:spacing w:val="100"/>
        </w:rPr>
        <w:t xml:space="preserve">riješio je </w:t>
      </w:r>
    </w:p>
    <w:p w:rsidRDefault="00FB3601" w:rsidP="00FB3601" w:rsidR="00FB3601" w:rsidRPr="005D5302">
      <w:pPr>
        <w:jc w:val="both"/>
      </w:pPr>
    </w:p>
    <w:p w:rsidRDefault="004976F1" w:rsidP="00183934" w:rsidR="004976F1">
      <w:pPr>
        <w:ind w:hanging="705" w:left="705"/>
        <w:jc w:val="both"/>
      </w:pPr>
      <w:r>
        <w:t>I.</w:t>
      </w:r>
      <w:r>
        <w:tab/>
        <w:t xml:space="preserve">Određuje se procjena vrijednosti </w:t>
      </w:r>
      <w:r w:rsidR="00B51E25">
        <w:t xml:space="preserve">imovine stečajnog dužnika i to </w:t>
      </w:r>
      <w:r w:rsidR="00183934" w:rsidRPr="00183934">
        <w:t>nekretnina oznake kat. čest. 421 ZU 1529 K.O. Selca u naravi dvor, pš, stolarija, skladište ukupne površine 10599 m</w:t>
      </w:r>
      <w:r w:rsidR="00183934" w:rsidRPr="00183934">
        <w:rPr>
          <w:vertAlign w:val="superscript"/>
        </w:rPr>
        <w:t>2</w:t>
      </w:r>
      <w:r w:rsidR="00183934" w:rsidRPr="00183934">
        <w:t xml:space="preserve"> upisano u zemljišnim knjigama zemljišnoknjižnog odjela Supetar</w:t>
      </w:r>
      <w:r w:rsidR="00183934">
        <w:t xml:space="preserve"> </w:t>
      </w:r>
      <w:r>
        <w:t>vještačenjem po Jur</w:t>
      </w:r>
      <w:r w:rsidR="00252424">
        <w:t>i</w:t>
      </w:r>
      <w:r>
        <w:t xml:space="preserve"> Malenic</w:t>
      </w:r>
      <w:r w:rsidR="00252424">
        <w:t>i</w:t>
      </w:r>
      <w:r>
        <w:t xml:space="preserve"> iz Splita, Slobode 37, </w:t>
      </w:r>
      <w:r w:rsidRPr="009E5B35">
        <w:rPr>
          <w:sz w:val="22"/>
          <w:szCs w:val="22"/>
        </w:rPr>
        <w:t>OIB:20713349192</w:t>
      </w:r>
      <w:r>
        <w:t>, stalnom sudskom vještaku ovog suda iz oblasti graditeljstva i procjene nekretnina.</w:t>
      </w:r>
    </w:p>
    <w:p w:rsidRDefault="004976F1" w:rsidP="004976F1" w:rsidR="004976F1">
      <w:pPr>
        <w:ind w:hanging="705" w:left="705"/>
        <w:jc w:val="both"/>
      </w:pPr>
    </w:p>
    <w:p w:rsidRDefault="004976F1" w:rsidP="004976F1" w:rsidR="00FB3601" w:rsidRPr="005D5302">
      <w:pPr>
        <w:ind w:hanging="705" w:left="705"/>
        <w:jc w:val="both"/>
      </w:pPr>
      <w:r>
        <w:t>II.</w:t>
      </w:r>
      <w:r>
        <w:tab/>
        <w:t>Nalaže se vještaku brižno razmotriti predmet vještačenja, pa primjenom posebnog propisa iz oblasti prostornog uređenja o načinu procjene vrijednosti nekretnina, prikupljanja podataka i njihovoj evaluaciji, te metodama procjene, pisano, u 3 primjerka i podnijeti zahtjev za naknadom troška sukladno Pravilniku o stalnim sudskim vještacima i Cjenika naknada i nagrada troškova vještaka.</w:t>
      </w:r>
    </w:p>
    <w:p w:rsidRDefault="00FB3601" w:rsidP="00FB3601" w:rsidR="00FB3601" w:rsidRPr="000E28EB">
      <w:pPr>
        <w:jc w:val="both"/>
      </w:pPr>
    </w:p>
    <w:p w:rsidRDefault="0094497E" w:rsidP="00FB3601" w:rsidR="0094497E">
      <w:pPr>
        <w:jc w:val="center"/>
      </w:pPr>
    </w:p>
    <w:p w:rsidRDefault="00FB3601" w:rsidP="00FB3601" w:rsidR="00FB3601">
      <w:pPr>
        <w:jc w:val="center"/>
      </w:pPr>
      <w:r w:rsidRPr="000E28EB">
        <w:t>Obrazloženje</w:t>
      </w:r>
    </w:p>
    <w:p w:rsidRDefault="0094497E" w:rsidP="00FB3601" w:rsidR="0094497E" w:rsidRPr="000E28EB">
      <w:pPr>
        <w:jc w:val="center"/>
      </w:pPr>
    </w:p>
    <w:p w:rsidRDefault="00FB3601" w:rsidP="00FB3601" w:rsidR="00FB3601" w:rsidRPr="005D5302">
      <w:pPr>
        <w:jc w:val="both"/>
      </w:pPr>
    </w:p>
    <w:p w:rsidRDefault="00B51E25" w:rsidP="00B51E25" w:rsidR="00B51E25">
      <w:pPr>
        <w:ind w:firstLine="540"/>
        <w:jc w:val="both"/>
      </w:pPr>
      <w:r w:rsidRPr="00DB4638">
        <w:t xml:space="preserve">Rješenjem ovog suda br. </w:t>
      </w:r>
      <w:r w:rsidR="00183934">
        <w:t xml:space="preserve">V - </w:t>
      </w:r>
      <w:r>
        <w:t>St-</w:t>
      </w:r>
      <w:r w:rsidR="00183934">
        <w:t xml:space="preserve">54/2004 </w:t>
      </w:r>
      <w:r w:rsidRPr="00F868A5">
        <w:t xml:space="preserve">otvoren stečajni postupak na stečajnim dužnikom </w:t>
      </w:r>
      <w:r w:rsidR="00183934">
        <w:t xml:space="preserve">INTERIJER – BRAČ d.d. – u stečaju, OIB: </w:t>
      </w:r>
      <w:r w:rsidR="00183934" w:rsidRPr="00EC6346">
        <w:t>53468816431</w:t>
      </w:r>
      <w:r w:rsidR="00183934">
        <w:rPr>
          <w:rFonts w:cs="Arial" w:hAnsi="Arial" w:ascii="Arial"/>
          <w:color w:val="003366"/>
          <w:sz w:val="18"/>
          <w:szCs w:val="18"/>
        </w:rPr>
        <w:t xml:space="preserve">, </w:t>
      </w:r>
      <w:r w:rsidR="00183934">
        <w:t>Selca</w:t>
      </w:r>
      <w:r w:rsidRPr="004B6E09">
        <w:t xml:space="preserve">. </w:t>
      </w:r>
    </w:p>
    <w:p w:rsidRDefault="00B51E25" w:rsidP="00B51E25" w:rsidR="00B51E25">
      <w:pPr>
        <w:jc w:val="both"/>
      </w:pPr>
    </w:p>
    <w:p w:rsidRDefault="00B51E25" w:rsidP="00B51E25" w:rsidR="00B51E25">
      <w:pPr>
        <w:ind w:firstLine="540"/>
        <w:jc w:val="both"/>
      </w:pPr>
      <w:r w:rsidRPr="004B6E09">
        <w:t xml:space="preserve">Istim rješenjem za stečajnog upravitelja imenovan je </w:t>
      </w:r>
      <w:r w:rsidR="00183934">
        <w:t xml:space="preserve">Berislav Bušelić, Mravince, A. Starčevića 21, OIB: </w:t>
      </w:r>
      <w:r w:rsidR="00183934" w:rsidRPr="00A22009">
        <w:t>93274685765</w:t>
      </w:r>
      <w:r w:rsidRPr="004B6E09">
        <w:t>.</w:t>
      </w:r>
      <w:r>
        <w:t xml:space="preserve"> </w:t>
      </w:r>
    </w:p>
    <w:p w:rsidRDefault="00FB3601" w:rsidP="00FB3601" w:rsidR="00FB3601" w:rsidRPr="005D5302">
      <w:pPr>
        <w:ind w:firstLine="708"/>
        <w:jc w:val="both"/>
      </w:pPr>
    </w:p>
    <w:p w:rsidRDefault="004976F1" w:rsidP="004976F1" w:rsidR="004976F1" w:rsidRPr="004976F1">
      <w:pPr>
        <w:ind w:firstLine="708"/>
        <w:jc w:val="both"/>
      </w:pPr>
      <w:r w:rsidRPr="004976F1">
        <w:t>Temeljem čl. 247. Stečajnog zakona (</w:t>
      </w:r>
      <w:r w:rsidR="00252424">
        <w:t>"Narodne novine" broj</w:t>
      </w:r>
      <w:r w:rsidRPr="004976F1">
        <w:t xml:space="preserve"> 71/15, 104/17, dalje u tekstu: SZ) nekretnina na kojoj postoji razlučno pravo prodaje se u stečajnom postupku uz odgovarajuću primjenu pravila ovršnog postupka o ovrsi na nekretninama. Sukladno čl. 92. Ovršnog zakona (</w:t>
      </w:r>
      <w:r w:rsidR="00252424">
        <w:t>"Narodne novine" broj</w:t>
      </w:r>
      <w:r w:rsidRPr="004976F1">
        <w:t xml:space="preserve"> 57/96, 29/99, 42/00, 173/03, 194/03, 151/04, 88/05, 121/05, 67/08, 139/10, 77/11, 125/11,</w:t>
      </w:r>
      <w:r w:rsidRPr="004976F1">
        <w:rPr>
          <w:b/>
          <w:bCs/>
        </w:rPr>
        <w:t xml:space="preserve"> </w:t>
      </w:r>
      <w:r w:rsidRPr="004976F1">
        <w:rPr>
          <w:bCs/>
        </w:rPr>
        <w:t>70/12,</w:t>
      </w:r>
      <w:r w:rsidRPr="004976F1">
        <w:rPr>
          <w:b/>
          <w:bCs/>
        </w:rPr>
        <w:t xml:space="preserve"> </w:t>
      </w:r>
      <w:r w:rsidRPr="004976F1">
        <w:t xml:space="preserve">dalje u tekstu: OZ) vrijednost nekretnine određuje sud po slobodnoj ocjeni na temelju obrazloženog nalaza i mišljenja ovlaštenog sudskog vještaka ili procjenitelja izrađenog primjenom posebnog propisa iz oblasti prostornog </w:t>
      </w:r>
      <w:r w:rsidRPr="004976F1">
        <w:lastRenderedPageBreak/>
        <w:t xml:space="preserve">uređenja o načinu procjene vrijednosti nekretnina, prikupljanja podataka i njihovoj evaluaciji, te metodama procjene. </w:t>
      </w:r>
    </w:p>
    <w:p w:rsidRDefault="004976F1" w:rsidP="004976F1" w:rsidR="004976F1" w:rsidRPr="004976F1">
      <w:pPr>
        <w:ind w:firstLine="708"/>
        <w:jc w:val="both"/>
      </w:pPr>
    </w:p>
    <w:p w:rsidRDefault="004976F1" w:rsidP="004976F1" w:rsidR="004976F1" w:rsidRPr="004976F1">
      <w:pPr>
        <w:ind w:firstLine="708"/>
        <w:jc w:val="both"/>
      </w:pPr>
      <w:r w:rsidRPr="004976F1">
        <w:t xml:space="preserve">Zbog navedenog, na temelju spomenutih propisa, odlučeno je kao u izreci. </w:t>
      </w:r>
    </w:p>
    <w:p w:rsidRDefault="00FB3601" w:rsidP="00FB3601" w:rsidR="00FB3601" w:rsidRPr="005D5302">
      <w:pPr>
        <w:jc w:val="center"/>
        <w:rPr>
          <w:b/>
        </w:rPr>
      </w:pPr>
    </w:p>
    <w:p w:rsidRDefault="0094497E" w:rsidP="00AD2388" w:rsidR="0094497E">
      <w:pPr>
        <w:jc w:val="center"/>
      </w:pPr>
    </w:p>
    <w:p w:rsidRDefault="00AD2388" w:rsidP="00AD2388" w:rsidR="00AD2388">
      <w:pPr>
        <w:jc w:val="center"/>
      </w:pPr>
      <w:r>
        <w:t xml:space="preserve">U Splitu </w:t>
      </w:r>
      <w:r w:rsidR="00947302">
        <w:t>14. svibnja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1E45B4" w:rsidR="00AD2388">
        <w:trPr>
          <w:trHeight w:val="488"/>
        </w:trPr>
        <w:tc>
          <w:tcPr>
            <w:tcW w:type="dxa" w:w="4227"/>
          </w:tcPr>
          <w:p w:rsidRDefault="00AD2388" w:rsidP="001E45B4" w:rsidR="00AD2388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  <w:p w:rsidRDefault="0094497E" w:rsidP="001E45B4" w:rsidR="0094497E" w:rsidRPr="001A4844">
            <w:pPr>
              <w:jc w:val="center"/>
              <w:rPr>
                <w:bCs/>
                <w:sz w:val="24"/>
              </w:rPr>
            </w:pPr>
          </w:p>
        </w:tc>
      </w:tr>
      <w:tr w:rsidTr="001E45B4" w:rsidR="00AD2388">
        <w:trPr>
          <w:trHeight w:val="241"/>
        </w:trPr>
        <w:tc>
          <w:tcPr>
            <w:tcW w:type="dxa" w:w="4227"/>
          </w:tcPr>
          <w:p w:rsidRDefault="00AD2388" w:rsidP="001E45B4" w:rsidR="00AD2388">
            <w:pPr>
              <w:jc w:val="center"/>
              <w:rPr>
                <w:bCs/>
                <w:sz w:val="24"/>
              </w:rPr>
            </w:pPr>
          </w:p>
          <w:p w:rsidRDefault="00101866" w:rsidP="001E45B4" w:rsidR="00AD238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101866" w:rsidP="0071700F" w:rsidR="0010186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101866" w:rsidP="00101866" w:rsidR="00AD2388" w:rsidRPr="0010186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94497E" w:rsidP="001E45B4" w:rsidR="0094497E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AD2388" w:rsidP="00FB3601" w:rsidR="00FB3601" w:rsidRPr="00AD2388">
      <w:pPr>
        <w:jc w:val="both"/>
      </w:pPr>
      <w:r w:rsidRPr="00AD2388">
        <w:t>Pouka o pravnom lijeku</w:t>
      </w:r>
      <w:r w:rsidR="00252424">
        <w:t>:</w:t>
      </w:r>
    </w:p>
    <w:p w:rsidRDefault="00FB3601" w:rsidP="00FB3601" w:rsidR="00FB3601" w:rsidRPr="005D5302">
      <w:pPr>
        <w:jc w:val="both"/>
      </w:pPr>
      <w:r w:rsidRPr="005D5302">
        <w:t xml:space="preserve">Protiv točke I. ovog rješenja dopušteno je izjaviti žalbu, koja se podnosi Visokom trgovačkom sudu Republike Hrvatske putem ovog suda u roku od 8 dana od primitka rješenja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D5302">
          <w:t>11. st</w:t>
        </w:r>
      </w:smartTag>
      <w:r w:rsidRPr="005D5302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D5302">
          <w:t>4. OZ</w:t>
        </w:r>
      </w:smartTag>
      <w:r w:rsidRPr="005D5302">
        <w:t>).</w:t>
      </w:r>
    </w:p>
    <w:p w:rsidRDefault="00FB3601" w:rsidP="00FB3601" w:rsidR="00FB3601" w:rsidRPr="005D5302">
      <w:pPr>
        <w:jc w:val="both"/>
        <w:rPr>
          <w:b/>
        </w:rPr>
      </w:pPr>
    </w:p>
    <w:p w:rsidRDefault="00AD2388" w:rsidP="00101866" w:rsidR="00853B3E" w:rsidRPr="005D5302">
      <w:pPr>
        <w:pStyle w:val="Odlomakpopisa"/>
        <w:tabs>
          <w:tab w:pos="142" w:val="left"/>
        </w:tabs>
        <w:ind w:left="0"/>
        <w:jc w:val="both"/>
      </w:pPr>
      <w:r>
        <w:t xml:space="preserve"> </w:t>
      </w:r>
    </w:p>
    <w:sectPr w:rsidSect="00947302" w:rsidR="00853B3E" w:rsidRPr="005D530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388" w:rsidR="00126A40">
      <w:r>
        <w:separator/>
      </w:r>
    </w:p>
  </w:endnote>
  <w:endnote w:id="0" w:type="continuationSeparator">
    <w:p w:rsidRDefault="00AD2388" w:rsidR="00126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388" w:rsidR="00126A40">
      <w:r>
        <w:separator/>
      </w:r>
    </w:p>
  </w:footnote>
  <w:footnote w:id="0" w:type="continuationSeparator">
    <w:p w:rsidRDefault="00AD2388" w:rsidR="00126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866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 w:rsidRPr="00AD2388">
    <w:pPr>
      <w:pStyle w:val="Zaglavlje"/>
      <w:framePr w:y="1" w:xAlign="center" w:vAnchor="text" w:hAnchor="margin" w:wrap="around"/>
      <w:rPr>
        <w:rStyle w:val="Brojstranice"/>
      </w:rPr>
    </w:pPr>
    <w:r w:rsidRPr="00AD2388">
      <w:rPr>
        <w:rStyle w:val="Brojstranice"/>
      </w:rPr>
      <w:fldChar w:fldCharType="begin"/>
    </w:r>
    <w:r w:rsidRPr="00AD2388">
      <w:rPr>
        <w:rStyle w:val="Brojstranice"/>
      </w:rPr>
      <w:instrText xml:space="preserve">PAGE  </w:instrText>
    </w:r>
    <w:r w:rsidRPr="00AD2388">
      <w:rPr>
        <w:rStyle w:val="Brojstranice"/>
      </w:rPr>
      <w:fldChar w:fldCharType="separate"/>
    </w:r>
    <w:r w:rsidR="00101866">
      <w:rPr>
        <w:rStyle w:val="Brojstranice"/>
        <w:noProof/>
      </w:rPr>
      <w:t>2</w:t>
    </w:r>
    <w:r w:rsidRPr="00AD2388">
      <w:rPr>
        <w:rStyle w:val="Brojstranice"/>
      </w:rPr>
      <w:fldChar w:fldCharType="end"/>
    </w:r>
  </w:p>
  <w:p w:rsidRDefault="00B51E25" w:rsidP="00B51E25" w:rsidR="00B51E25" w:rsidRPr="005D5302">
    <w:pPr>
      <w:jc w:val="right"/>
    </w:pPr>
    <w:r w:rsidRPr="005D5302">
      <w:t>Poslovni broj: 4. St-</w:t>
    </w:r>
    <w:r w:rsidR="00183934">
      <w:t>54/2004</w:t>
    </w:r>
    <w:r w:rsidR="00947302">
      <w:t>-</w:t>
    </w:r>
    <w:r w:rsidR="0094497E">
      <w:t>20</w:t>
    </w:r>
  </w:p>
  <w:p w:rsidRDefault="00101866" w:rsidP="00B51E25" w:rsidR="00C17618" w:rsidRPr="00AD2388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601"/>
    <w:rsid w:val="00066650"/>
    <w:rsid w:val="00085E7C"/>
    <w:rsid w:val="000B4D96"/>
    <w:rsid w:val="000D5416"/>
    <w:rsid w:val="000E28EB"/>
    <w:rsid w:val="000E6D83"/>
    <w:rsid w:val="00101866"/>
    <w:rsid w:val="00126A40"/>
    <w:rsid w:val="00183934"/>
    <w:rsid w:val="0024181F"/>
    <w:rsid w:val="00250ACD"/>
    <w:rsid w:val="00252424"/>
    <w:rsid w:val="002B0DDF"/>
    <w:rsid w:val="002C285B"/>
    <w:rsid w:val="002F3315"/>
    <w:rsid w:val="003C2F22"/>
    <w:rsid w:val="003E102A"/>
    <w:rsid w:val="003E5FAB"/>
    <w:rsid w:val="003F288F"/>
    <w:rsid w:val="00417EA6"/>
    <w:rsid w:val="004976F1"/>
    <w:rsid w:val="005534F1"/>
    <w:rsid w:val="005D5302"/>
    <w:rsid w:val="0071519E"/>
    <w:rsid w:val="007F7A84"/>
    <w:rsid w:val="00814EDB"/>
    <w:rsid w:val="00815142"/>
    <w:rsid w:val="00853B3E"/>
    <w:rsid w:val="00861F53"/>
    <w:rsid w:val="008C2F08"/>
    <w:rsid w:val="0094497E"/>
    <w:rsid w:val="00947302"/>
    <w:rsid w:val="00981D37"/>
    <w:rsid w:val="009C5D97"/>
    <w:rsid w:val="00A51DE9"/>
    <w:rsid w:val="00AD2388"/>
    <w:rsid w:val="00B51E25"/>
    <w:rsid w:val="00B7506F"/>
    <w:rsid w:val="00BE2169"/>
    <w:rsid w:val="00D778AF"/>
    <w:rsid w:val="00D8632A"/>
    <w:rsid w:val="00DA6AB4"/>
    <w:rsid w:val="00DD0D50"/>
    <w:rsid w:val="00DE584D"/>
    <w:rsid w:val="00E44136"/>
    <w:rsid w:val="00EB6A52"/>
    <w:rsid w:val="00F2599E"/>
    <w:rsid w:val="00FB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true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8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866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866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866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0186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1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8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866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866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866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0186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St-54/2004</izvorni_sadrzaj>
    <derivirana_varijabla naziv="DomainObject.Predmet.OznakaBroj_1">St-54/2004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INTERIJER-BRAČ, d.d. za zanatstvo, građevinarstvo i trgovinu, u stečaju</izvorni_sadrzaj>
    <derivirana_varijabla naziv="DomainObject.Predmet.ProtustrankaFormated_1">  INTERIJER-BRAČ, d.d. za zanatstvo, građevinarstvo i trgovinu, u stečaju</derivirana_varijabla>
  </DomainObject.Predmet.ProtustrankaFormated>
  <DomainObject.Predmet.ProtustrankaFormatedOIB>
    <izvorni_sadrzaj>  INTERIJER-BRAČ, d.d. za zanatstvo, građevinarstvo i trgovinu, u stečaju, OIB 53468816431</izvorni_sadrzaj>
    <derivirana_varijabla naziv="DomainObject.Predmet.ProtustrankaFormatedOIB_1">  INTERIJER-BRAČ, d.d. za zanatstvo, građevinarstvo i trgovinu, u stečaju, OIB 53468816431</derivirana_varijabla>
  </DomainObject.Predmet.ProtustrankaFormatedOIB>
  <DomainObject.Predmet.ProtustrankaFormatedWithAdress>
    <izvorni_sadrzaj> INTERIJER-BRAČ, d.d. za zanatstvo, građevinarstvo i trgovinu, u stečaju, Selca, 21425 Selca</izvorni_sadrzaj>
    <derivirana_varijabla naziv="DomainObject.Predmet.ProtustrankaFormatedWithAdress_1"> INTERIJER-BRAČ, d.d. za zanatstvo, građevinarstvo i trgovinu, u stečaju, Selca, 21425 Selca</derivirana_varijabla>
  </DomainObject.Predmet.ProtustrankaFormatedWithAdress>
  <DomainObject.Predmet.ProtustrankaFormatedWithAdressOIB>
    <izvorni_sadrzaj> INTERIJER-BRAČ, d.d. za zanatstvo, građevinarstvo i trgovinu, u stečaju, OIB 53468816431, Selca, 21425 Selca</izvorni_sadrzaj>
    <derivirana_varijabla naziv="DomainObject.Predmet.ProtustrankaFormatedWithAdressOIB_1"> INTERIJER-BRAČ, d.d. za zanatstvo, građevinarstvo i trgovinu, u stečaju, OIB 53468816431, Selca, 21425 Selca</derivirana_varijabla>
  </DomainObject.Predmet.ProtustrankaFormatedWithAdressOIB>
  <DomainObject.Predmet.ProtustrankaWithAdress>
    <izvorni_sadrzaj>INTERIJER-BRAČ, d.d. za zanatstvo, građevinarstvo i trgovinu, u stečaju Selca, 21425 Selca</izvorni_sadrzaj>
    <derivirana_varijabla naziv="DomainObject.Predmet.ProtustrankaWithAdress_1">INTERIJER-BRAČ, d.d. za zanatstvo, građevinarstvo i trgovinu, u stečaju Selca, 21425 Selca</derivirana_varijabla>
  </DomainObject.Predmet.ProtustrankaWithAdress>
  <DomainObject.Predmet.ProtustrankaWithAdressOIB>
    <izvorni_sadrzaj>INTERIJER-BRAČ, d.d. za zanatstvo, građevinarstvo i trgovinu, u stečaju, OIB 53468816431, Selca, 21425 Selca</izvorni_sadrzaj>
    <derivirana_varijabla naziv="DomainObject.Predmet.ProtustrankaWithAdressOIB_1">INTERIJER-BRAČ, d.d. za zanatstvo, građevinarstvo i trgovinu, u stečaju, OIB 53468816431, Selca, 21425 Selca</derivirana_varijabla>
  </DomainObject.Predmet.ProtustrankaWithAdressOIB>
  <DomainObject.Predmet.ProtustrankaNazivFormated>
    <izvorni_sadrzaj>INTERIJER-BRAČ, d.d. za zanatstvo, građevinarstvo i trgovinu, u stečaju</izvorni_sadrzaj>
    <derivirana_varijabla naziv="DomainObject.Predmet.ProtustrankaNazivFormated_1">INTERIJER-BRAČ, d.d. za zanatstvo, građevinarstvo i trgovinu, u stečaju</derivirana_varijabla>
  </DomainObject.Predmet.ProtustrankaNazivFormated>
  <DomainObject.Predmet.ProtustrankaNazivFormatedOIB>
    <izvorni_sadrzaj>INTERIJER-BRAČ, d.d. za zanatstvo, građevinarstvo i trgovinu, u stečaju, OIB 53468816431</izvorni_sadrzaj>
    <derivirana_varijabla naziv="DomainObject.Predmet.ProtustrankaNazivFormatedOIB_1">INTERIJER-BRAČ, d.d. za zanatstvo, građevinarstvo i trgovinu, u stečaju, OIB 53468816431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</izvorni_sadrzaj>
    <derivirana_varijabla naziv="DomainObject.Predmet.StrankaFormated_1">  REPUBLIKA HRVATSKA, MINISTARSTVO FINANCIJA, POREZNA UPRAVA</derivirana_varijabla>
  </DomainObject.Predmet.StrankaFormated>
  <DomainObject.Predmet.StrankaFormatedOIB>
    <izvorni_sadrzaj>  REPUBLIKA HRVATSKA, MINISTARSTVO FINANCIJA, POREZNA UPRAVA, OIB 18683136487</izvorni_sadrzaj>
    <derivirana_varijabla naziv="DomainObject.Predmet.StrankaFormatedOIB_1">  REPUBLIKA HRVATSKA, MINISTARSTVO FINANCIJA, POREZNA UPRAVA, OIB 18683136487</derivirana_varijabla>
  </DomainObject.Predmet.StrankaFormatedOIB>
  <DomainObject.Predmet.StrankaFormatedWithAdress>
    <izvorni_sadrzaj> REPUBLIKA HRVATSKA, MINISTARSTVO FINANCIJA, POREZNA UPRAVA</izvorni_sadrzaj>
    <derivirana_varijabla naziv="DomainObject.Predmet.StrankaFormatedWithAdress_1"> REPUBLIKA HRVATSKA, MINISTARSTVO FINANCIJA, POREZNA UPRAVA</derivirana_varijabla>
  </DomainObject.Predmet.StrankaFormatedWithAdress>
  <DomainObject.Predmet.StrankaFormatedWithAdressOIB>
    <izvorni_sadrzaj> REPUBLIKA HRVATSKA, MINISTARSTVO FINANCIJA, POREZNA UPRAVA, OIB 18683136487</izvorni_sadrzaj>
    <derivirana_varijabla naziv="DomainObject.Predmet.StrankaFormatedWithAdressOIB_1"> REPUBLIKA HRVATSKA, MINISTARSTVO FINANCIJA, POREZNA UPRAVA, OIB 18683136487</derivirana_varijabla>
  </DomainObject.Predmet.StrankaFormatedWithAdressOIB>
  <DomainObject.Predmet.StrankaWithAdress>
    <izvorni_sadrzaj>REPUBLIKA HRVATSKA, MINISTARSTVO FINANCIJA, POREZNA UPRAVA </izvorni_sadrzaj>
    <derivirana_varijabla naziv="DomainObject.Predmet.StrankaWithAdress_1">REPUBLIKA HRVATSKA, MINISTARSTVO FINANCIJA, POREZNA UPRAVA </derivirana_varijabla>
  </DomainObject.Predmet.StrankaWithAdress>
  <DomainObject.Predmet.StrankaWithAdressOIB>
    <izvorni_sadrzaj>REPUBLIKA HRVATSKA, MINISTARSTVO FINANCIJA, POREZNA UPRAVA, OIB 18683136487</izvorni_sadrzaj>
    <derivirana_varijabla naziv="DomainObject.Predmet.StrankaWithAdressOIB_1">REPUBLIKA HRVATSKA, MINISTARSTVO FINANCIJA, POREZNA UPRAVA, OIB 18683136487</derivirana_varijabla>
  </DomainObject.Predmet.StrankaWithAdressOIB>
  <DomainObject.Predmet.StrankaNazivFormated>
    <izvorni_sadrzaj>REPUBLIKA HRVATSKA, MINISTARSTVO FINANCIJA, POREZNA UPRAVA</izvorni_sadrzaj>
    <derivirana_varijabla naziv="DomainObject.Predmet.StrankaNazivFormated_1">REPUBLIKA HRVATSKA, MINISTARSTVO FINANCIJA, POREZNA UPRAVA</derivirana_varijabla>
  </DomainObject.Predmet.StrankaNazivFormated>
  <DomainObject.Predmet.StrankaNazivFormatedOIB>
    <izvorni_sadrzaj>REPUBLIKA HRVATSKA, MINISTARSTVO FINANCIJA, POREZNA UPRAVA, OIB 18683136487</izvorni_sadrzaj>
    <derivirana_varijabla naziv="DomainObject.Predmet.StrankaNazivFormatedOIB_1">REPUBLIKA HRVATSKA,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HRVATSKA, MINISTARSTVO FINANCIJA, POREZNA UPRAVA</item>
    </izvorni_sadrzaj>
    <derivirana_varijabla naziv="DomainObject.Predmet.StrankaListFormated_1">
      <item>REPUBLIKA HRVATSKA, MINISTARSTVO FINANCIJA, POREZNA UPRAVA</item>
    </derivirana_varijabla>
  </DomainObject.Predmet.StrankaListFormated>
  <DomainObject.Predmet.StrankaListFormatedOIB>
    <izvorni_sadrzaj>
      <item>REPUBLIKA HRVATSKA, MINISTARSTVO FINANCIJA, POREZNA UPRAVA, OIB 18683136487</item>
    </izvorni_sadrzaj>
    <derivirana_varijabla naziv="DomainObject.Predmet.StrankaListFormatedOIB_1">
      <item>REPUBLIKA HRVATSKA, MINISTARSTVO FINANCIJA, POREZNA UPRAVA, OIB 18683136487</item>
    </derivirana_varijabla>
  </DomainObject.Predmet.StrankaListFormatedOIB>
  <DomainObject.Predmet.StrankaListFormatedWithAdress>
    <izvorni_sadrzaj>
      <item>REPUBLIKA HRVATSKA, MINISTARSTVO FINANCIJA, POREZNA UPRAVA</item>
    </izvorni_sadrzaj>
    <derivirana_varijabla naziv="DomainObject.Predmet.StrankaListFormatedWithAdress_1">
      <item>REPUBLIKA HRVATSKA, MINISTARSTVO FINANCIJA, POREZNA UPRAVA</item>
    </derivirana_varijabla>
  </DomainObject.Predmet.StrankaListFormatedWithAdress>
  <DomainObject.Predmet.StrankaListFormatedWithAdressOIB>
    <izvorni_sadrzaj>
      <item>REPUBLIKA HRVATSKA, MINISTARSTVO FINANCIJA, POREZNA UPRAVA, OIB 18683136487</item>
    </izvorni_sadrzaj>
    <derivirana_varijabla naziv="DomainObject.Predmet.StrankaListFormatedWithAdressOIB_1">
      <item>REPUBLIKA HRVATSKA, MINISTARSTVO FINANCIJA, POREZNA UPRAVA, OIB 18683136487</item>
    </derivirana_varijabla>
  </DomainObject.Predmet.StrankaListFormatedWithAdressOIB>
  <DomainObject.Predmet.StrankaListNazivFormated>
    <izvorni_sadrzaj>
      <item>REPUBLIKA HRVATSKA, MINISTARSTVO FINANCIJA, POREZNA UPRAVA</item>
    </izvorni_sadrzaj>
    <derivirana_varijabla naziv="DomainObject.Predmet.StrankaListNazivFormated_1">
      <item>REPUBLIKA HRVATSKA, MINISTARSTVO FINANCIJA, POREZNA UPRAVA</item>
    </derivirana_varijabla>
  </DomainObject.Predmet.StrankaListNazivFormated>
  <DomainObject.Predmet.StrankaListNazivFormatedOIB>
    <izvorni_sadrzaj>
      <item>REPUBLIKA HRVATSKA, MINISTARSTVO FINANCIJA, POREZNA UPRAVA, OIB 18683136487</item>
    </izvorni_sadrzaj>
    <derivirana_varijabla naziv="DomainObject.Predmet.StrankaListNazivFormatedOIB_1">
      <item>REPUBLIKA HRVATSKA, MINISTARSTVO FINANCIJA, POREZNA UPRAVA, OIB 18683136487</item>
    </derivirana_varijabla>
  </DomainObject.Predmet.StrankaListNazivFormatedOIB>
  <DomainObject.Predmet.ProtuStrankaListFormated>
    <izvorni_sadrzaj>
      <item>INTERIJER-BRAČ, d.d. za zanatstvo, građevinarstvo i trgovinu, u stečaju</item>
    </izvorni_sadrzaj>
    <derivirana_varijabla naziv="DomainObject.Predmet.ProtuStrankaListFormated_1">
      <item>INTERIJER-BRAČ, d.d. za zanatstvo, građevinarstvo i trgovinu, u stečaju</item>
    </derivirana_varijabla>
  </DomainObject.Predmet.ProtuStrankaListFormated>
  <DomainObject.Predmet.ProtuStrankaListFormatedOIB>
    <izvorni_sadrzaj>
      <item>INTERIJER-BRAČ, d.d. za zanatstvo, građevinarstvo i trgovinu, u stečaju, OIB 53468816431</item>
    </izvorni_sadrzaj>
    <derivirana_varijabla naziv="DomainObject.Predmet.ProtuStrankaListFormatedOIB_1">
      <item>INTERIJER-BRAČ, d.d. za zanatstvo, građevinarstvo i trgovinu, u stečaju, OIB 53468816431</item>
    </derivirana_varijabla>
  </DomainObject.Predmet.ProtuStrankaListFormatedOIB>
  <DomainObject.Predmet.ProtuStrankaListFormatedWithAdress>
    <izvorni_sadrzaj>
      <item>INTERIJER-BRAČ, d.d. za zanatstvo, građevinarstvo i trgovinu, u stečaju, Selca, 21425 Selca</item>
    </izvorni_sadrzaj>
    <derivirana_varijabla naziv="DomainObject.Predmet.ProtuStrankaListFormatedWithAdress_1">
      <item>INTERIJER-BRAČ, d.d. za zanatstvo, građevinarstvo i trgovinu, u stečaju, Selca, 21425 Selca</item>
    </derivirana_varijabla>
  </DomainObject.Predmet.ProtuStrankaListFormatedWithAdress>
  <DomainObject.Predmet.ProtuStrankaListFormatedWithAdressOIB>
    <izvorni_sadrzaj>
      <item>INTERIJER-BRAČ, d.d. za zanatstvo, građevinarstvo i trgovinu, u stečaju, OIB 53468816431, Selca, 21425 Selca</item>
    </izvorni_sadrzaj>
    <derivirana_varijabla naziv="DomainObject.Predmet.ProtuStrankaListFormatedWithAdressOIB_1">
      <item>INTERIJER-BRAČ, d.d. za zanatstvo, građevinarstvo i trgovinu, u stečaju, OIB 53468816431, Selca, 21425 Selca</item>
    </derivirana_varijabla>
  </DomainObject.Predmet.ProtuStrankaListFormatedWithAdressOIB>
  <DomainObject.Predmet.ProtuStrankaListNazivFormated>
    <izvorni_sadrzaj>
      <item>INTERIJER-BRAČ, d.d. za zanatstvo, građevinarstvo i trgovinu, u stečaju</item>
    </izvorni_sadrzaj>
    <derivirana_varijabla naziv="DomainObject.Predmet.ProtuStrankaListNazivFormated_1">
      <item>INTERIJER-BRAČ, d.d. za zanatstvo, građevinarstvo i trgovinu, u stečaju</item>
    </derivirana_varijabla>
  </DomainObject.Predmet.ProtuStrankaListNazivFormated>
  <DomainObject.Predmet.ProtuStrankaListNazivFormatedOIB>
    <izvorni_sadrzaj>
      <item>INTERIJER-BRAČ, d.d. za zanatstvo, građevinarstvo i trgovinu, u stečaju, OIB 53468816431</item>
    </izvorni_sadrzaj>
    <derivirana_varijabla naziv="DomainObject.Predmet.ProtuStrankaListNazivFormatedOIB_1">
      <item>INTERIJER-BRAČ, d.d. za zanatstvo, građevinarstvo i trgovinu, u stečaju, OIB 53468816431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</izvorni_sadrzaj>
    <derivirana_varijabla naziv="DomainObject.Predmet.StrankaIDrugi_1">REPUBLIKA HRVATSKA, MINISTARSTVO FINANCIJA, POREZNA UPRAVA</derivirana_varijabla>
  </DomainObject.Predmet.StrankaIDrugi>
  <DomainObject.Predmet.ProtustrankaIDrugi>
    <izvorni_sadrzaj>INTERIJER-BRAČ, d.d. za zanatstvo, građevinarstvo i trgovinu, u stečaju</izvorni_sadrzaj>
    <derivirana_varijabla naziv="DomainObject.Predmet.ProtustrankaIDrugi_1">INTERIJER-BRAČ, d.d. za zanatstvo, građevinarstvo i trgovinu, u stečaju</derivirana_varijabla>
  </DomainObject.Predmet.ProtustrankaIDrugi>
  <DomainObject.Predmet.StrankaIDrugiAdressOIB>
    <izvorni_sadrzaj>REPUBLIKA HRVATSKA, MINISTARSTVO FINANCIJA, POREZNA UPRAVA, OIB 18683136487</izvorni_sadrzaj>
    <derivirana_varijabla naziv="DomainObject.Predmet.StrankaIDrugiAdressOIB_1">REPUBLIKA HRVATSKA, MINISTARSTVO FINANCIJA, POREZNA UPRAVA, OIB 18683136487</derivirana_varijabla>
  </DomainObject.Predmet.StrankaIDrugiAdressOIB>
  <DomainObject.Predmet.ProtustrankaIDrugiAdressOIB>
    <izvorni_sadrzaj>INTERIJER-BRAČ, d.d. za zanatstvo, građevinarstvo i trgovinu, u stečaju, OIB 53468816431, Selca, 21425 Selca</izvorni_sadrzaj>
    <derivirana_varijabla naziv="DomainObject.Predmet.ProtustrankaIDrugiAdressOIB_1">INTERIJER-BRAČ, d.d. za zanatstvo, građevinarstvo i trgovinu, u stečaju, OIB 53468816431, Selca,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</item>
      <item>INTERIJER-BRAČ, d.d. za zanatstvo, građevinarstvo i trgovinu, u stečaju</item>
    </izvorni_sadrzaj>
    <derivirana_varijabla naziv="DomainObject.Predmet.SudioniciListNaziv_1">
      <item>REPUBLIKA HRVATSKA, MINISTARSTVO FINANCIJA, POREZNA UPRAVA</item>
      <item>INTERIJER-BRAČ, d.d. za zanatstvo, građevinarstvo i trgovinu, u stečaju</item>
    </derivirana_varijabla>
  </DomainObject.Predmet.SudioniciListNaziv>
  <DomainObject.Predmet.SudioniciListAdressOIB>
    <izvorni_sadrzaj>
      <item>REPUBLIKA HRVATSKA, MINISTARSTVO FINANCIJA, POREZNA UPRAVA, OIB 18683136487</item>
      <item>INTERIJER-BRAČ, d.d. za zanatstvo, građevinarstvo i trgovinu, u stečaju, OIB 53468816431, Selca,21425 Selca</item>
    </izvorni_sadrzaj>
    <derivirana_varijabla naziv="DomainObject.Predmet.SudioniciListAdressOIB_1">
      <item>REPUBLIKA HRVATSKA, MINISTARSTVO FINANCIJA, POREZNA UPRAVA, OIB 18683136487</item>
      <item>INTERIJER-BRAČ, d.d. za zanatstvo, građevinarstvo i trgovinu, u stečaju, OIB 53468816431, Selca,21425 Selca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53468816431</item>
    </izvorni_sadrzaj>
    <derivirana_varijabla naziv="DomainObject.Predmet.SudioniciListNazivOIB_1">
      <item>, OIB 18683136487</item>
      <item>, OIB 53468816431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872D1-4B95-4EC4-80E6-D01AA5A8C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2363</properties:Characters>
  <properties:Lines>70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2018-01-23T08:25:00Z</dcterms:created>
  <dc:creator>Katarina Mikulić</dc:creator>
  <cp:lastModifiedBy>Katarina Mikulić</cp:lastModifiedBy>
  <cp:lastPrinted>2018-05-14T12:29:00Z</cp:lastPrinted>
  <dcterms:modified xmlns:xsi="http://www.w3.org/2001/XMLSchema-instance" xsi:type="dcterms:W3CDTF">2018-05-14T12:30:00Z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vještačenja (RJEŠENJE O ODREĐIVANJU VJEŠTAKA.docx)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