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8f4d" w14:paraId="2838f4d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5454" w:rsidP="00AC5454" w:rsidR="00AC5454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AC5454" w:rsidP="00AC5454" w:rsidR="00AC5454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AC5454" w:rsidP="00AC5454" w:rsidR="00AC5454">
      <w:pPr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Amruševa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AC5454" w:rsidP="00AC5454" w:rsidR="00AC5454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AC5454" w:rsidP="00AC5454" w:rsidR="00AC5454">
      <w:pPr>
        <w:overflowPunct/>
        <w:autoSpaceDE/>
        <w:adjustRightInd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48. St-6352/16</w:t>
      </w:r>
    </w:p>
    <w:p w:rsidRDefault="00AC5454" w:rsidP="00AC5454" w:rsidR="00AC545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E P U B L I K A  H R V A T S K A</w:t>
      </w:r>
    </w:p>
    <w:p w:rsidRDefault="00AC5454" w:rsidP="00AC5454" w:rsidR="00AC545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J E Š E NJ E</w:t>
      </w:r>
    </w:p>
    <w:p w:rsidRDefault="00AC5454" w:rsidP="00AC5454" w:rsidR="00AC5454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AC5454" w:rsidP="00AC5454" w:rsidR="00AC5454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Zagrebu, p</w:t>
      </w:r>
      <w:r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Učilište Existere - ustanova za obrazovanje odraslih, Zagreb, Avenija Većeslava Holjevca 17, OIB: 20292893772, dana 2</w:t>
      </w:r>
      <w:r w:rsidR="00A64931">
        <w:rPr>
          <w:sz w:val="24"/>
          <w:szCs w:val="24"/>
        </w:rPr>
        <w:t>3</w:t>
      </w:r>
      <w:r>
        <w:rPr>
          <w:sz w:val="24"/>
          <w:szCs w:val="24"/>
        </w:rPr>
        <w:t>. ožujka 2018. godine</w:t>
      </w:r>
    </w:p>
    <w:p w:rsidRDefault="00AC5454" w:rsidP="00AC5454" w:rsidR="00AC5454">
      <w:pPr>
        <w:overflowPunct/>
        <w:autoSpaceDE/>
        <w:adjustRightInd/>
        <w:ind w:firstLine="708"/>
        <w:jc w:val="both"/>
        <w:rPr>
          <w:b/>
          <w:sz w:val="24"/>
          <w:szCs w:val="24"/>
        </w:rPr>
      </w:pPr>
    </w:p>
    <w:p w:rsidRDefault="001865C7" w:rsidR="001865C7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</w:t>
      </w:r>
      <w:r w:rsidR="007465EC">
        <w:rPr>
          <w:sz w:val="24"/>
          <w:szCs w:val="24"/>
        </w:rPr>
        <w:t xml:space="preserve"> 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A64931">
        <w:rPr>
          <w:sz w:val="24"/>
          <w:szCs w:val="24"/>
        </w:rPr>
        <w:t>utvrđenim tražbinama</w:t>
      </w:r>
      <w:r w:rsidR="006E05D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A64931">
        <w:rPr>
          <w:sz w:val="24"/>
          <w:szCs w:val="24"/>
        </w:rPr>
        <w:t>23. ožujka</w:t>
      </w:r>
      <w:r w:rsidR="00A93387">
        <w:rPr>
          <w:sz w:val="24"/>
          <w:szCs w:val="24"/>
        </w:rPr>
        <w:t xml:space="preserve"> 2018</w:t>
      </w:r>
      <w:r w:rsidR="00864C72">
        <w:rPr>
          <w:sz w:val="24"/>
          <w:szCs w:val="24"/>
        </w:rPr>
        <w:t>.</w:t>
      </w:r>
      <w:r w:rsidR="006E05DC">
        <w:rPr>
          <w:sz w:val="24"/>
          <w:szCs w:val="24"/>
        </w:rPr>
        <w:t xml:space="preserve"> 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 xml:space="preserve">poslovni broj </w:t>
      </w:r>
      <w:r w:rsidR="00A64931">
        <w:rPr>
          <w:sz w:val="24"/>
          <w:szCs w:val="24"/>
        </w:rPr>
        <w:t xml:space="preserve"> 48. </w:t>
      </w:r>
      <w:r w:rsidR="00997C66">
        <w:rPr>
          <w:sz w:val="24"/>
          <w:szCs w:val="24"/>
        </w:rPr>
        <w:t>St-</w:t>
      </w:r>
      <w:r w:rsidR="00A64931">
        <w:rPr>
          <w:sz w:val="24"/>
          <w:szCs w:val="24"/>
        </w:rPr>
        <w:t>6352/16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</w:t>
      </w:r>
      <w:r w:rsidR="00A64931">
        <w:rPr>
          <w:sz w:val="24"/>
          <w:szCs w:val="24"/>
        </w:rPr>
        <w:t>u glavi rješenja</w:t>
      </w:r>
      <w:r w:rsidR="00AD72EC">
        <w:rPr>
          <w:sz w:val="24"/>
          <w:szCs w:val="24"/>
        </w:rPr>
        <w:t>,</w:t>
      </w:r>
      <w:r w:rsidR="00393233">
        <w:rPr>
          <w:sz w:val="24"/>
          <w:szCs w:val="24"/>
        </w:rPr>
        <w:t xml:space="preserve"> </w:t>
      </w:r>
      <w:r w:rsidR="00A45DDB">
        <w:rPr>
          <w:sz w:val="24"/>
          <w:szCs w:val="24"/>
        </w:rPr>
        <w:t>datum</w:t>
      </w:r>
      <w:r w:rsidR="00393233">
        <w:rPr>
          <w:sz w:val="24"/>
          <w:szCs w:val="24"/>
        </w:rPr>
        <w:t xml:space="preserve"> u nadnevku:</w:t>
      </w:r>
      <w:r w:rsidR="0085066E">
        <w:rPr>
          <w:sz w:val="24"/>
          <w:szCs w:val="24"/>
        </w:rPr>
        <w:t xml:space="preserve"> </w:t>
      </w:r>
      <w:r w:rsidR="005A74A8">
        <w:rPr>
          <w:sz w:val="24"/>
          <w:szCs w:val="24"/>
        </w:rPr>
        <w:t>"</w:t>
      </w:r>
      <w:r w:rsidR="00B4225C">
        <w:rPr>
          <w:sz w:val="24"/>
          <w:szCs w:val="24"/>
        </w:rPr>
        <w:t>22</w:t>
      </w:r>
      <w:r w:rsidR="00A45DDB">
        <w:rPr>
          <w:sz w:val="24"/>
          <w:szCs w:val="24"/>
        </w:rPr>
        <w:t>.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, </w:t>
      </w:r>
      <w:r w:rsidR="00393233">
        <w:rPr>
          <w:sz w:val="24"/>
          <w:szCs w:val="24"/>
        </w:rPr>
        <w:t xml:space="preserve">zamjenjuje </w:t>
      </w:r>
      <w:r w:rsidR="00A45DDB">
        <w:rPr>
          <w:sz w:val="24"/>
          <w:szCs w:val="24"/>
        </w:rPr>
        <w:t>datumom</w:t>
      </w:r>
      <w:r w:rsidR="00393233">
        <w:rPr>
          <w:sz w:val="24"/>
          <w:szCs w:val="24"/>
        </w:rPr>
        <w:t xml:space="preserve"> u nadnevku:</w:t>
      </w:r>
      <w:r w:rsidR="0085066E">
        <w:rPr>
          <w:sz w:val="24"/>
          <w:szCs w:val="24"/>
        </w:rPr>
        <w:t>"</w:t>
      </w:r>
      <w:r w:rsidR="00B4225C">
        <w:rPr>
          <w:sz w:val="24"/>
          <w:szCs w:val="24"/>
        </w:rPr>
        <w:t>23</w:t>
      </w:r>
      <w:r w:rsidR="0085066E">
        <w:rPr>
          <w:sz w:val="24"/>
          <w:szCs w:val="24"/>
        </w:rPr>
        <w:t xml:space="preserve">". </w:t>
      </w:r>
    </w:p>
    <w:p w:rsidRDefault="00A45DDB" w:rsidP="001865C7" w:rsidR="00A45DDB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B4225C">
        <w:rPr>
          <w:sz w:val="24"/>
          <w:szCs w:val="24"/>
        </w:rPr>
        <w:t xml:space="preserve">utvrđenim tražbinama  od 23. ožujka 2018. </w:t>
      </w:r>
      <w:r w:rsidR="00864C72">
        <w:rPr>
          <w:sz w:val="24"/>
          <w:szCs w:val="24"/>
        </w:rPr>
        <w:t xml:space="preserve"> poslovni broj St-</w:t>
      </w:r>
      <w:r w:rsidR="00B4225C">
        <w:rPr>
          <w:sz w:val="24"/>
          <w:szCs w:val="24"/>
        </w:rPr>
        <w:t>48. St-6352/16</w:t>
      </w:r>
      <w:r w:rsidR="00D332FE">
        <w:rPr>
          <w:sz w:val="24"/>
          <w:szCs w:val="24"/>
        </w:rPr>
        <w:t xml:space="preserve">došlo je do greške u </w:t>
      </w:r>
      <w:r w:rsidR="002A3D6F">
        <w:rPr>
          <w:sz w:val="24"/>
          <w:szCs w:val="24"/>
        </w:rPr>
        <w:t xml:space="preserve">oznaci </w:t>
      </w:r>
      <w:r w:rsidR="00864C72">
        <w:rPr>
          <w:sz w:val="24"/>
          <w:szCs w:val="24"/>
        </w:rPr>
        <w:t>datuma</w:t>
      </w:r>
      <w:r w:rsidR="002A3D6F">
        <w:rPr>
          <w:sz w:val="24"/>
          <w:szCs w:val="24"/>
        </w:rPr>
        <w:t xml:space="preserve"> u nadnevku</w:t>
      </w:r>
      <w:r w:rsidR="00AD72EC">
        <w:rPr>
          <w:sz w:val="24"/>
          <w:szCs w:val="24"/>
        </w:rPr>
        <w:t xml:space="preserve">, te </w:t>
      </w:r>
      <w:r w:rsidR="00864C72">
        <w:rPr>
          <w:sz w:val="24"/>
          <w:szCs w:val="24"/>
        </w:rPr>
        <w:t>datum</w:t>
      </w:r>
      <w:r w:rsidR="00AD72EC">
        <w:rPr>
          <w:sz w:val="24"/>
          <w:szCs w:val="24"/>
        </w:rPr>
        <w:t xml:space="preserve"> </w:t>
      </w:r>
      <w:r w:rsidR="00864C72">
        <w:rPr>
          <w:sz w:val="24"/>
          <w:szCs w:val="24"/>
        </w:rPr>
        <w:t xml:space="preserve"> ispravno treba glasiti: </w:t>
      </w:r>
      <w:r w:rsidR="00B4225C">
        <w:rPr>
          <w:sz w:val="24"/>
          <w:szCs w:val="24"/>
        </w:rPr>
        <w:t>23. ožujka 2018.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</w:t>
      </w:r>
      <w:r w:rsidR="00950FEB" w:rsidRPr="00950FEB">
        <w:rPr>
          <w:sz w:val="24"/>
          <w:szCs w:val="24"/>
        </w:rPr>
        <w:t xml:space="preserve"> </w:t>
      </w:r>
      <w:r w:rsidR="00B4225C">
        <w:rPr>
          <w:sz w:val="24"/>
          <w:szCs w:val="24"/>
        </w:rPr>
        <w:t>utvrđenim tražbinama  od 23. ožujka 2018</w:t>
      </w:r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D63530">
        <w:rPr>
          <w:sz w:val="24"/>
          <w:szCs w:val="24"/>
        </w:rPr>
        <w:t>datum</w:t>
      </w:r>
      <w:r w:rsidR="002A3D6F">
        <w:rPr>
          <w:sz w:val="24"/>
          <w:szCs w:val="24"/>
        </w:rPr>
        <w:t xml:space="preserve"> u nadnevku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A950EC">
        <w:rPr>
          <w:sz w:val="24"/>
          <w:szCs w:val="24"/>
        </w:rPr>
        <w:t>23. ožujka 2018.</w:t>
      </w:r>
      <w:r w:rsidR="00950FEB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A950EC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Vesna Sremac Šoštar </w:t>
      </w:r>
      <w:r w:rsidR="00BD793A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793A" w:rsidP="001E5C11" w:rsidR="00A950EC">
      <w:pPr>
        <w:jc w:val="both"/>
      </w:pPr>
      <w:r>
        <w:tab/>
      </w:r>
    </w:p>
    <w:p w:rsidRDefault="00BD793A" w:rsidP="00BD793A" w:rsidR="00BD793A">
      <w:pPr>
        <w:ind w:firstLine="720" w:left="2880"/>
        <w:jc w:val="both"/>
      </w:pPr>
      <w:r>
        <w:t>Za točnost otpravka, ovlašteni službenik:</w:t>
      </w:r>
    </w:p>
    <w:p w:rsidRDefault="00BD793A" w:rsidP="00422EE0" w:rsidR="00BD793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63530" w:rsidP="00D63530" w:rsidR="00D63530">
      <w:pPr>
        <w:ind w:left="360"/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612" w:rsidR="00A66612">
      <w:r>
        <w:separator/>
      </w:r>
    </w:p>
  </w:endnote>
  <w:endnote w:id="0" w:type="continuationSeparator">
    <w:p w:rsidRDefault="00A66612" w:rsidR="00A6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612" w:rsidR="00A66612">
      <w:r>
        <w:separator/>
      </w:r>
    </w:p>
  </w:footnote>
  <w:footnote w:id="0" w:type="continuationSeparator">
    <w:p w:rsidRDefault="00A66612" w:rsidR="00A6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BD793A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A950EC" w:rsidP="00297CE8" w:rsidR="006A1388" w:rsidRPr="00EC747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6352/16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64C72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5DDB"/>
    <w:rsid w:val="00A47246"/>
    <w:rsid w:val="00A514A6"/>
    <w:rsid w:val="00A517B0"/>
    <w:rsid w:val="00A551D4"/>
    <w:rsid w:val="00A57683"/>
    <w:rsid w:val="00A64931"/>
    <w:rsid w:val="00A65771"/>
    <w:rsid w:val="00A66612"/>
    <w:rsid w:val="00A80B2D"/>
    <w:rsid w:val="00A82A2B"/>
    <w:rsid w:val="00A82CB9"/>
    <w:rsid w:val="00A852CD"/>
    <w:rsid w:val="00A90D59"/>
    <w:rsid w:val="00A93387"/>
    <w:rsid w:val="00A950EC"/>
    <w:rsid w:val="00A9722F"/>
    <w:rsid w:val="00AA7634"/>
    <w:rsid w:val="00AB028B"/>
    <w:rsid w:val="00AB051F"/>
    <w:rsid w:val="00AB333E"/>
    <w:rsid w:val="00AB44DB"/>
    <w:rsid w:val="00AC1D39"/>
    <w:rsid w:val="00AC5454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25C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D793A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6F3E"/>
    <w:rsid w:val="00D57875"/>
    <w:rsid w:val="00D63530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4A5F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9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93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9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9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7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9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93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9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9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3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6352</izvorni_sadrzaj>
    <derivirana_varijabla naziv="DomainObject.Predmet.Broj_1">6352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St-6352/2016</izvorni_sadrzaj>
    <derivirana_varijabla naziv="DomainObject.Predmet.OznakaBroj_1">St-6352/2016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Existere - ustanova za obrazovanje odraslih zastupanog po punomoćniku IVA DRAGIŠIĆ</izvorni_sadrzaj>
    <derivirana_varijabla naziv="DomainObject.Predmet.ProtustrankaFormated_1">  Učilište Existere - ustanova za obrazovanje odraslih zastupanog po punomoćniku IVA DRAGIŠIĆ</derivirana_varijabla>
  </DomainObject.Predmet.ProtustrankaFormated>
  <DomainObject.Predmet.ProtustrankaFormatedOIB>
    <izvorni_sadrzaj>  Učilište Existere - ustanova za obrazovanje odraslih, OIB 20292893772 zastupanog po punomoćniku IVA DRAGIŠIĆ</izvorni_sadrzaj>
    <derivirana_varijabla naziv="DomainObject.Predmet.ProtustrankaFormatedOIB_1">  Učilište Existere - ustanova za obrazovanje odraslih, OIB 20292893772 zastupanog po punomoćniku IVA DRAGIŠIĆ</derivirana_varijabla>
  </DomainObject.Predmet.ProtustrankaFormatedOIB>
  <DomainObject.Predmet.ProtustrankaFormatedWithAdress>
    <izvorni_sadrzaj> Učilište Existere - ustanova za obrazovanje odraslih, Avenija Većeslava Holjevca 17, 10000 Zagreb zastupanog po punomoćniku IVA DRAGIŠIĆ</izvorni_sadrzaj>
    <derivirana_varijabla naziv="DomainObject.Predmet.ProtustrankaFormatedWithAdress_1"> Učilište Existere - ustanova za obrazovanje odraslih, Avenija Većeslava Holjevca 17, 10000 Zagreb zastupanog po punomoćniku IVA DRAGIŠIĆ</derivirana_varijabla>
  </DomainObject.Predmet.ProtustrankaFormatedWithAdress>
  <DomainObject.Predmet.ProtustrankaFormatedWithAdressOIB>
    <izvorni_sadrzaj> Učilište Existere - ustanova za obrazovanje odraslih, OIB 20292893772, Avenija Većeslava Holjevca 17, 10000 Zagreb zastupanog po punomoćniku IVA DRAGIŠIĆ</izvorni_sadrzaj>
    <derivirana_varijabla naziv="DomainObject.Predmet.ProtustrankaFormatedWithAdressOIB_1"> Učilište Existere - ustanova za obrazovanje odraslih, OIB 20292893772, Avenija Većeslava Holjevca 17, 10000 Zagreb zastupanog po punomoćniku IVA DRAGIŠIĆ</derivirana_varijabla>
  </DomainObject.Predmet.ProtustrankaFormatedWithAdressOIB>
  <DomainObject.Predmet.ProtustrankaWithAdress>
    <izvorni_sadrzaj>Učilište Existere - ustanova za obrazovanje odraslih Avenija Većeslava Holjevca 17, 10000 Zagreb</izvorni_sadrzaj>
    <derivirana_varijabla naziv="DomainObject.Predmet.ProtustrankaWithAdress_1">Učilište Existere - ustanova za obrazovanje odraslih Avenija Većeslava Holjevca 17, 10000 Zagreb</derivirana_varijabla>
  </DomainObject.Predmet.ProtustrankaWithAdress>
  <DomainObject.Predmet.ProtustrankaWithAdressOIB>
    <izvorni_sadrzaj>Učilište Existere - ustanova za obrazovanje odraslih, OIB 20292893772, Avenija Većeslava Holjevca 17, 10000 Zagreb</izvorni_sadrzaj>
    <derivirana_varijabla naziv="DomainObject.Predmet.ProtustrankaWithAdressOIB_1">Učilište Existere - ustanova za obrazovanje odraslih, OIB 20292893772, Avenija Većeslava Holjevca 17, 10000 Zagreb</derivirana_varijabla>
  </DomainObject.Predmet.ProtustrankaWithAdressOIB>
  <DomainObject.Predmet.ProtustrankaNazivFormated>
    <izvorni_sadrzaj>Učilište Existere - ustanova za obrazovanje odraslih</izvorni_sadrzaj>
    <derivirana_varijabla naziv="DomainObject.Predmet.ProtustrankaNazivFormated_1">Učilište Existere - ustanova za obrazovanje odraslih</derivirana_varijabla>
  </DomainObject.Predmet.ProtustrankaNazivFormated>
  <DomainObject.Predmet.ProtustrankaNazivFormatedOIB>
    <izvorni_sadrzaj>Učilište Existere - ustanova za obrazovanje odraslih, OIB 20292893772</izvorni_sadrzaj>
    <derivirana_varijabla naziv="DomainObject.Predmet.ProtustrankaNazivFormatedOIB_1">Učilište Existere - ustanova za obrazovanje odraslih, OIB 20292893772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Existere - ustanova za obrazovanje odraslih zastupanog po punomoćniku IVA DRAGIŠIĆ</item>
    </izvorni_sadrzaj>
    <derivirana_varijabla naziv="DomainObject.Predmet.ProtuStrankaListFormated_1">
      <item>Učilište Existere - ustanova za obrazovanje odraslih zastupanog po punomoćniku IVA DRAGIŠIĆ</item>
    </derivirana_varijabla>
  </DomainObject.Predmet.ProtuStrankaListFormated>
  <DomainObject.Predmet.ProtuStrankaListFormatedOIB>
    <izvorni_sadrzaj>
      <item>Učilište Existere - ustanova za obrazovanje odraslih, OIB 20292893772 zastupanog po punomoćniku IVA DRAGIŠIĆ</item>
    </izvorni_sadrzaj>
    <derivirana_varijabla naziv="DomainObject.Predmet.ProtuStrankaListFormatedOIB_1">
      <item>Učilište Existere - ustanova za obrazovanje odraslih, OIB 20292893772 zastupanog po punomoćniku IVA DRAGIŠIĆ</item>
    </derivirana_varijabla>
  </DomainObject.Predmet.ProtuStrankaListFormatedOIB>
  <DomainObject.Predmet.ProtuStrankaListFormatedWithAdress>
    <izvorni_sadrzaj>
      <item>Učilište Existere - ustanova za obrazovanje odraslih, Avenija Većeslava Holjevca 17, 10000 Zagreb zastupanog po punomoćniku IVA DRAGIŠIĆ</item>
    </izvorni_sadrzaj>
    <derivirana_varijabla naziv="DomainObject.Predmet.ProtuStrankaListFormatedWithAdress_1">
      <item>Učilište Existere - ustanova za obrazovanje odraslih, Avenija Većeslava Holjevca 17, 10000 Zagreb zastupanog po punomoćniku IVA DRAGIŠIĆ</item>
    </derivirana_varijabla>
  </DomainObject.Predmet.ProtuStrankaListFormatedWithAdress>
  <DomainObject.Predmet.ProtuStrankaListFormatedWithAdressOIB>
    <izvorni_sadrzaj>
      <item>Učilište Existere - ustanova za obrazovanje odraslih, OIB 20292893772, Avenija Većeslava Holjevca 17, 10000 Zagreb zastupanog po punomoćniku IVA DRAGIŠIĆ</item>
    </izvorni_sadrzaj>
    <derivirana_varijabla naziv="DomainObject.Predmet.ProtuStrankaListFormatedWithAdressOIB_1">
      <item>Učilište Existere - ustanova za obrazovanje odraslih, OIB 20292893772, Avenija Većeslava Holjevca 17, 10000 Zagreb zastupanog po punomoćniku IVA DRAGIŠIĆ</item>
    </derivirana_varijabla>
  </DomainObject.Predmet.ProtuStrankaListFormatedWithAdressOIB>
  <DomainObject.Predmet.ProtuStrankaListNazivFormated>
    <izvorni_sadrzaj>
      <item>Učilište Existere - ustanova za obrazovanje odraslih</item>
    </izvorni_sadrzaj>
    <derivirana_varijabla naziv="DomainObject.Predmet.ProtuStrankaListNazivFormated_1">
      <item>Učilište Existere - ustanova za obrazovanje odraslih</item>
    </derivirana_varijabla>
  </DomainObject.Predmet.ProtuStrankaListNazivFormated>
  <DomainObject.Predmet.ProtuStrankaListNazivFormatedOIB>
    <izvorni_sadrzaj>
      <item>Učilište Existere - ustanova za obrazovanje odraslih, OIB 20292893772</item>
    </izvorni_sadrzaj>
    <derivirana_varijabla naziv="DomainObject.Predmet.ProtuStrankaListNazivFormatedOIB_1">
      <item>Učilište Existere - ustanova za obrazovanje odraslih, OIB 20292893772</item>
    </derivirana_varijabla>
  </DomainObject.Predmet.ProtuStrankaListNazivFormatedOIB>
  <DomainObject.Predmet.OstaliListFormated>
    <izvorni_sadrzaj>
      <item>IVA DRAGIŠIĆ punomoćnik sudionika u postupku Učilište Existere - ustanova za obrazovanje odraslih</item>
    </izvorni_sadrzaj>
    <derivirana_varijabla naziv="DomainObject.Predmet.OstaliListFormated_1">
      <item>IVA DRAGIŠIĆ punomoćnik sudionika u postupku Učilište Existere - ustanova za obrazovanje odraslih</item>
    </derivirana_varijabla>
  </DomainObject.Predmet.OstaliListFormated>
  <DomainObject.Predmet.OstaliListFormatedOIB>
    <izvorni_sadrzaj>
      <item>IVA DRAGIŠIĆ, OIB 76195486520 punomoćnik sudionika u postupku Učilište Existere - ustanova za obrazovanje odraslih</item>
    </izvorni_sadrzaj>
    <derivirana_varijabla naziv="DomainObject.Predmet.OstaliListFormatedOIB_1">
      <item>IVA DRAGIŠIĆ, OIB 76195486520 punomoćnik sudionika u postupku Učilište Existere - ustanova za obrazovanje odraslih</item>
    </derivirana_varijabla>
  </DomainObject.Predmet.OstaliListFormatedOIB>
  <DomainObject.Predmet.OstaliListFormatedWithAdress>
    <izvorni_sadrzaj>
      <item>IVA DRAGIŠIĆ, Srebrnjak 138, 10000 Zagreb punomoćnik sudionika u postupku Učilište Existere - ustanova za obrazovanje odraslih</item>
    </izvorni_sadrzaj>
    <derivirana_varijabla naziv="DomainObject.Predmet.OstaliListFormatedWithAdress_1">
      <item>IVA DRAGIŠIĆ, Srebrnjak 138, 10000 Zagreb punomoćnik sudionika u postupku Učilište Existere - ustanova za obrazovanje odraslih</item>
    </derivirana_varijabla>
  </DomainObject.Predmet.OstaliListFormatedWithAdress>
  <DomainObject.Predmet.OstaliListFormatedWithAdressOIB>
    <izvorni_sadrzaj>
      <item>IVA DRAGIŠIĆ, OIB 76195486520, Srebrnjak 138, 10000 Zagreb punomoćnik sudionika u postupku Učilište Existere - ustanova za obrazovanje odraslih</item>
    </izvorni_sadrzaj>
    <derivirana_varijabla naziv="DomainObject.Predmet.OstaliListFormatedWithAdressOIB_1">
      <item>IVA DRAGIŠIĆ, OIB 76195486520, Srebrnjak 138, 10000 Zagreb punomoćnik sudionika u postupku Učilište Existere - ustanova za obrazovanje odraslih</item>
    </derivirana_varijabla>
  </DomainObject.Predmet.OstaliListFormatedWithAdressOIB>
  <DomainObject.Predmet.OstaliListNazivFormated>
    <izvorni_sadrzaj>
      <item>IVA DRAGIŠIĆ</item>
    </izvorni_sadrzaj>
    <derivirana_varijabla naziv="DomainObject.Predmet.OstaliListNazivFormated_1">
      <item>IVA DRAGIŠIĆ</item>
    </derivirana_varijabla>
  </DomainObject.Predmet.OstaliListNazivFormated>
  <DomainObject.Predmet.OstaliListNazivFormatedOIB>
    <izvorni_sadrzaj>
      <item>IVA DRAGIŠIĆ, OIB 76195486520</item>
    </izvorni_sadrzaj>
    <derivirana_varijabla naziv="DomainObject.Predmet.OstaliListNazivFormatedOIB_1">
      <item>IVA DRAGIŠIĆ, OIB 76195486520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Existere - ustanova za obrazovanje odraslih</izvorni_sadrzaj>
    <derivirana_varijabla naziv="DomainObject.Predmet.ProtustrankaIDrugi_1">Učilište Existere - ustanova za obrazovanje odraslih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Učilište Existere - ustanova za obrazovanje odraslih, OIB 20292893772, Avenija Većeslava Holjevca 17, 10000 Zagreb</izvorni_sadrzaj>
    <derivirana_varijabla naziv="DomainObject.Predmet.ProtustrankaIDrugiAdressOIB_1">Učilište Existere - ustanova za obrazovanje odraslih, OIB 20292893772, Avenija Većeslava Holjevca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Existere - ustanova za obrazovanje odraslih</item>
      <item>IVA DRAGIŠIĆ</item>
    </izvorni_sadrzaj>
    <derivirana_varijabla naziv="DomainObject.Predmet.SudioniciListNaziv_1">
      <item>FINA Regionalni centar Zagreb</item>
      <item>Učilište Existere - ustanova za obrazovanje odraslih</item>
      <item>IVA DRAGIŠIĆ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izvorni_sadrzaj>
    <derivirana_varijabla naziv="DomainObject.Predmet.SudioniciListAdressOIB_1">
      <item>FINA Regionalni centar Zagreb, OIB 85821130368, Trg svibanjskih žrtava 1995. br. 1,10000 Zagreb</item>
      <item>Učilište Existere - ustanova za obrazovanje odraslih, OIB 20292893772, Avenija Većeslava Holjevca 17,10000 Zagreb</item>
      <item>IVA DRAGIŠIĆ, OIB 76195486520, Srebrnjak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20292893772</item>
      <item>, OIB 76195486520</item>
    </izvorni_sadrzaj>
    <derivirana_varijabla naziv="DomainObject.Predmet.SudioniciListNazivOIB_1">
      <item>, OIB 85821130368</item>
      <item>, OIB 20292893772</item>
      <item>, OIB 76195486520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17474-5ACD-49BD-BAB1-55AB8D077C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308</properties:Words>
  <properties:Characters>1596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2018-03-23T10:46:00Z</dcterms:created>
  <dc:creator>Ante</dc:creator>
  <cp:lastModifiedBy>Valentina Delač</cp:lastModifiedBy>
  <cp:lastPrinted>2018-03-23T11:00:00Z</cp:lastPrinted>
  <dcterms:modified xmlns:xsi="http://www.w3.org/2001/XMLSchema-instance" xsi:type="dcterms:W3CDTF">2018-03-23T11:00:00Z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(EXISTERE- ispravak nadnevka.docx)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