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94e2" w14:paraId="99e94e2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851A3E">
        <w:rPr>
          <w:rFonts w:hAnsi="Times New Roman" w:ascii="Times New Roman"/>
        </w:rPr>
        <w:t>4150/16-</w:t>
      </w:r>
      <w:r w:rsidR="00767C37">
        <w:rPr>
          <w:rFonts w:hAnsi="Times New Roman" w:ascii="Times New Roman"/>
        </w:rPr>
        <w:t>44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</w:t>
      </w:r>
      <w:r w:rsidR="005B411D">
        <w:rPr>
          <w:rFonts w:hAnsi="Times New Roman" w:ascii="Times New Roman"/>
          <w:szCs w:val="24"/>
        </w:rPr>
        <w:t xml:space="preserve">u Karlovcu, po sucu </w:t>
      </w:r>
      <w:r w:rsidRPr="005E3F6B">
        <w:rPr>
          <w:rFonts w:hAnsi="Times New Roman" w:ascii="Times New Roman"/>
          <w:szCs w:val="24"/>
        </w:rPr>
        <w:t xml:space="preserve">Vesni Fundurulić Perišin kao stečajnom sucu postupajući po prijedlogu Financijske agencije, u stečajnom postupku nad dužnikom </w:t>
      </w:r>
      <w:r w:rsidR="00851A3E" w:rsidRPr="00851A3E">
        <w:rPr>
          <w:rFonts w:hAnsi="Times New Roman" w:ascii="Times New Roman"/>
          <w:szCs w:val="24"/>
        </w:rPr>
        <w:t xml:space="preserve">DED VILMA d.o.o., Zagreb, Ilica 302, OIB: 06838218097, </w:t>
      </w:r>
      <w:r w:rsidR="00767C37">
        <w:rPr>
          <w:rFonts w:hAnsi="Times New Roman" w:ascii="Times New Roman"/>
          <w:szCs w:val="24"/>
        </w:rPr>
        <w:t>10. rujna</w:t>
      </w:r>
      <w:r w:rsidR="00851A3E" w:rsidRPr="00851A3E">
        <w:rPr>
          <w:rFonts w:hAnsi="Times New Roman" w:ascii="Times New Roman"/>
          <w:szCs w:val="24"/>
        </w:rPr>
        <w:t xml:space="preserve"> 2018.,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851A3E" w:rsidRPr="00851A3E">
        <w:rPr>
          <w:rFonts w:hAnsi="Times New Roman" w:ascii="Times New Roman"/>
          <w:szCs w:val="24"/>
        </w:rPr>
        <w:t xml:space="preserve">DED VILMA d.o.o., Zagreb, Ilica 302, OIB: 06838218097, </w:t>
      </w:r>
      <w:r w:rsidRPr="0003281D">
        <w:rPr>
          <w:rFonts w:hAnsi="Times New Roman" w:ascii="Times New Roman"/>
          <w:szCs w:val="24"/>
        </w:rPr>
        <w:t xml:space="preserve">za </w:t>
      </w:r>
      <w:r w:rsidR="00767C37">
        <w:rPr>
          <w:rFonts w:hAnsi="Times New Roman" w:ascii="Times New Roman"/>
          <w:b/>
          <w:szCs w:val="24"/>
        </w:rPr>
        <w:t>18. prosinca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5B411D">
        <w:rPr>
          <w:rFonts w:hAnsi="Times New Roman" w:ascii="Times New Roman"/>
          <w:b/>
          <w:szCs w:val="24"/>
        </w:rPr>
        <w:t>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767C37">
        <w:rPr>
          <w:rFonts w:hAnsi="Times New Roman" w:ascii="Times New Roman"/>
          <w:b/>
          <w:szCs w:val="24"/>
        </w:rPr>
        <w:t>9,20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8D4DD5" w:rsidRPr="008D4DD5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166A59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8D4DD5">
        <w:rPr>
          <w:rFonts w:hAnsi="Times New Roman" w:ascii="Times New Roman"/>
          <w:szCs w:val="24"/>
        </w:rPr>
        <w:t>10. rujna</w:t>
      </w:r>
      <w:r w:rsidR="00851A3E">
        <w:rPr>
          <w:rFonts w:hAnsi="Times New Roman" w:ascii="Times New Roman"/>
          <w:szCs w:val="24"/>
        </w:rPr>
        <w:t xml:space="preserve"> </w:t>
      </w:r>
      <w:r w:rsidR="00532E82">
        <w:rPr>
          <w:rFonts w:hAnsi="Times New Roman" w:ascii="Times New Roman"/>
          <w:szCs w:val="24"/>
        </w:rPr>
        <w:t>201</w:t>
      </w:r>
      <w:r w:rsidR="005B411D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91702F">
        <w:rPr>
          <w:rFonts w:hAnsi="Times New Roman" w:ascii="Times New Roman"/>
          <w:szCs w:val="24"/>
        </w:rPr>
        <w:t>, v.r.</w:t>
      </w:r>
    </w:p>
    <w:p w:rsidRDefault="0091702F" w:rsidP="007F17A7" w:rsidR="0091702F">
      <w:pPr>
        <w:ind w:firstLine="720"/>
        <w:jc w:val="right"/>
        <w:rPr>
          <w:rFonts w:hAnsi="Times New Roman" w:ascii="Times New Roman"/>
          <w:szCs w:val="24"/>
        </w:rPr>
      </w:pPr>
    </w:p>
    <w:p w:rsidRDefault="0091702F" w:rsidP="007F17A7" w:rsidR="0091702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91702F" w:rsidP="007F17A7" w:rsidR="0091702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91702F" w:rsidP="007F17A7" w:rsidR="0091702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C6D7B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B411D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4594"/>
    <w:rsid w:val="007462B8"/>
    <w:rsid w:val="00753348"/>
    <w:rsid w:val="00766390"/>
    <w:rsid w:val="00767C37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51A3E"/>
    <w:rsid w:val="00863F6D"/>
    <w:rsid w:val="008816DA"/>
    <w:rsid w:val="008935CB"/>
    <w:rsid w:val="008A0DEB"/>
    <w:rsid w:val="008A7916"/>
    <w:rsid w:val="008D0EE5"/>
    <w:rsid w:val="008D4DD5"/>
    <w:rsid w:val="008E0EF7"/>
    <w:rsid w:val="0091702F"/>
    <w:rsid w:val="00931F26"/>
    <w:rsid w:val="009432E4"/>
    <w:rsid w:val="00967C7C"/>
    <w:rsid w:val="00984F05"/>
    <w:rsid w:val="00986117"/>
    <w:rsid w:val="009A259C"/>
    <w:rsid w:val="009C2E2C"/>
    <w:rsid w:val="009C51CC"/>
    <w:rsid w:val="00A55620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17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0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02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0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0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17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0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02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0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0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4150</izvorni_sadrzaj>
    <derivirana_varijabla naziv="DomainObject.Predmet.Broj_1">4150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St-4150/2016</izvorni_sadrzaj>
    <derivirana_varijabla naziv="DomainObject.Predmet.OznakaBroj_1">St-4150/2016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DED VILMA d.o.o. zastupanog po punomoćniku Ded Ljekaj; Vilma Lekaj; Dubravko Čunko</izvorni_sadrzaj>
    <derivirana_varijabla naziv="DomainObject.Predmet.ProtustrankaFormated_1">  DED VILMA d.o.o. zastupanog po punomoćniku Ded Ljekaj; Vilma Lekaj; Dubravko Čunko</derivirana_varijabla>
  </DomainObject.Predmet.ProtustrankaFormated>
  <DomainObject.Predmet.ProtustrankaFormatedOIB>
    <izvorni_sadrzaj>  DED VILMA d.o.o., OIB 06838218097 zastupanog po punomoćniku Ded Ljekaj; Vilma Lekaj; Dubravko Čunko</izvorni_sadrzaj>
    <derivirana_varijabla naziv="DomainObject.Predmet.ProtustrankaFormatedOIB_1">  DED VILMA d.o.o., OIB 06838218097 zastupanog po punomoćniku Ded Ljekaj; Vilma Lekaj; Dubravko Čunko</derivirana_varijabla>
  </DomainObject.Predmet.ProtustrankaFormatedOIB>
  <DomainObject.Predmet.ProtustrankaFormatedWithAdress>
    <izvorni_sadrzaj> DED VILMA d.o.o., Ilica 302, 10000 Zagreb zastupanog po punomoćniku Ded Ljekaj; Vilma Lekaj; Dubravko Čunko</izvorni_sadrzaj>
    <derivirana_varijabla naziv="DomainObject.Predmet.ProtustrankaFormatedWithAdress_1"> DED VILMA d.o.o., Ilica 302, 10000 Zagreb zastupanog po punomoćniku Ded Ljekaj; Vilma Lekaj; Dubravko Čunko</derivirana_varijabla>
  </DomainObject.Predmet.ProtustrankaFormatedWithAdress>
  <DomainObject.Predmet.ProtustrankaFormatedWithAdressOIB>
    <izvorni_sadrzaj> DED VILMA d.o.o., OIB 06838218097, Ilica 302, 10000 Zagreb zastupanog po punomoćniku Ded Ljekaj; Vilma Lekaj; Dubravko Čunko</izvorni_sadrzaj>
    <derivirana_varijabla naziv="DomainObject.Predmet.ProtustrankaFormatedWithAdressOIB_1"> DED VILMA d.o.o., OIB 06838218097, Ilica 302, 10000 Zagreb zastupanog po punomoćniku Ded Ljekaj; Vilma Lekaj; Dubravko Čunko</derivirana_varijabla>
  </DomainObject.Predmet.ProtustrankaFormatedWithAdressOIB>
  <DomainObject.Predmet.ProtustrankaWithAdress>
    <izvorni_sadrzaj>DED VILMA d.o.o. Ilica 302, 10000 Zagreb</izvorni_sadrzaj>
    <derivirana_varijabla naziv="DomainObject.Predmet.ProtustrankaWithAdress_1">DED VILMA d.o.o. Ilica 302, 10000 Zagreb</derivirana_varijabla>
  </DomainObject.Predmet.ProtustrankaWithAdress>
  <DomainObject.Predmet.ProtustrankaWithAdressOIB>
    <izvorni_sadrzaj>DED VILMA d.o.o., OIB 06838218097, Ilica 302, 10000 Zagreb</izvorni_sadrzaj>
    <derivirana_varijabla naziv="DomainObject.Predmet.ProtustrankaWithAdressOIB_1">DED VILMA d.o.o., OIB 06838218097, Ilica 302, 10000 Zagreb</derivirana_varijabla>
  </DomainObject.Predmet.ProtustrankaWithAdressOIB>
  <DomainObject.Predmet.ProtustrankaNazivFormated>
    <izvorni_sadrzaj>DED VILMA d.o.o.</izvorni_sadrzaj>
    <derivirana_varijabla naziv="DomainObject.Predmet.ProtustrankaNazivFormated_1">DED VILMA d.o.o.</derivirana_varijabla>
  </DomainObject.Predmet.ProtustrankaNazivFormated>
  <DomainObject.Predmet.ProtustrankaNazivFormatedOIB>
    <izvorni_sadrzaj>DED VILMA d.o.o., OIB 06838218097</izvorni_sadrzaj>
    <derivirana_varijabla naziv="DomainObject.Predmet.ProtustrankaNazivFormatedOIB_1">DED VILMA d.o.o., OIB 06838218097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Ded Ljekaj</izvorni_sadrzaj>
    <derivirana_varijabla naziv="DomainObject.Predmet.StrankaFormated_1">  FINA Regionalni centar Zagreb; Ded Ljekaj</derivirana_varijabla>
  </DomainObject.Predmet.StrankaFormated>
  <DomainObject.Predmet.StrankaFormatedOIB>
    <izvorni_sadrzaj>  FINA Regionalni centar Zagreb, OIB 85821130368; Ded Ljekaj, OIB 58161620706</izvorni_sadrzaj>
    <derivirana_varijabla naziv="DomainObject.Predmet.StrankaFormatedOIB_1">  FINA Regionalni centar Zagreb, OIB 85821130368; Ded Ljekaj, OIB 58161620706</derivirana_varijabla>
  </DomainObject.Predmet.StrankaFormatedOIB>
  <DomainObject.Predmet.StrankaFormatedWithAdress>
    <izvorni_sadrzaj> FINA Regionalni centar Zagreb, Trg svibanjskih žrtava 1995. 1, 10000 Zagreb; Ded Ljekaj, Ulica Eugena Kumičića 11, 52210 Rovinj</izvorni_sadrzaj>
    <derivirana_varijabla naziv="DomainObject.Predmet.StrankaFormatedWithAdress_1"> FINA Regionalni centar Zagreb, Trg svibanjskih žrtava 1995. 1, 10000 Zagreb; Ded Ljekaj, Ulica Eugena Kumičića 11, 52210 Rovinj</derivirana_varijabla>
  </DomainObject.Predmet.StrankaFormatedWithAdress>
  <DomainObject.Predmet.StrankaFormatedWithAdressOIB>
    <izvorni_sadrzaj> FINA Regionalni centar Zagreb, OIB 85821130368, Trg svibanjskih žrtava 1995. 1, 10000 Zagreb; Ded Ljekaj, OIB 58161620706, Ulica Eugena Kumičića 11, 52210 Rovinj</izvorni_sadrzaj>
    <derivirana_varijabla naziv="DomainObject.Predmet.StrankaFormatedWithAdressOIB_1"> FINA Regionalni centar Zagreb, OIB 85821130368, Trg svibanjskih žrtava 1995. 1, 10000 Zagreb; Ded Ljekaj, OIB 58161620706, Ulica Eugena Kumičića 11, 52210 Rovinj</derivirana_varijabla>
  </DomainObject.Predmet.StrankaFormatedWithAdressOIB>
  <DomainObject.Predmet.StrankaWithAdress>
    <izvorni_sadrzaj>FINA Regionalni centar Zagreb Trg svibanjskih žrtava 1995. 1,10000 Zagreb,Ded Ljekaj Ulica Eugena Kumičića 11,52210 Rovinj</izvorni_sadrzaj>
    <derivirana_varijabla naziv="DomainObject.Predmet.StrankaWithAdress_1">FINA Regionalni centar Zagreb Trg svibanjskih žrtava 1995. 1,10000 Zagreb,Ded Ljekaj Ulica Eugena Kumičića 11,52210 Rovinj</derivirana_varijabla>
  </DomainObject.Predmet.StrankaWithAdress>
  <DomainObject.Predmet.StrankaWithAdressOIB>
    <izvorni_sadrzaj>FINA Regionalni centar Zagreb, OIB 85821130368, Trg svibanjskih žrtava 1995. 1,10000 Zagreb,Ded Ljekaj, OIB 58161620706, Ulica Eugena Kumičića 11,52210 Rovinj</izvorni_sadrzaj>
    <derivirana_varijabla naziv="DomainObject.Predmet.StrankaWithAdressOIB_1">FINA Regionalni centar Zagreb, OIB 85821130368, Trg svibanjskih žrtava 1995. 1,10000 Zagreb,Ded Ljekaj, OIB 58161620706, Ulica Eugena Kumičića 11,52210 Rovinj</derivirana_varijabla>
  </DomainObject.Predmet.StrankaWithAdressOIB>
  <DomainObject.Predmet.StrankaNazivFormated>
    <izvorni_sadrzaj>FINA Regionalni centar Zagreb,Ded Ljekaj</izvorni_sadrzaj>
    <derivirana_varijabla naziv="DomainObject.Predmet.StrankaNazivFormated_1">FINA Regionalni centar Zagreb,Ded Ljekaj</derivirana_varijabla>
  </DomainObject.Predmet.StrankaNazivFormated>
  <DomainObject.Predmet.StrankaNazivFormatedOIB>
    <izvorni_sadrzaj>FINA Regionalni centar Zagreb, OIB 85821130368,Ded Ljekaj, OIB 58161620706</izvorni_sadrzaj>
    <derivirana_varijabla naziv="DomainObject.Predmet.StrankaNazivFormatedOIB_1">FINA Regionalni centar Zagreb, OIB 85821130368,Ded Ljekaj, OIB 58161620706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Ded Ljekaj</item>
    </izvorni_sadrzaj>
    <derivirana_varijabla naziv="DomainObject.Predmet.StrankaListFormated_1">
      <item>FINA Regionalni centar Zagreb</item>
      <item>Ded Ljekaj</item>
    </derivirana_varijabla>
  </DomainObject.Predmet.StrankaListFormated>
  <DomainObject.Predmet.StrankaListFormatedOIB>
    <izvorni_sadrzaj>
      <item>FINA Regionalni centar Zagreb, OIB 85821130368</item>
      <item>Ded Ljekaj, OIB 58161620706</item>
    </izvorni_sadrzaj>
    <derivirana_varijabla naziv="DomainObject.Predmet.StrankaListFormatedOIB_1">
      <item>FINA Regionalni centar Zagreb, OIB 85821130368</item>
      <item>Ded Ljekaj, OIB 58161620706</item>
    </derivirana_varijabla>
  </DomainObject.Predmet.StrankaListFormatedOIB>
  <DomainObject.Predmet.StrankaListFormatedWithAdress>
    <izvorni_sadrzaj>
      <item>FINA Regionalni centar Zagreb, Trg svibanjskih žrtava 1995. 1, 10000 Zagreb</item>
      <item>Ded Ljekaj, Ulica Eugena Kumičića 11, 52210 Rovinj</item>
    </izvorni_sadrzaj>
    <derivirana_varijabla naziv="DomainObject.Predmet.StrankaListFormatedWithAdress_1">
      <item>FINA Regionalni centar Zagreb, Trg svibanjskih žrtava 1995. 1, 10000 Zagreb</item>
      <item>Ded Ljekaj, Ulica Eugena Kumičića 11, 52210 Rovinj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Ded Ljekaj, OIB 58161620706, Ulica Eugena Kumičića 11, 52210 Rovinj</item>
    </izvorni_sadrzaj>
    <derivirana_varijabla naziv="DomainObject.Predmet.StrankaListFormatedWithAdressOIB_1">
      <item>FINA Regionalni centar Zagreb, OIB 85821130368, Trg svibanjskih žrtava 1995. 1, 10000 Zagreb</item>
      <item>Ded Ljekaj, OIB 58161620706, Ulica Eugena Kumičića 11, 52210 Rovinj</item>
    </derivirana_varijabla>
  </DomainObject.Predmet.StrankaListFormatedWithAdressOIB>
  <DomainObject.Predmet.StrankaListNazivFormated>
    <izvorni_sadrzaj>
      <item>FINA Regionalni centar Zagreb</item>
      <item>Ded Ljekaj</item>
    </izvorni_sadrzaj>
    <derivirana_varijabla naziv="DomainObject.Predmet.StrankaListNazivFormated_1">
      <item>FINA Regionalni centar Zagreb</item>
      <item>Ded Ljekaj</item>
    </derivirana_varijabla>
  </DomainObject.Predmet.StrankaListNazivFormated>
  <DomainObject.Predmet.StrankaListNazivFormatedOIB>
    <izvorni_sadrzaj>
      <item>FINA Regionalni centar Zagreb, OIB 85821130368</item>
      <item>Ded Ljekaj, OIB 58161620706</item>
    </izvorni_sadrzaj>
    <derivirana_varijabla naziv="DomainObject.Predmet.StrankaListNazivFormatedOIB_1">
      <item>FINA Regionalni centar Zagreb, OIB 85821130368</item>
      <item>Ded Ljekaj, OIB 58161620706</item>
    </derivirana_varijabla>
  </DomainObject.Predmet.StrankaListNazivFormatedOIB>
  <DomainObject.Predmet.ProtuStrankaListFormated>
    <izvorni_sadrzaj>
      <item>DED VILMA d.o.o. zastupanog po punomoćniku Ded Ljekaj; Vilma Lekaj; Dubravko Čunko</item>
    </izvorni_sadrzaj>
    <derivirana_varijabla naziv="DomainObject.Predmet.ProtuStrankaListFormated_1">
      <item>DED VILMA d.o.o. zastupanog po punomoćniku Ded Ljekaj; Vilma Lekaj; Dubravko Čunko</item>
    </derivirana_varijabla>
  </DomainObject.Predmet.ProtuStrankaListFormated>
  <DomainObject.Predmet.ProtuStrankaListFormatedOIB>
    <izvorni_sadrzaj>
      <item>DED VILMA d.o.o., OIB 06838218097 zastupanog po punomoćniku Ded Ljekaj; Vilma Lekaj; Dubravko Čunko</item>
    </izvorni_sadrzaj>
    <derivirana_varijabla naziv="DomainObject.Predmet.ProtuStrankaListFormatedOIB_1">
      <item>DED VILMA d.o.o., OIB 06838218097 zastupanog po punomoćniku Ded Ljekaj; Vilma Lekaj; Dubravko Čunko</item>
    </derivirana_varijabla>
  </DomainObject.Predmet.ProtuStrankaListFormatedOIB>
  <DomainObject.Predmet.ProtuStrankaListFormatedWithAdress>
    <izvorni_sadrzaj>
      <item>DED VILMA d.o.o., Ilica 302, 10000 Zagreb zastupanog po punomoćniku Ded Ljekaj; Vilma Lekaj; Dubravko Čunko</item>
    </izvorni_sadrzaj>
    <derivirana_varijabla naziv="DomainObject.Predmet.ProtuStrankaListFormatedWithAdress_1">
      <item>DED VILMA d.o.o., Ilica 302, 10000 Zagreb zastupanog po punomoćniku Ded Ljekaj; Vilma Lekaj; Dubravko Čunko</item>
    </derivirana_varijabla>
  </DomainObject.Predmet.ProtuStrankaListFormatedWithAdress>
  <DomainObject.Predmet.ProtuStrankaListFormatedWithAdressOIB>
    <izvorni_sadrzaj>
      <item>DED VILMA d.o.o., OIB 06838218097, Ilica 302, 10000 Zagreb zastupanog po punomoćniku Ded Ljekaj; Vilma Lekaj; Dubravko Čunko</item>
    </izvorni_sadrzaj>
    <derivirana_varijabla naziv="DomainObject.Predmet.ProtuStrankaListFormatedWithAdressOIB_1">
      <item>DED VILMA d.o.o., OIB 06838218097, Ilica 302, 10000 Zagreb zastupanog po punomoćniku Ded Ljekaj; Vilma Lekaj; Dubravko Čunko</item>
    </derivirana_varijabla>
  </DomainObject.Predmet.ProtuStrankaListFormatedWithAdressOIB>
  <DomainObject.Predmet.ProtuStrankaListNazivFormated>
    <izvorni_sadrzaj>
      <item>DED VILMA d.o.o.</item>
    </izvorni_sadrzaj>
    <derivirana_varijabla naziv="DomainObject.Predmet.ProtuStrankaListNazivFormated_1">
      <item>DED VILMA d.o.o.</item>
    </derivirana_varijabla>
  </DomainObject.Predmet.ProtuStrankaListNazivFormated>
  <DomainObject.Predmet.ProtuStrankaListNazivFormatedOIB>
    <izvorni_sadrzaj>
      <item>DED VILMA d.o.o., OIB 06838218097</item>
    </izvorni_sadrzaj>
    <derivirana_varijabla naziv="DomainObject.Predmet.ProtuStrankaListNazivFormatedOIB_1">
      <item>DED VILMA d.o.o., OIB 06838218097</item>
    </derivirana_varijabla>
  </DomainObject.Predmet.ProtuStrankaListNazivFormatedOIB>
  <DomainObject.Predmet.OstaliListFormated>
    <izvorni_sadrzaj>
      <item>Ded Ljekaj punomoćnik sudionika u postupku DED VILMA d.o.o.</item>
      <item>Vilma Lekaj punomoćnica sudionika u postupku DED VILMA d.o.o.</item>
      <item>Dubravko Čunko punomoćnik sudionika u postupku DED VILMA d.o.o.</item>
    </izvorni_sadrzaj>
    <derivirana_varijabla naziv="DomainObject.Predmet.OstaliListFormated_1">
      <item>Ded Ljekaj punomoćnik sudionika u postupku DED VILMA d.o.o.</item>
      <item>Vilma Lekaj punomoćnica sudionika u postupku DED VILMA d.o.o.</item>
      <item>Dubravko Čunko punomoćnik sudionika u postupku DED VILMA d.o.o.</item>
    </derivirana_varijabla>
  </DomainObject.Predmet.OstaliListFormated>
  <DomainObject.Predmet.OstaliListFormatedOIB>
    <izvorni_sadrzaj>
      <item>Ded Ljekaj, OIB 58161620706 punomoćnik sudionika u postupku DED VILMA d.o.o.</item>
      <item>Vilma Lekaj, OIB 46997526912 punomoćnica sudionika u postupku DED VILMA d.o.o.</item>
      <item>Dubravko Čunko, OIB 80866608006 punomoćnik sudionika u postupku DED VILMA d.o.o.</item>
    </izvorni_sadrzaj>
    <derivirana_varijabla naziv="DomainObject.Predmet.OstaliListFormatedOIB_1">
      <item>Ded Ljekaj, OIB 58161620706 punomoćnik sudionika u postupku DED VILMA d.o.o.</item>
      <item>Vilma Lekaj, OIB 46997526912 punomoćnica sudionika u postupku DED VILMA d.o.o.</item>
      <item>Dubravko Čunko, OIB 80866608006 punomoćnik sudionika u postupku DED VILMA d.o.o.</item>
    </derivirana_varijabla>
  </DomainObject.Predmet.OstaliListFormatedOIB>
  <DomainObject.Predmet.OstaliListFormatedWithAdress>
    <izvorni_sadrzaj>
      <item>Ded Ljekaj, E.kumičića 11, 52210 Rovinj punomoćnik sudionika u postupku DED VILMA d.o.o.</item>
      <item>Vilma Lekaj, Bajski Put 66, Subotica punomoćnica sudionika u postupku DED VILMA d.o.o.</item>
      <item>Dubravko Čunko, Vladimira Nazora 3, 47000 Karlovac punomoćnik sudionika u postupku DED VILMA d.o.o.</item>
    </izvorni_sadrzaj>
    <derivirana_varijabla naziv="DomainObject.Predmet.OstaliListFormatedWithAdress_1">
      <item>Ded Ljekaj, E.kumičića 11, 52210 Rovinj punomoćnik sudionika u postupku DED VILMA d.o.o.</item>
      <item>Vilma Lekaj, Bajski Put 66, Subotica punomoćnica sudionika u postupku DED VILMA d.o.o.</item>
      <item>Dubravko Čunko, Vladimira Nazora 3, 47000 Karlovac punomoćnik sudionika u postupku DED VILMA d.o.o.</item>
    </derivirana_varijabla>
  </DomainObject.Predmet.OstaliListFormatedWithAdress>
  <DomainObject.Predmet.OstaliListFormatedWithAdressOIB>
    <izvorni_sadrzaj>
      <item>Ded Ljekaj, OIB 58161620706, E.kumičića 11, 52210 Rovinj punomoćnik sudionika u postupku DED VILMA d.o.o.</item>
      <item>Vilma Lekaj, OIB 46997526912, Bajski Put 66, Subotica punomoćnica sudionika u postupku DED VILMA d.o.o.</item>
      <item>Dubravko Čunko, OIB 80866608006, Vladimira Nazora 3, 47000 Karlovac punomoćnik sudionika u postupku DED VILMA d.o.o.</item>
    </izvorni_sadrzaj>
    <derivirana_varijabla naziv="DomainObject.Predmet.OstaliListFormatedWithAdressOIB_1">
      <item>Ded Ljekaj, OIB 58161620706, E.kumičića 11, 52210 Rovinj punomoćnik sudionika u postupku DED VILMA d.o.o.</item>
      <item>Vilma Lekaj, OIB 46997526912, Bajski Put 66, Subotica punomoćnica sudionika u postupku DED VILMA d.o.o.</item>
      <item>Dubravko Čunko, OIB 80866608006, Vladimira Nazora 3, 47000 Karlovac punomoćnik sudionika u postupku DED VILMA d.o.o.</item>
    </derivirana_varijabla>
  </DomainObject.Predmet.OstaliListFormatedWithAdressOIB>
  <DomainObject.Predmet.OstaliListNazivFormated>
    <izvorni_sadrzaj>
      <item>Ded Ljekaj</item>
      <item>Vilma Lekaj</item>
      <item>Dubravko Čunko</item>
    </izvorni_sadrzaj>
    <derivirana_varijabla naziv="DomainObject.Predmet.OstaliListNazivFormated_1">
      <item>Ded Ljekaj</item>
      <item>Vilma Lekaj</item>
      <item>Dubravko Čunko</item>
    </derivirana_varijabla>
  </DomainObject.Predmet.OstaliListNazivFormated>
  <DomainObject.Predmet.OstaliListNazivFormatedOIB>
    <izvorni_sadrzaj>
      <item>Ded Ljekaj, OIB 58161620706</item>
      <item>Vilma Lekaj, OIB 46997526912</item>
      <item>Dubravko Čunko, OIB 80866608006</item>
    </izvorni_sadrzaj>
    <derivirana_varijabla naziv="DomainObject.Predmet.OstaliListNazivFormatedOIB_1">
      <item>Ded Ljekaj, OIB 58161620706</item>
      <item>Vilma Lekaj, OIB 46997526912</item>
      <item>Dubravko Čunko, OIB 80866608006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DED VILMA d.o.o.</izvorni_sadrzaj>
    <derivirana_varijabla naziv="DomainObject.Predmet.ProtustrankaIDrugi_1">DED VILMA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DED VILMA d.o.o., OIB 06838218097, Ilica 302, 10000 Zagreb</izvorni_sadrzaj>
    <derivirana_varijabla naziv="DomainObject.Predmet.ProtustrankaIDrugiAdressOIB_1">DED VILMA d.o.o., OIB 06838218097, Ilica 302,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 VILMA d.o.o.</item>
      <item>Ded Ljekaj</item>
      <item>Vilma Lekaj</item>
      <item>Dubravko Čunko</item>
      <item>Ded Ljekaj</item>
    </izvorni_sadrzaj>
    <derivirana_varijabla naziv="DomainObject.Predmet.SudioniciListNaziv_1">
      <item>FINA Regionalni centar Zagreb</item>
      <item>DED VILMA d.o.o.</item>
      <item>Ded Ljekaj</item>
      <item>Vilma Lekaj</item>
      <item>Dubravko Čunko</item>
      <item>Ded Ljekaj</item>
    </derivirana_varijabla>
  </DomainObject.Predmet.SudioniciListNaziv>
  <DomainObject.Predmet.SudioniciListAdressOIB>
    <izvorni_sadrzaj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Bajski Put 66,Subotica</item>
      <item>Dubravko Čunko, OIB 80866608006, Vladimira Nazora 3,47000 Karlovac</item>
      <item>Ded Ljekaj, OIB 58161620706, Ulica Eugena Kumičića 11,52210 Rovinj</item>
    </izvorni_sadrzaj>
    <derivirana_varijabla naziv="DomainObject.Predmet.SudioniciListAdressOIB_1"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Bajski Put 66,Subotica</item>
      <item>Dubravko Čunko, OIB 80866608006, Vladimira Nazora 3,47000 Karlovac</item>
      <item>Ded Ljekaj, OIB 58161620706, Ulica Eugena Kumičića 11,52210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06838218097</item>
      <item>, OIB 58161620706</item>
      <item>, OIB 46997526912</item>
      <item>, OIB 80866608006</item>
      <item>, OIB 58161620706</item>
    </izvorni_sadrzaj>
    <derivirana_varijabla naziv="DomainObject.Predmet.SudioniciListNazivOIB_1">
      <item>, OIB 85821130368</item>
      <item>, OIB 06838218097</item>
      <item>, OIB 58161620706</item>
      <item>, OIB 46997526912</item>
      <item>, OIB 80866608006</item>
      <item>, OIB 58161620706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271D1-8293-4951-BD73-237A4AD39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182</properties:Words>
  <properties:Characters>937</properties:Characters>
  <properties:Lines>41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2018-09-10T11:28:00Z</dcterms:created>
  <dc:creator>x</dc:creator>
  <cp:lastModifiedBy>Žana Livaja</cp:lastModifiedBy>
  <cp:lastPrinted>2017-03-27T11:04:00Z</cp:lastPrinted>
  <dcterms:modified xmlns:xsi="http://www.w3.org/2001/XMLSchema-instance" xsi:type="dcterms:W3CDTF">2018-09-10T11:31:00Z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(St-4150-16 -Zaključak--II.docx)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