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8eb1" w14:paraId="1938eb1" w:rsidRDefault="00303E6A" w:rsidP="00303E6A" w:rsidR="00303E6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3E6A" w:rsidP="00303E6A" w:rsidR="00303E6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03E6A" w:rsidP="00303E6A" w:rsidR="00303E6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03E6A" w:rsidP="00303E6A" w:rsidR="00303E6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03E6A" w:rsidP="00303E6A" w:rsidR="00303E6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03E6A" w:rsidP="00303E6A" w:rsidR="00303E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03E6A" w:rsidP="00303E6A" w:rsidR="00303E6A">
      <w:pPr>
        <w:jc w:val="center"/>
        <w:rPr>
          <w:rFonts w:cs="Times New Roman" w:eastAsia="Times New Roman"/>
          <w:szCs w:val="24"/>
        </w:rPr>
      </w:pPr>
    </w:p>
    <w:p w:rsidRDefault="00303E6A" w:rsidP="00303E6A" w:rsidR="00303E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03E6A" w:rsidP="00303E6A" w:rsidR="00303E6A">
      <w:pPr>
        <w:rPr>
          <w:rFonts w:cs="Times New Roman" w:eastAsia="Times New Roman"/>
          <w:szCs w:val="24"/>
        </w:rPr>
      </w:pPr>
    </w:p>
    <w:p w:rsidRDefault="00303E6A" w:rsidP="00303E6A" w:rsidR="00303E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sudskoj savjetnici Mihaeli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RUŽA ISTARSKA d. o. o. Labinci, Labinci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303E6A">
        <w:rPr>
          <w:rFonts w:cs="Times New Roman" w:eastAsia="Times New Roman"/>
        </w:rPr>
        <w:t>77850524297</w:t>
      </w:r>
      <w:r>
        <w:rPr>
          <w:rFonts w:cs="Times New Roman" w:eastAsia="Times New Roman"/>
        </w:rPr>
        <w:t xml:space="preserve">, MBS </w:t>
      </w:r>
      <w:r w:rsidRPr="00303E6A">
        <w:rPr>
          <w:rFonts w:cs="Times New Roman" w:eastAsia="Times New Roman"/>
        </w:rPr>
        <w:t>040288218</w:t>
      </w:r>
      <w:r>
        <w:rPr>
          <w:rFonts w:cs="Times New Roman" w:eastAsia="Times New Roman"/>
          <w:szCs w:val="24"/>
        </w:rPr>
        <w:t xml:space="preserve">, </w:t>
      </w:r>
      <w:r w:rsidR="00B73CB1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siječnja 2017.</w:t>
      </w:r>
    </w:p>
    <w:p w:rsidRDefault="00303E6A" w:rsidP="00303E6A" w:rsidR="00303E6A">
      <w:pPr>
        <w:rPr>
          <w:rFonts w:cs="Times New Roman" w:eastAsia="Times New Roman"/>
          <w:szCs w:val="24"/>
        </w:rPr>
      </w:pPr>
    </w:p>
    <w:p w:rsidRDefault="00303E6A" w:rsidP="00303E6A" w:rsidR="00303E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03E6A" w:rsidP="00303E6A" w:rsidR="00303E6A">
      <w:pPr>
        <w:rPr>
          <w:rFonts w:cs="Times New Roman" w:eastAsia="Times New Roman"/>
          <w:szCs w:val="24"/>
        </w:rPr>
      </w:pPr>
    </w:p>
    <w:p w:rsidRDefault="00303E6A" w:rsidP="00303E6A" w:rsidR="00303E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RUŽA ISTARSKA d. o. o. Labinci, Labinci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303E6A">
        <w:rPr>
          <w:rFonts w:cs="Times New Roman" w:eastAsia="Times New Roman"/>
        </w:rPr>
        <w:t>77850524297</w:t>
      </w:r>
      <w:r>
        <w:rPr>
          <w:rFonts w:cs="Times New Roman" w:eastAsia="Times New Roman"/>
        </w:rPr>
        <w:t xml:space="preserve">, MBS </w:t>
      </w:r>
      <w:r w:rsidRPr="00303E6A">
        <w:rPr>
          <w:rFonts w:cs="Times New Roman" w:eastAsia="Times New Roman"/>
        </w:rPr>
        <w:t>040288218</w:t>
      </w:r>
      <w:r>
        <w:rPr>
          <w:rFonts w:cs="Times New Roman" w:eastAsia="Times New Roman"/>
          <w:szCs w:val="24"/>
        </w:rPr>
        <w:t>.</w:t>
      </w:r>
    </w:p>
    <w:p w:rsidRDefault="00303E6A" w:rsidP="00303E6A" w:rsidR="00303E6A">
      <w:pPr>
        <w:rPr>
          <w:rFonts w:cs="Times New Roman" w:eastAsia="Times New Roman"/>
          <w:szCs w:val="24"/>
        </w:rPr>
      </w:pPr>
    </w:p>
    <w:p w:rsidRDefault="00303E6A" w:rsidP="00303E6A" w:rsidR="00303E6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 iz Zagreba,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OIB 24977406612.</w:t>
      </w:r>
    </w:p>
    <w:p w:rsidRDefault="00303E6A" w:rsidP="00303E6A" w:rsidR="00303E6A">
      <w:pPr>
        <w:rPr>
          <w:rFonts w:cs="Times New Roman" w:eastAsia="Times New Roman"/>
          <w:szCs w:val="24"/>
        </w:rPr>
      </w:pPr>
    </w:p>
    <w:p w:rsidRDefault="00303E6A" w:rsidP="00303E6A" w:rsidR="00303E6A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RUŽA ISTARSKA d. o. o. Labinci, Labinci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303E6A">
        <w:rPr>
          <w:rFonts w:cs="Times New Roman" w:eastAsia="Times New Roman"/>
        </w:rPr>
        <w:t>77850524297</w:t>
      </w:r>
      <w:r>
        <w:rPr>
          <w:rFonts w:cs="Times New Roman" w:eastAsia="Times New Roman"/>
        </w:rPr>
        <w:t xml:space="preserve">, MBS </w:t>
      </w:r>
      <w:r w:rsidRPr="00303E6A">
        <w:rPr>
          <w:rFonts w:cs="Times New Roman" w:eastAsia="Times New Roman"/>
        </w:rPr>
        <w:t>040288218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3333-1091-2016, i da obustavi daljnju pljenidbu do iznosa od 5.000,00 kn.</w:t>
      </w:r>
    </w:p>
    <w:p w:rsidRDefault="00303E6A" w:rsidP="00303E6A" w:rsidR="00303E6A">
      <w:pPr>
        <w:ind w:firstLine="709"/>
        <w:rPr>
          <w:rFonts w:cs="Times New Roman" w:eastAsia="Times New Roman"/>
          <w:szCs w:val="24"/>
        </w:rPr>
      </w:pPr>
    </w:p>
    <w:p w:rsidRDefault="00303E6A" w:rsidP="00303E6A" w:rsidR="00303E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RUŽA ISTARSKA d. o. o. Labinci, Labinci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303E6A">
        <w:rPr>
          <w:rFonts w:cs="Times New Roman" w:eastAsia="Times New Roman"/>
        </w:rPr>
        <w:t>77850524297</w:t>
      </w:r>
      <w:r>
        <w:rPr>
          <w:rFonts w:cs="Times New Roman" w:eastAsia="Times New Roman"/>
        </w:rPr>
        <w:t xml:space="preserve">, MBS </w:t>
      </w:r>
      <w:r w:rsidRPr="00303E6A">
        <w:rPr>
          <w:rFonts w:cs="Times New Roman" w:eastAsia="Times New Roman"/>
        </w:rPr>
        <w:t>040288218</w:t>
      </w:r>
      <w:r>
        <w:rPr>
          <w:rFonts w:cs="Times New Roman" w:eastAsia="Times New Roman"/>
          <w:szCs w:val="24"/>
        </w:rPr>
        <w:t>.</w:t>
      </w:r>
    </w:p>
    <w:p w:rsidRDefault="00303E6A" w:rsidP="00303E6A" w:rsidR="00303E6A">
      <w:pPr>
        <w:ind w:firstLine="709"/>
        <w:rPr>
          <w:rFonts w:cs="Times New Roman" w:eastAsia="Times New Roman"/>
          <w:szCs w:val="24"/>
        </w:rPr>
      </w:pPr>
    </w:p>
    <w:p w:rsidRDefault="00303E6A" w:rsidP="00303E6A" w:rsidR="00303E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RUŽA ISTARSKA d. o. o. Labinci, Labinci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303E6A">
        <w:rPr>
          <w:rFonts w:cs="Times New Roman" w:eastAsia="Times New Roman"/>
        </w:rPr>
        <w:t>77850524297</w:t>
      </w:r>
      <w:r>
        <w:rPr>
          <w:rFonts w:cs="Times New Roman" w:eastAsia="Times New Roman"/>
        </w:rPr>
        <w:t xml:space="preserve">, MBS </w:t>
      </w:r>
      <w:r w:rsidRPr="00303E6A">
        <w:rPr>
          <w:rFonts w:cs="Times New Roman" w:eastAsia="Times New Roman"/>
        </w:rPr>
        <w:t>040288218</w:t>
      </w:r>
      <w:r>
        <w:rPr>
          <w:rFonts w:cs="Times New Roman" w:eastAsia="Times New Roman"/>
          <w:szCs w:val="24"/>
        </w:rPr>
        <w:t>.</w:t>
      </w:r>
    </w:p>
    <w:p w:rsidRDefault="00303E6A" w:rsidP="00303E6A" w:rsidR="00303E6A">
      <w:pPr>
        <w:ind w:firstLine="709"/>
        <w:rPr>
          <w:rFonts w:cs="Times New Roman" w:eastAsia="Times New Roman"/>
          <w:szCs w:val="24"/>
        </w:rPr>
      </w:pPr>
    </w:p>
    <w:p w:rsidRDefault="00303E6A" w:rsidP="00303E6A" w:rsidR="00303E6A">
      <w:pPr>
        <w:rPr>
          <w:rFonts w:cs="Times New Roman" w:eastAsia="Times New Roman"/>
          <w:szCs w:val="24"/>
        </w:rPr>
      </w:pPr>
    </w:p>
    <w:p w:rsidRDefault="00303E6A" w:rsidP="00303E6A" w:rsidR="00303E6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03E6A" w:rsidP="00303E6A" w:rsidR="00303E6A">
      <w:pPr>
        <w:ind w:firstLine="708"/>
        <w:rPr>
          <w:rFonts w:cs="Times New Roman" w:eastAsia="Times New Roman"/>
          <w:szCs w:val="24"/>
        </w:rPr>
      </w:pPr>
    </w:p>
    <w:p w:rsidRDefault="00303E6A" w:rsidP="00303E6A" w:rsidR="00303E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</w:t>
      </w:r>
      <w:r w:rsidR="00AC7038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studenog 2016. ovome sudu, na temelju čl. 429. st. 1. Stečajnog zakona (Narodne novine br. 71/15, nadalje SZ), zahtjev za provedbu skraćenog stečajnog postupka nad pravnom osobom (dužnikom) dužnika </w:t>
      </w:r>
      <w:r>
        <w:rPr>
          <w:rFonts w:cs="Times New Roman" w:eastAsia="Times New Roman"/>
        </w:rPr>
        <w:t>RUŽA ISTARSKA d. o. o. Labinci</w:t>
      </w:r>
      <w:r>
        <w:rPr>
          <w:rFonts w:cs="Times New Roman" w:eastAsia="Times New Roman"/>
          <w:szCs w:val="24"/>
        </w:rPr>
        <w:t>.</w:t>
      </w:r>
    </w:p>
    <w:p w:rsidRDefault="00303E6A" w:rsidP="00303E6A" w:rsidR="00303E6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17. studen</w:t>
      </w:r>
      <w:r w:rsidR="00AC7038">
        <w:t xml:space="preserve">i </w:t>
      </w:r>
      <w:r>
        <w:t xml:space="preserve">2016. imao neizvršene osnove za plaćanje u neprekinutom razdoblju od 120 dana u ukupnom iznosu 58.967,71 kn) i da za dužnika nisu ispunjene pretpostavke za pokretanje drugog postupka radi brisanja iz sudskog registra, što je utvrđeno uvidom u zahtjev Financijske agencije i izvadak </w:t>
      </w:r>
      <w:r>
        <w:lastRenderedPageBreak/>
        <w:t>iz sudskog registra za dužnika (listovi 1-2 spisa)</w:t>
      </w:r>
      <w:r>
        <w:rPr>
          <w:rFonts w:eastAsiaTheme="minorHAnsi"/>
          <w:lang w:eastAsia="en-US"/>
        </w:rPr>
        <w:t>, sud je, sukladno čl. 430. SZ-a, 25.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St-1091/2016-3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03E6A" w:rsidP="00303E6A" w:rsidR="00303E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03E6A" w:rsidP="00303E6A" w:rsidR="00303E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303E6A" w:rsidP="00303E6A" w:rsidR="00303E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303E6A" w:rsidP="00303E6A" w:rsidR="00303E6A">
      <w:pPr>
        <w:rPr>
          <w:rFonts w:cs="Times New Roman" w:eastAsia="Times New Roman"/>
          <w:szCs w:val="24"/>
        </w:rPr>
      </w:pPr>
    </w:p>
    <w:p w:rsidRDefault="00303E6A" w:rsidP="00303E6A" w:rsidR="00303E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B73CB1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siječnja 2017. </w:t>
      </w:r>
    </w:p>
    <w:p w:rsidRDefault="00303E6A" w:rsidP="00303E6A" w:rsidR="00303E6A">
      <w:pPr>
        <w:rPr>
          <w:rFonts w:cs="Times New Roman" w:eastAsia="Times New Roman"/>
          <w:szCs w:val="24"/>
        </w:rPr>
      </w:pPr>
    </w:p>
    <w:p w:rsidRDefault="00303E6A" w:rsidP="00303E6A" w:rsidR="00303E6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03E6A" w:rsidP="00303E6A" w:rsidR="00303E6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Mihaela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 w:rsidR="00675256">
        <w:rPr>
          <w:rFonts w:cs="Times New Roman" w:eastAsia="Times New Roman"/>
          <w:szCs w:val="24"/>
        </w:rPr>
        <w:t xml:space="preserve">,v. r. </w:t>
      </w:r>
    </w:p>
    <w:p w:rsidRDefault="00303E6A" w:rsidP="00303E6A" w:rsidR="00303E6A">
      <w:pPr>
        <w:jc w:val="left"/>
        <w:rPr>
          <w:rFonts w:cs="Times New Roman" w:eastAsia="Times New Roman"/>
          <w:szCs w:val="24"/>
        </w:rPr>
      </w:pPr>
    </w:p>
    <w:p w:rsidRDefault="00303E6A" w:rsidP="00303E6A" w:rsidR="00303E6A">
      <w:pPr>
        <w:jc w:val="left"/>
        <w:rPr>
          <w:rFonts w:cs="Times New Roman" w:eastAsia="Times New Roman"/>
          <w:szCs w:val="24"/>
        </w:rPr>
      </w:pPr>
    </w:p>
    <w:p w:rsidRDefault="00303E6A" w:rsidP="00303E6A" w:rsidR="00303E6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03E6A" w:rsidP="00303E6A" w:rsidR="00303E6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03E6A" w:rsidP="00303E6A" w:rsidR="00303E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03E6A" w:rsidP="00303E6A" w:rsidR="00303E6A">
      <w:pPr>
        <w:rPr>
          <w:rFonts w:cs="Times New Roman" w:eastAsia="Times New Roman"/>
          <w:szCs w:val="24"/>
        </w:rPr>
      </w:pPr>
    </w:p>
    <w:p w:rsidRDefault="00303E6A" w:rsidP="00303E6A" w:rsidR="00303E6A">
      <w:pPr>
        <w:rPr>
          <w:rFonts w:cs="Times New Roman" w:eastAsia="Times New Roman"/>
          <w:szCs w:val="24"/>
        </w:rPr>
      </w:pPr>
    </w:p>
    <w:p w:rsidRDefault="00303E6A" w:rsidP="00303E6A" w:rsidR="00303E6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03E6A" w:rsidP="00303E6A" w:rsidR="00303E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303E6A" w:rsidP="00303E6A" w:rsidR="00303E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RUŽA ISTARSKA d. o. o. Labinci, Labinci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</w:t>
      </w:r>
    </w:p>
    <w:p w:rsidRDefault="00303E6A" w:rsidP="00303E6A" w:rsidR="00303E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303E6A" w:rsidP="00303E6A" w:rsidR="00303E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03E6A" w:rsidP="00303E6A" w:rsidR="00303E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, Zagreb,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</w:t>
      </w:r>
    </w:p>
    <w:p w:rsidRDefault="00303E6A" w:rsidP="00303E6A" w:rsidR="00303E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03E6A" w:rsidP="00303E6A" w:rsidR="00303E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03E6A" w:rsidP="00303E6A" w:rsidR="00303E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03E6A" w:rsidP="00303E6A" w:rsidR="00303E6A"/>
    <w:p w:rsidRDefault="00372D0A" w:rsidR="00372D0A"/>
    <w:sectPr w:rsidSect="00303E6A" w:rsidR="00372D0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E6A" w:rsidP="00303E6A" w:rsidR="00303E6A">
      <w:r>
        <w:separator/>
      </w:r>
    </w:p>
  </w:endnote>
  <w:endnote w:id="0" w:type="continuationSeparator">
    <w:p w:rsidRDefault="00303E6A" w:rsidP="00303E6A" w:rsidR="00303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E6A" w:rsidP="00303E6A" w:rsidR="00303E6A">
      <w:r>
        <w:separator/>
      </w:r>
    </w:p>
  </w:footnote>
  <w:footnote w:id="0" w:type="continuationSeparator">
    <w:p w:rsidRDefault="00303E6A" w:rsidP="00303E6A" w:rsidR="00303E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E6A" w:rsidP="00303E6A" w:rsidR="00303E6A">
    <w:pPr>
      <w:pStyle w:val="Zaglavlje"/>
      <w:tabs>
        <w:tab w:pos="4761" w:val="left"/>
      </w:tabs>
    </w:pPr>
    <w:r>
      <w:tab/>
    </w:r>
    <w:r>
      <w:tab/>
    </w:r>
    <w:r>
      <w:t>2</w:t>
    </w:r>
    <w:r>
      <w:tab/>
      <w:t>11 St-1091/2016-4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E6A" w:rsidP="00303E6A" w:rsidR="00303E6A">
    <w:pPr>
      <w:pStyle w:val="Zaglavlje"/>
      <w:tabs>
        <w:tab w:pos="4536" w:val="clear"/>
        <w:tab w:pos="9072" w:val="clear"/>
        <w:tab w:pos="5932" w:val="left"/>
      </w:tabs>
    </w:pPr>
    <w:r>
      <w:tab/>
    </w:r>
    <w:r>
      <w:tab/>
    </w:r>
    <w:r>
      <w:tab/>
    </w:r>
    <w:r>
      <w:t>11 St-1091/2016-4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BC5"/>
    <w:rsid w:val="00303E6A"/>
    <w:rsid w:val="00372D0A"/>
    <w:rsid w:val="00675256"/>
    <w:rsid w:val="00AC7038"/>
    <w:rsid w:val="00B73CB1"/>
    <w:rsid w:val="00DC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3E6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3E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3E6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3E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3E6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3E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3E6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2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525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52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52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3E6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3E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3E6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3E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3E6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3E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3E6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25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525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52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52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 ISTARSKA d.o.o. LABINCI</izvorni_sadrzaj>
    <derivirana_varijabla naziv="DomainObject.Predmet.ProtustrankaFormated_1">  RUŽA ISTARSKA d.o.o. LABINCI</derivirana_varijabla>
  </DomainObject.Predmet.ProtustrankaFormated>
  <DomainObject.Predmet.ProtustrankaFormatedOIB>
    <izvorni_sadrzaj>  RUŽA ISTARSKA d.o.o. LABINCI, OIB 77850524297</izvorni_sadrzaj>
    <derivirana_varijabla naziv="DomainObject.Predmet.ProtustrankaFormatedOIB_1">  RUŽA ISTARSKA d.o.o. LABINCI, OIB 77850524297</derivirana_varijabla>
  </DomainObject.Predmet.ProtustrankaFormatedOIB>
  <DomainObject.Predmet.ProtustrankaFormatedWithAdress>
    <izvorni_sadrzaj> RUŽA ISTARSKA d.o.o. LABINCI, Labinci/bb, 52464 Labinci</izvorni_sadrzaj>
    <derivirana_varijabla naziv="DomainObject.Predmet.ProtustrankaFormatedWithAdress_1"> RUŽA ISTARSKA d.o.o. LABINCI, Labinci/bb, 52464 Labinci</derivirana_varijabla>
  </DomainObject.Predmet.ProtustrankaFormatedWithAdress>
  <DomainObject.Predmet.ProtustrankaFormatedWithAdressOIB>
    <izvorni_sadrzaj> RUŽA ISTARSKA d.o.o. LABINCI, OIB 77850524297, Labinci/bb, 52464 Labinci</izvorni_sadrzaj>
    <derivirana_varijabla naziv="DomainObject.Predmet.ProtustrankaFormatedWithAdressOIB_1"> RUŽA ISTARSKA d.o.o. LABINCI, OIB 77850524297, Labinci/bb, 52464 Labinci</derivirana_varijabla>
  </DomainObject.Predmet.ProtustrankaFormatedWithAdressOIB>
  <DomainObject.Predmet.ProtustrankaWithAdress>
    <izvorni_sadrzaj>RUŽA ISTARSKA d.o.o. LABINCI Labinci/bb, 52464 Labinci</izvorni_sadrzaj>
    <derivirana_varijabla naziv="DomainObject.Predmet.ProtustrankaWithAdress_1">RUŽA ISTARSKA d.o.o. LABINCI Labinci/bb, 52464 Labinci</derivirana_varijabla>
  </DomainObject.Predmet.ProtustrankaWithAdress>
  <DomainObject.Predmet.ProtustrankaWithAdressOIB>
    <izvorni_sadrzaj>RUŽA ISTARSKA d.o.o. LABINCI, OIB 77850524297, Labinci/bb, 52464 Labinci</izvorni_sadrzaj>
    <derivirana_varijabla naziv="DomainObject.Predmet.ProtustrankaWithAdressOIB_1">RUŽA ISTARSKA d.o.o. LABINCI, OIB 77850524297, Labinci/bb, 52464 Labinci</derivirana_varijabla>
  </DomainObject.Predmet.ProtustrankaWithAdressOIB>
  <DomainObject.Predmet.ProtustrankaNazivFormated>
    <izvorni_sadrzaj>RUŽA ISTARSKA d.o.o. LABINCI</izvorni_sadrzaj>
    <derivirana_varijabla naziv="DomainObject.Predmet.ProtustrankaNazivFormated_1">RUŽA ISTARSKA d.o.o. LABINCI</derivirana_varijabla>
  </DomainObject.Predmet.ProtustrankaNazivFormated>
  <DomainObject.Predmet.ProtustrankaNazivFormatedOIB>
    <izvorni_sadrzaj>RUŽA ISTARSKA d.o.o. LABINCI, OIB 77850524297</izvorni_sadrzaj>
    <derivirana_varijabla naziv="DomainObject.Predmet.ProtustrankaNazivFormatedOIB_1">RUŽA ISTARSKA d.o.o. LABINCI, OIB 77850524297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58967.71</izvorni_sadrzaj>
    <derivirana_varijabla naziv="DomainObject.Predmet.TrenutnaVrijednost_1">58967.71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RUŽA ISTARSKA d.o.o. LABINCI</item>
    </izvorni_sadrzaj>
    <derivirana_varijabla naziv="DomainObject.Predmet.ProtuStrankaListFormated_1">
      <item>RUŽA ISTARSKA d.o.o. LABINCI</item>
    </derivirana_varijabla>
  </DomainObject.Predmet.ProtuStrankaListFormated>
  <DomainObject.Predmet.ProtuStrankaListFormatedOIB>
    <izvorni_sadrzaj>
      <item>RUŽA ISTARSKA d.o.o. LABINCI, OIB 77850524297</item>
    </izvorni_sadrzaj>
    <derivirana_varijabla naziv="DomainObject.Predmet.ProtuStrankaListFormatedOIB_1">
      <item>RUŽA ISTARSKA d.o.o. LABINCI, OIB 77850524297</item>
    </derivirana_varijabla>
  </DomainObject.Predmet.ProtuStrankaListFormatedOIB>
  <DomainObject.Predmet.ProtuStrankaListFormatedWithAdress>
    <izvorni_sadrzaj>
      <item>RUŽA ISTARSKA d.o.o. LABINCI, Labinci/bb, 52464 Labinci</item>
    </izvorni_sadrzaj>
    <derivirana_varijabla naziv="DomainObject.Predmet.ProtuStrankaListFormatedWithAdress_1">
      <item>RUŽA ISTARSKA d.o.o. LABINCI, Labinci/bb, 52464 Labinci</item>
    </derivirana_varijabla>
  </DomainObject.Predmet.ProtuStrankaListFormatedWithAdress>
  <DomainObject.Predmet.ProtuStrankaListFormatedWithAdressOIB>
    <izvorni_sadrzaj>
      <item>RUŽA ISTARSKA d.o.o. LABINCI, OIB 77850524297, Labinci/bb, 52464 Labinci</item>
    </izvorni_sadrzaj>
    <derivirana_varijabla naziv="DomainObject.Predmet.ProtuStrankaListFormatedWithAdressOIB_1">
      <item>RUŽA ISTARSKA d.o.o. LABINCI, OIB 77850524297, Labinci/bb, 52464 Labinci</item>
    </derivirana_varijabla>
  </DomainObject.Predmet.ProtuStrankaListFormatedWithAdressOIB>
  <DomainObject.Predmet.ProtuStrankaListNazivFormated>
    <izvorni_sadrzaj>
      <item>RUŽA ISTARSKA d.o.o. LABINCI</item>
    </izvorni_sadrzaj>
    <derivirana_varijabla naziv="DomainObject.Predmet.ProtuStrankaListNazivFormated_1">
      <item>RUŽA ISTARSKA d.o.o. LABINCI</item>
    </derivirana_varijabla>
  </DomainObject.Predmet.ProtuStrankaListNazivFormated>
  <DomainObject.Predmet.ProtuStrankaListNazivFormatedOIB>
    <izvorni_sadrzaj>
      <item>RUŽA ISTARSKA d.o.o. LABINCI, OIB 77850524297</item>
    </izvorni_sadrzaj>
    <derivirana_varijabla naziv="DomainObject.Predmet.ProtuStrankaListNazivFormatedOIB_1">
      <item>RUŽA ISTARSKA d.o.o. LABINCI, OIB 77850524297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RUŽA ISTARSKA d.o.o. LABINCI</izvorni_sadrzaj>
    <derivirana_varijabla naziv="DomainObject.Predmet.ProtustrankaIDrugi_1">RUŽA ISTARSKA d.o.o. LABINCI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RUŽA ISTARSKA d.o.o. LABINCI, OIB 77850524297, Labinci/bb, 52464 Labinci</izvorni_sadrzaj>
    <derivirana_varijabla naziv="DomainObject.Predmet.ProtustrankaIDrugiAdressOIB_1">RUŽA ISTARSKA d.o.o. LABINCI, OIB 77850524297, Labinci/bb, 52464 Labinci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RUŽA ISTARSKA d.o.o. LABINCI</item>
    </izvorni_sadrzaj>
    <derivirana_varijabla naziv="DomainObject.Predmet.SudioniciListNaziv_1">
      <item>FINANCIJSKA AGENCIJA, RC RIJEKA, PODRUŽNICA PULA, PULA</item>
      <item>RUŽA ISTARSKA d.o.o. LABINCI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RUŽA ISTARSKA d.o.o. LABINCI, OIB 77850524297, Labinci/bb,52464 Labinci</item>
    </izvorni_sadrzaj>
    <derivirana_varijabla naziv="DomainObject.Predmet.SudioniciListAdressOIB_1">
      <item>FINANCIJSKA AGENCIJA, RC RIJEKA, PODRUŽNICA PULA, PULA, OIB 85821130368, Ulica grada Vukovara 70,10000 Zagreb</item>
      <item>RUŽA ISTARSKA d.o.o. LABINCI, OIB 77850524297, Labinci/bb,52464 Labinci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77850524297</item>
    </izvorni_sadrzaj>
    <derivirana_varijabla naziv="DomainObject.Predmet.SudioniciListNazivOIB_1">
      <item>, OIB 85821130368</item>
      <item>, OIB 77850524297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4130</properties:Characters>
  <properties:Lines>95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2017-01-17T08:39:00Z</dcterms:created>
  <dc:creator>Morena Brajuha</dc:creator>
  <dc:description/>
  <cp:keywords/>
  <cp:lastModifiedBy>Morena Brajuha</cp:lastModifiedBy>
  <cp:lastPrinted>2017-01-20T11:39:00Z</cp:lastPrinted>
  <dcterms:modified xmlns:xsi="http://www.w3.org/2001/XMLSchema-instance" xsi:type="dcterms:W3CDTF">2017-01-20T11:40:00Z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