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3e39" w14:paraId="ded3e3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1A1D82" w:rsidP="007E2FCE" w:rsidR="001A1D82">
      <w:pPr>
        <w:ind w:left="5040"/>
        <w:jc w:val="right"/>
      </w:pPr>
      <w:r>
        <w:t>DARKO OREŠKOVIĆ</w:t>
      </w:r>
    </w:p>
    <w:p w:rsidRDefault="001A1D82" w:rsidP="007E2FCE" w:rsidR="007E2FCE">
      <w:pPr>
        <w:ind w:left="5040"/>
        <w:jc w:val="right"/>
      </w:pPr>
      <w:r>
        <w:t>Ulica Platana 55</w:t>
      </w:r>
    </w:p>
    <w:p w:rsidRDefault="001A1D82" w:rsidP="007E2FCE" w:rsidR="001A1D82">
      <w:pPr>
        <w:ind w:left="5040"/>
        <w:jc w:val="right"/>
      </w:pPr>
      <w:r>
        <w:t>ZAGREB</w:t>
      </w:r>
    </w:p>
    <w:p w:rsidRDefault="001A1D82" w:rsidP="007E2FCE" w:rsidR="001A1D82" w:rsidRPr="00B0613D">
      <w:pPr>
        <w:ind w:left="5040"/>
        <w:jc w:val="right"/>
      </w:pP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1A1D82">
        <w:t>319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1A1D82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1A1D82">
        <w:t>04.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A1D82">
        <w:t>SMART ELEKTRONIK j.d.o.o., Zadar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1A1D82">
        <w:t>22</w:t>
      </w:r>
      <w:r w:rsidR="007E2FCE">
        <w:t>. ožujka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1A1D82">
        <w:t>11</w:t>
      </w:r>
      <w:r w:rsidR="007E2FCE">
        <w:t>,</w:t>
      </w:r>
      <w:r w:rsidR="001A1D82">
        <w:t>00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1A1D82">
        <w:t>22</w:t>
      </w:r>
      <w:r w:rsidR="007E2FCE">
        <w:t>. ožujka</w:t>
      </w:r>
      <w:r w:rsidR="00036579">
        <w:t xml:space="preserve"> 2016. </w:t>
      </w:r>
      <w:r w:rsidR="001B7DF8" w:rsidRPr="00B0613D">
        <w:t xml:space="preserve">u </w:t>
      </w:r>
      <w:r w:rsidR="001A1D82">
        <w:t>11</w:t>
      </w:r>
      <w:r w:rsidR="007E2FCE">
        <w:t>,</w:t>
      </w:r>
      <w:r w:rsidR="001A1D82">
        <w:t>10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A1D82">
        <w:t>04.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860788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1A1D82">
      <w:t>319</w:t>
    </w:r>
    <w:r w:rsidR="0053063B">
      <w:t>/1</w:t>
    </w:r>
    <w:r w:rsidR="00BE7BE4">
      <w:t>6</w:t>
    </w:r>
    <w:r w:rsidR="0053063B">
      <w:t>-</w:t>
    </w:r>
    <w:r w:rsidR="001A1D82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C61C9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C6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1C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1C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1C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C6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1C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1C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1C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ELEKTRONIK j.d.o.o. za usluge i trgovinu</izvorni_sadrzaj>
    <derivirana_varijabla naziv="DomainObject.Predmet.ProtustrankaFormated_1">  SMART ELEKTRONIK j.d.o.o. za usluge i trgovinu</derivirana_varijabla>
  </DomainObject.Predmet.ProtustrankaFormated>
  <DomainObject.Predmet.ProtustrankaFormatedOIB>
    <izvorni_sadrzaj>  SMART ELEKTRONIK j.d.o.o. za usluge i trgovinu, OIB 01776278779</izvorni_sadrzaj>
    <derivirana_varijabla naziv="DomainObject.Predmet.ProtustrankaFormatedOIB_1">  SMART ELEKTRONIK j.d.o.o. za usluge i trgovinu, OIB 01776278779</derivirana_varijabla>
  </DomainObject.Predmet.ProtustrankaFormatedOIB>
  <DomainObject.Predmet.ProtustrankaFormatedWithAdress>
    <izvorni_sadrzaj> SMART ELEKTRONIK j.d.o.o. za usluge i trgovinu, Lovinačka 4, 23000 Zadar</izvorni_sadrzaj>
    <derivirana_varijabla naziv="DomainObject.Predmet.ProtustrankaFormatedWithAdress_1"> SMART ELEKTRONIK j.d.o.o. za usluge i trgovinu, Lovinačka 4, 23000 Zadar</derivirana_varijabla>
  </DomainObject.Predmet.ProtustrankaFormatedWithAdress>
  <DomainObject.Predmet.ProtustrankaFormatedWithAdressOIB>
    <izvorni_sadrzaj> SMART ELEKTRONIK j.d.o.o. za usluge i trgovinu, OIB 01776278779, Lovinačka 4, 23000 Zadar</izvorni_sadrzaj>
    <derivirana_varijabla naziv="DomainObject.Predmet.ProtustrankaFormatedWithAdressOIB_1"> SMART ELEKTRONIK j.d.o.o. za usluge i trgovinu, OIB 01776278779, Lovinačka 4, 23000 Zadar</derivirana_varijabla>
  </DomainObject.Predmet.ProtustrankaFormatedWithAdressOIB>
  <DomainObject.Predmet.ProtustrankaWithAdress>
    <izvorni_sadrzaj>SMART ELEKTRONIK j.d.o.o. za usluge i trgovinu Lovinačka 4, 23000 Zadar</izvorni_sadrzaj>
    <derivirana_varijabla naziv="DomainObject.Predmet.ProtustrankaWithAdress_1">SMART ELEKTRONIK j.d.o.o. za usluge i trgovinu Lovinačka 4, 23000 Zadar</derivirana_varijabla>
  </DomainObject.Predmet.ProtustrankaWithAdress>
  <DomainObject.Predmet.ProtustrankaWithAdressOIB>
    <izvorni_sadrzaj>SMART ELEKTRONIK j.d.o.o. za usluge i trgovinu, OIB 01776278779, Lovinačka 4, 23000 Zadar</izvorni_sadrzaj>
    <derivirana_varijabla naziv="DomainObject.Predmet.ProtustrankaWithAdressOIB_1">SMART ELEKTRONIK j.d.o.o. za usluge i trgovinu, OIB 01776278779, Lovinačka 4, 23000 Zadar</derivirana_varijabla>
  </DomainObject.Predmet.ProtustrankaWithAdressOIB>
  <DomainObject.Predmet.ProtustrankaNazivFormated>
    <izvorni_sadrzaj>SMART ELEKTRONIK j.d.o.o. za usluge i trgovinu</izvorni_sadrzaj>
    <derivirana_varijabla naziv="DomainObject.Predmet.ProtustrankaNazivFormated_1">SMART ELEKTRONIK j.d.o.o. za usluge i trgovinu</derivirana_varijabla>
  </DomainObject.Predmet.ProtustrankaNazivFormated>
  <DomainObject.Predmet.ProtustrankaNazivFormatedOIB>
    <izvorni_sadrzaj>SMART ELEKTRONIK j.d.o.o. za usluge i trgovinu, OIB 01776278779</izvorni_sadrzaj>
    <derivirana_varijabla naziv="DomainObject.Predmet.ProtustrankaNazivFormatedOIB_1">SMART ELEKTRONIK j.d.o.o. za usluge i trgovinu, OIB 01776278779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SMART ELEKTRONIK j.d.o.o. za usluge i trgovinu</item>
    </izvorni_sadrzaj>
    <derivirana_varijabla naziv="DomainObject.Predmet.ProtuStrankaListFormated_1">
      <item>SMART ELEKTRONIK j.d.o.o. za usluge i trgovinu</item>
    </derivirana_varijabla>
  </DomainObject.Predmet.ProtuStrankaListFormated>
  <DomainObject.Predmet.ProtuStrankaListFormatedOIB>
    <izvorni_sadrzaj>
      <item>SMART ELEKTRONIK j.d.o.o. za usluge i trgovinu, OIB 01776278779</item>
    </izvorni_sadrzaj>
    <derivirana_varijabla naziv="DomainObject.Predmet.ProtuStrankaListFormatedOIB_1">
      <item>SMART ELEKTRONIK j.d.o.o. za usluge i trgovinu, OIB 01776278779</item>
    </derivirana_varijabla>
  </DomainObject.Predmet.ProtuStrankaListFormatedOIB>
  <DomainObject.Predmet.ProtuStrankaListFormatedWithAdress>
    <izvorni_sadrzaj>
      <item>SMART ELEKTRONIK j.d.o.o. za usluge i trgovinu, Lovinačka 4, 23000 Zadar</item>
    </izvorni_sadrzaj>
    <derivirana_varijabla naziv="DomainObject.Predmet.ProtuStrankaListFormatedWithAdress_1">
      <item>SMART ELEKTRONIK j.d.o.o. za usluge i trgovinu, Lovinačka 4, 23000 Zadar</item>
    </derivirana_varijabla>
  </DomainObject.Predmet.ProtuStrankaListFormatedWithAdress>
  <DomainObject.Predmet.ProtuStrankaListFormatedWithAdressOIB>
    <izvorni_sadrzaj>
      <item>SMART ELEKTRONIK j.d.o.o. za usluge i trgovinu, OIB 01776278779, Lovinačka 4, 23000 Zadar</item>
    </izvorni_sadrzaj>
    <derivirana_varijabla naziv="DomainObject.Predmet.ProtuStrankaListFormatedWithAdressOIB_1">
      <item>SMART ELEKTRONIK j.d.o.o. za usluge i trgovinu, OIB 01776278779, Lovinačka 4, 23000 Zadar</item>
    </derivirana_varijabla>
  </DomainObject.Predmet.ProtuStrankaListFormatedWithAdressOIB>
  <DomainObject.Predmet.ProtuStrankaListNazivFormated>
    <izvorni_sadrzaj>
      <item>SMART ELEKTRONIK j.d.o.o. za usluge i trgovinu</item>
    </izvorni_sadrzaj>
    <derivirana_varijabla naziv="DomainObject.Predmet.ProtuStrankaListNazivFormated_1">
      <item>SMART ELEKTRONIK j.d.o.o. za usluge i trgovinu</item>
    </derivirana_varijabla>
  </DomainObject.Predmet.ProtuStrankaListNazivFormated>
  <DomainObject.Predmet.ProtuStrankaListNazivFormatedOIB>
    <izvorni_sadrzaj>
      <item>SMART ELEKTRONIK j.d.o.o. za usluge i trgovinu, OIB 01776278779</item>
    </izvorni_sadrzaj>
    <derivirana_varijabla naziv="DomainObject.Predmet.ProtuStrankaListNazivFormatedOIB_1">
      <item>SMART ELEKTRONIK j.d.o.o. za usluge i trgovinu, OIB 01776278779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SMART ELEKTRONIK j.d.o.o. za usluge i trgovinu</izvorni_sadrzaj>
    <derivirana_varijabla naziv="DomainObject.Predmet.ProtustrankaIDrugi_1">SMART ELEKTRONIK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SMART ELEKTRONIK j.d.o.o. za usluge i trgovinu, OIB 01776278779, Lovinačka 4, 23000 Zadar</izvorni_sadrzaj>
    <derivirana_varijabla naziv="DomainObject.Predmet.ProtustrankaIDrugiAdressOIB_1">SMART ELEKTRONIK j.d.o.o. za usluge i trgovinu, OIB 01776278779,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SMART ELEKTRONIK j.d.o.o. za usluge i trgovinu</item>
    </izvorni_sadrzaj>
    <derivirana_varijabla naziv="DomainObject.Predmet.SudioniciListNaziv_1">
      <item>FINA</item>
      <item>SMART ELEKTRONIK j.d.o.o. za usluge i trgovinu</item>
    </derivirana_varijabla>
  </DomainObject.Predmet.SudioniciListNaziv>
  <DomainObject.Predmet.SudioniciListAdressOIB>
    <izvorni_sadrzaj>
      <item>FINA, OIB 85821130368</item>
      <item>SMART ELEKTRONIK j.d.o.o. za usluge i trgovinu, OIB 01776278779, Lovinačka 4,23000 Zadar</item>
    </izvorni_sadrzaj>
    <derivirana_varijabla naziv="DomainObject.Predmet.SudioniciListAdressOIB_1">
      <item>FINA, OIB 85821130368</item>
      <item>SMART ELEKTRONIK j.d.o.o. za usluge i trgovinu, OIB 01776278779, Lovinačka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01776278779</item>
    </izvorni_sadrzaj>
    <derivirana_varijabla naziv="DomainObject.Predmet.SudioniciListNazivOIB_1">
      <item>, OIB 85821130368</item>
      <item>, OIB 01776278779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11D6C-A037-4123-9C49-0EDCF7D01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140</properties:Words>
  <properties:Characters>780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2016-03-03T10:51:00Z</dcterms:created>
  <dc:creator>Ardena Bajlo</dc:creator>
  <cp:lastModifiedBy>wsadmin</cp:lastModifiedBy>
  <cp:lastPrinted>2016-03-03T10:50:00Z</cp:lastPrinted>
  <dcterms:modified xmlns:xsi="http://www.w3.org/2001/XMLSchema-instance" xsi:type="dcterms:W3CDTF">2016-03-04T13:45:00Z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