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4904" w14:paraId="987490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9330AA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727B9E">
        <w:rPr>
          <w:sz w:val="24"/>
        </w:rPr>
        <w:t>440/2017-6</w:t>
      </w:r>
    </w:p>
    <w:p w:rsidRDefault="00727B9E" w:rsidR="00727B9E" w:rsidRPr="00585F4E">
      <w:pPr>
        <w:rPr>
          <w:sz w:val="24"/>
        </w:rPr>
      </w:pP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727B9E">
        <w:rPr>
          <w:sz w:val="24"/>
          <w:szCs w:val="24"/>
        </w:rPr>
        <w:t>AGRO JOZIĆ j.d.o.o. za poljoprivrednu proizvodnju, uvoz-izvoz, trgovinu i usluge, Zbjeg, Zbjeg 179, OIB 76413878046</w:t>
      </w:r>
      <w:r w:rsidR="008E7FB0">
        <w:rPr>
          <w:sz w:val="24"/>
          <w:szCs w:val="24"/>
        </w:rPr>
        <w:t xml:space="preserve">, </w:t>
      </w:r>
      <w:r w:rsidR="007D52DB">
        <w:rPr>
          <w:sz w:val="24"/>
          <w:szCs w:val="24"/>
        </w:rPr>
        <w:t>dana 2</w:t>
      </w:r>
      <w:r w:rsidR="007D4B0A">
        <w:rPr>
          <w:sz w:val="24"/>
          <w:szCs w:val="24"/>
        </w:rPr>
        <w:t>6</w:t>
      </w:r>
      <w:r w:rsidR="00084BB9">
        <w:rPr>
          <w:sz w:val="24"/>
          <w:szCs w:val="24"/>
        </w:rPr>
        <w:t>.</w:t>
      </w:r>
      <w:r w:rsidR="00E90893">
        <w:rPr>
          <w:sz w:val="24"/>
          <w:szCs w:val="24"/>
        </w:rPr>
        <w:t>srpnja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E90893" w:rsidP="00FB3F73" w:rsidR="00E9089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9330AA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727B9E">
        <w:rPr>
          <w:sz w:val="24"/>
          <w:szCs w:val="24"/>
        </w:rPr>
        <w:t>AGRO JOZIĆ j.d.o.o. za poljoprivrednu proizvodnju, uvoz-izvoz, trgovinu i usluge, Zbjeg, Zbjeg 179, OIB 76413878046.</w:t>
      </w:r>
    </w:p>
    <w:p w:rsidRDefault="00727B9E" w:rsidP="00FB3F73" w:rsidR="00727B9E">
      <w:pPr>
        <w:ind w:left="720"/>
        <w:jc w:val="both"/>
        <w:rPr>
          <w:b/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BC7D05">
        <w:rPr>
          <w:sz w:val="24"/>
        </w:rPr>
        <w:t xml:space="preserve"> stečajnog</w:t>
      </w:r>
      <w:r>
        <w:rPr>
          <w:sz w:val="24"/>
        </w:rPr>
        <w:t xml:space="preserve">  </w:t>
      </w:r>
      <w:r w:rsidRPr="00B41871">
        <w:rPr>
          <w:sz w:val="24"/>
        </w:rPr>
        <w:t>upravitelj</w:t>
      </w:r>
      <w:r w:rsidR="00BC7D05">
        <w:rPr>
          <w:sz w:val="24"/>
        </w:rPr>
        <w:t>a</w:t>
      </w:r>
      <w:r w:rsidRPr="00457103">
        <w:rPr>
          <w:sz w:val="24"/>
        </w:rPr>
        <w:t xml:space="preserve"> imenuje se </w:t>
      </w:r>
      <w:r w:rsidR="00BC7D05">
        <w:rPr>
          <w:sz w:val="24"/>
        </w:rPr>
        <w:t>ANA-MARIA BOGOVIĆ, mag.prava, Naselje Lutvinka ulaz 2/9, Slav.Brod, OIB 36495483478.</w:t>
      </w:r>
    </w:p>
    <w:p w:rsidRDefault="00727B9E" w:rsidP="00FB3F73" w:rsidR="00727B9E" w:rsidRPr="00D652B2">
      <w:pPr>
        <w:ind w:left="720"/>
        <w:jc w:val="both"/>
        <w:rPr>
          <w:sz w:val="24"/>
        </w:rPr>
      </w:pPr>
    </w:p>
    <w:p w:rsidRDefault="00FB3F73" w:rsidP="00FB3F73" w:rsidR="00E9089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727B9E">
        <w:rPr>
          <w:sz w:val="24"/>
          <w:szCs w:val="24"/>
        </w:rPr>
        <w:t>AGRO JOZIĆ j.d.o.o. za poljoprivrednu proizvodnju, uvoz-izvoz, trgovinu i usluge, Zbjeg, Zbjeg 179, OIB 76413878046.</w:t>
      </w:r>
    </w:p>
    <w:p w:rsidRDefault="00727B9E" w:rsidP="00FB3F73" w:rsidR="00727B9E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E9089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E90893" w:rsidP="00FB3F73" w:rsidR="00E9089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FB3F73" w:rsidP="00E90893" w:rsidR="00FB3F7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1460">
        <w:rPr>
          <w:sz w:val="24"/>
        </w:rPr>
        <w:t xml:space="preserve">      </w:t>
      </w:r>
      <w:r>
        <w:rPr>
          <w:sz w:val="24"/>
        </w:rPr>
        <w:t xml:space="preserve">      </w:t>
      </w:r>
      <w:r w:rsidR="00E90893">
        <w:rPr>
          <w:sz w:val="24"/>
        </w:rPr>
        <w:t xml:space="preserve">                                </w:t>
      </w:r>
      <w:r w:rsidR="00F71460" w:rsidRPr="00585F4E">
        <w:rPr>
          <w:sz w:val="24"/>
        </w:rPr>
        <w:t>Broj: St-</w:t>
      </w:r>
      <w:r w:rsidR="00F71460">
        <w:rPr>
          <w:sz w:val="24"/>
        </w:rPr>
        <w:t>440/2017-6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90893">
        <w:rPr>
          <w:sz w:val="24"/>
        </w:rPr>
        <w:t>, Podružnica Slav.Brod</w:t>
      </w:r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F71460">
        <w:rPr>
          <w:sz w:val="24"/>
        </w:rPr>
        <w:t>05</w:t>
      </w:r>
      <w:r w:rsidR="009330AA">
        <w:rPr>
          <w:sz w:val="24"/>
        </w:rPr>
        <w:t>.travnja 2017</w:t>
      </w:r>
      <w:r w:rsidR="00E90893">
        <w:rPr>
          <w:sz w:val="24"/>
        </w:rPr>
        <w:t>.,</w:t>
      </w:r>
      <w:r>
        <w:rPr>
          <w:sz w:val="24"/>
        </w:rPr>
        <w:t xml:space="preserve"> a kako u roku određenim oglasom, nije uplaćen traženi predujam, niti jedan  vjerovnik nije podnio prijedlog za</w:t>
      </w:r>
      <w:r w:rsidR="00E90893">
        <w:rPr>
          <w:sz w:val="24"/>
        </w:rPr>
        <w:t xml:space="preserve"> otvaranje stečajnog postupka,</w:t>
      </w:r>
      <w:r w:rsidR="007D52DB">
        <w:rPr>
          <w:sz w:val="24"/>
        </w:rPr>
        <w:t xml:space="preserve">a zastupnik po zakonu </w:t>
      </w:r>
      <w:r w:rsidR="00F71460">
        <w:rPr>
          <w:sz w:val="24"/>
        </w:rPr>
        <w:t>ni</w:t>
      </w:r>
      <w:r w:rsidR="007D52DB">
        <w:rPr>
          <w:sz w:val="24"/>
        </w:rPr>
        <w:t>je podnio javnobilježnički ovjerovljeni prokazni popis imovine,</w:t>
      </w:r>
      <w:r w:rsidR="00E90893">
        <w:rPr>
          <w:sz w:val="24"/>
        </w:rPr>
        <w:t xml:space="preserve">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E90893" w:rsidP="00FB3F73" w:rsidR="00E90893">
      <w:pPr>
        <w:ind w:firstLine="720"/>
        <w:jc w:val="both"/>
        <w:rPr>
          <w:sz w:val="24"/>
        </w:rPr>
      </w:pPr>
    </w:p>
    <w:p w:rsidRDefault="00F71460" w:rsidP="00FB3F73" w:rsidR="00F71460">
      <w:pPr>
        <w:ind w:firstLine="720"/>
        <w:jc w:val="both"/>
        <w:rPr>
          <w:sz w:val="24"/>
        </w:rPr>
      </w:pPr>
    </w:p>
    <w:p w:rsidRDefault="00F71460" w:rsidP="00FB3F73" w:rsidR="00F71460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Default="00F71460" w:rsidP="009330AA" w:rsidR="009330AA">
      <w:pPr>
        <w:ind w:firstLine="720"/>
        <w:jc w:val="right"/>
        <w:rPr>
          <w:sz w:val="24"/>
        </w:rPr>
      </w:pPr>
      <w:r w:rsidRPr="00585F4E">
        <w:rPr>
          <w:sz w:val="24"/>
        </w:rPr>
        <w:t>Broj: St-</w:t>
      </w:r>
      <w:r>
        <w:rPr>
          <w:sz w:val="24"/>
        </w:rPr>
        <w:t>440/2017-6</w:t>
      </w:r>
    </w:p>
    <w:p w:rsidRDefault="00F71460" w:rsidP="009330AA" w:rsidR="00F71460">
      <w:pPr>
        <w:ind w:firstLine="720"/>
        <w:jc w:val="right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7D4B0A">
        <w:rPr>
          <w:sz w:val="24"/>
        </w:rPr>
        <w:t>26</w:t>
      </w:r>
      <w:r w:rsidR="00084BB9">
        <w:rPr>
          <w:sz w:val="24"/>
        </w:rPr>
        <w:t>.</w:t>
      </w:r>
      <w:r w:rsidR="006108D2">
        <w:rPr>
          <w:sz w:val="24"/>
        </w:rPr>
        <w:t>srpnja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211815" w:rsidR="002118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E90893" w:rsidP="00FB3F73" w:rsidR="009330AA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</w:t>
      </w:r>
      <w:r w:rsidR="009330AA">
        <w:rPr>
          <w:sz w:val="24"/>
        </w:rPr>
        <w:t>banci koja obavlja poslove platnog prometa, po pravomoćnosti</w:t>
      </w:r>
    </w:p>
    <w:p w:rsidRDefault="009330AA" w:rsidP="00FB3F73" w:rsidR="00FB3F73">
      <w:pPr>
        <w:rPr>
          <w:sz w:val="24"/>
        </w:rPr>
      </w:pPr>
      <w:r>
        <w:rPr>
          <w:sz w:val="24"/>
        </w:rPr>
        <w:t xml:space="preserve">7. </w:t>
      </w:r>
      <w:r w:rsidR="00FB3F73">
        <w:rPr>
          <w:sz w:val="24"/>
        </w:rPr>
        <w:t>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1815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213E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0A1E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27B9E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B0A"/>
    <w:rsid w:val="007D4D20"/>
    <w:rsid w:val="007D52DB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30A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0E0"/>
    <w:rsid w:val="00B931E9"/>
    <w:rsid w:val="00BA0638"/>
    <w:rsid w:val="00BA1038"/>
    <w:rsid w:val="00BA12CC"/>
    <w:rsid w:val="00BA47FC"/>
    <w:rsid w:val="00BC567A"/>
    <w:rsid w:val="00BC7D05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C7FB6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71460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0E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0E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354926.38</izvorni_sadrzaj>
    <derivirana_varijabla naziv="DomainObject.Predmet.InicijalnaVrijednost_1">354926.38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AGRO JOZIĆ j.d.o.o. za poljoprivrednu proizvodnju, uvoz-izvoz, trgovinu i usluge</izvorni_sadrzaj>
    <derivirana_varijabla naziv="DomainObject.Predmet.ProtustrankaFormated_1">  AGRO JOZIĆ j.d.o.o. za poljoprivrednu proizvodnju, uvoz-izvoz, trgovinu i usluge</derivirana_varijabla>
  </DomainObject.Predmet.ProtustrankaFormated>
  <DomainObject.Predmet.ProtustrankaFormatedOIB>
    <izvorni_sadrzaj>  AGRO JOZIĆ j.d.o.o. za poljoprivrednu proizvodnju, uvoz-izvoz, trgovinu i usluge, OIB 76413878046</izvorni_sadrzaj>
    <derivirana_varijabla naziv="DomainObject.Predmet.ProtustrankaFormatedOIB_1">  AGRO JOZIĆ j.d.o.o. za poljoprivrednu proizvodnju, uvoz-izvoz, trgovinu i usluge, OIB 76413878046</derivirana_varijabla>
  </DomainObject.Predmet.ProtustrankaFormatedOIB>
  <DomainObject.Predmet.ProtustrankaFormatedWithAdress>
    <izvorni_sadrzaj> AGRO JOZIĆ j.d.o.o. za poljoprivrednu proizvodnju, uvoz-izvoz, trgovinu i usluge, Zbjeg 179, 35000 Zbjeg</izvorni_sadrzaj>
    <derivirana_varijabla naziv="DomainObject.Predmet.ProtustrankaFormatedWithAdress_1"> AGRO JOZIĆ j.d.o.o. za poljoprivrednu proizvodnju, uvoz-izvoz, trgovinu i usluge, Zbjeg 179, 35000 Zbjeg</derivirana_varijabla>
  </DomainObject.Predmet.ProtustrankaFormatedWithAdress>
  <DomainObject.Predmet.ProtustrankaFormatedWithAdressOIB>
    <izvorni_sadrzaj> AGRO JOZIĆ j.d.o.o. za poljoprivrednu proizvodnju, uvoz-izvoz, trgovinu i usluge, OIB 76413878046, Zbjeg 179, 35000 Zbjeg</izvorni_sadrzaj>
    <derivirana_varijabla naziv="DomainObject.Predmet.ProtustrankaFormatedWithAdressOIB_1"> AGRO JOZIĆ j.d.o.o. za poljoprivrednu proizvodnju, uvoz-izvoz, trgovinu i usluge, OIB 76413878046, Zbjeg 179, 35000 Zbjeg</derivirana_varijabla>
  </DomainObject.Predmet.ProtustrankaFormatedWithAdressOIB>
  <DomainObject.Predmet.ProtustrankaWithAdress>
    <izvorni_sadrzaj>AGRO JOZIĆ j.d.o.o. za poljoprivrednu proizvodnju, uvoz-izvoz, trgovinu i usluge Zbjeg 179, 35000 Zbjeg</izvorni_sadrzaj>
    <derivirana_varijabla naziv="DomainObject.Predmet.ProtustrankaWithAdress_1">AGRO JOZIĆ j.d.o.o. za poljoprivrednu proizvodnju, uvoz-izvoz, trgovinu i usluge Zbjeg 179, 35000 Zbjeg</derivirana_varijabla>
  </DomainObject.Predmet.ProtustrankaWithAdress>
  <DomainObject.Predmet.ProtustrankaWithAdressOIB>
    <izvorni_sadrzaj>AGRO JOZIĆ j.d.o.o. za poljoprivrednu proizvodnju, uvoz-izvoz, trgovinu i usluge, OIB 76413878046, Zbjeg 179, 35000 Zbjeg</izvorni_sadrzaj>
    <derivirana_varijabla naziv="DomainObject.Predmet.ProtustrankaWithAdressOIB_1">AGRO JOZIĆ j.d.o.o. za poljoprivrednu proizvodnju, uvoz-izvoz, trgovinu i usluge, OIB 76413878046, Zbjeg 179, 35000 Zbjeg</derivirana_varijabla>
  </DomainObject.Predmet.ProtustrankaWithAdressOIB>
  <DomainObject.Predmet.ProtustrankaNazivFormated>
    <izvorni_sadrzaj>AGRO JOZIĆ j.d.o.o. za poljoprivrednu proizvodnju, uvoz-izvoz, trgovinu i usluge</izvorni_sadrzaj>
    <derivirana_varijabla naziv="DomainObject.Predmet.ProtustrankaNazivFormated_1">AGRO JOZIĆ j.d.o.o. za poljoprivrednu proizvodnju, uvoz-izvoz, trgovinu i usluge</derivirana_varijabla>
  </DomainObject.Predmet.ProtustrankaNazivFormated>
  <DomainObject.Predmet.ProtustrankaNazivFormatedOIB>
    <izvorni_sadrzaj>AGRO JOZIĆ j.d.o.o. za poljoprivrednu proizvodnju, uvoz-izvoz, trgovinu i usluge, OIB 76413878046</izvorni_sadrzaj>
    <derivirana_varijabla naziv="DomainObject.Predmet.ProtustrankaNazivFormatedOIB_1">AGRO JOZIĆ j.d.o.o. za poljoprivrednu proizvodnju, uvoz-izvoz, trgovinu i usluge, OIB 76413878046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JOZIĆ j.d.o.o. za poljoprivrednu proizvodnju, uvoz-izvoz, trgovinu i usluge</item>
    </izvorni_sadrzaj>
    <derivirana_varijabla naziv="DomainObject.Predmet.ProtuStrankaListFormated_1">
      <item>AGRO JOZIĆ j.d.o.o. za poljoprivrednu proizvodnju, uvoz-izvoz, trgovinu i usluge</item>
    </derivirana_varijabla>
  </DomainObject.Predmet.ProtuStrankaListFormated>
  <DomainObject.Predmet.ProtuStrankaListFormatedOIB>
    <izvorni_sadrzaj>
      <item>AGRO JOZIĆ j.d.o.o. za poljoprivrednu proizvodnju, uvoz-izvoz, trgovinu i usluge, OIB 76413878046</item>
    </izvorni_sadrzaj>
    <derivirana_varijabla naziv="DomainObject.Predmet.ProtuStrankaListFormatedOIB_1">
      <item>AGRO JOZIĆ j.d.o.o. za poljoprivrednu proizvodnju, uvoz-izvoz, trgovinu i usluge, OIB 76413878046</item>
    </derivirana_varijabla>
  </DomainObject.Predmet.ProtuStrankaListFormatedOIB>
  <DomainObject.Predmet.ProtuStrankaListFormatedWithAdress>
    <izvorni_sadrzaj>
      <item>AGRO JOZIĆ j.d.o.o. za poljoprivrednu proizvodnju, uvoz-izvoz, trgovinu i usluge, Zbjeg 179, 35000 Zbjeg</item>
    </izvorni_sadrzaj>
    <derivirana_varijabla naziv="DomainObject.Predmet.ProtuStrankaListFormatedWithAdress_1">
      <item>AGRO JOZIĆ j.d.o.o. za poljoprivrednu proizvodnju, uvoz-izvoz, trgovinu i usluge, Zbjeg 179, 35000 Zbjeg</item>
    </derivirana_varijabla>
  </DomainObject.Predmet.ProtuStrankaListFormatedWithAdress>
  <DomainObject.Predmet.ProtuStrankaListFormatedWithAdressOIB>
    <izvorni_sadrzaj>
      <item>AGRO JOZIĆ j.d.o.o. za poljoprivrednu proizvodnju, uvoz-izvoz, trgovinu i usluge, OIB 76413878046, Zbjeg 179, 35000 Zbjeg</item>
    </izvorni_sadrzaj>
    <derivirana_varijabla naziv="DomainObject.Predmet.ProtuStrankaListFormatedWithAdressOIB_1">
      <item>AGRO JOZIĆ j.d.o.o. za poljoprivrednu proizvodnju, uvoz-izvoz, trgovinu i usluge, OIB 76413878046, Zbjeg 179, 35000 Zbjeg</item>
    </derivirana_varijabla>
  </DomainObject.Predmet.ProtuStrankaListFormatedWithAdressOIB>
  <DomainObject.Predmet.ProtuStrankaListNazivFormated>
    <izvorni_sadrzaj>
      <item>AGRO JOZIĆ j.d.o.o. za poljoprivrednu proizvodnju, uvoz-izvoz, trgovinu i usluge</item>
    </izvorni_sadrzaj>
    <derivirana_varijabla naziv="DomainObject.Predmet.ProtuStrankaListNazivFormated_1">
      <item>AGRO JOZIĆ j.d.o.o. za poljoprivrednu proizvodnju, uvoz-izvoz, trgovinu i usluge</item>
    </derivirana_varijabla>
  </DomainObject.Predmet.ProtuStrankaListNazivFormated>
  <DomainObject.Predmet.ProtuStrankaListNazivFormatedOIB>
    <izvorni_sadrzaj>
      <item>AGRO JOZIĆ j.d.o.o. za poljoprivrednu proizvodnju, uvoz-izvoz, trgovinu i usluge, OIB 76413878046</item>
    </izvorni_sadrzaj>
    <derivirana_varijabla naziv="DomainObject.Predmet.ProtuStrankaListNazivFormatedOIB_1">
      <item>AGRO JOZIĆ j.d.o.o. za poljoprivrednu proizvodnju, uvoz-izvoz, trgovinu i usluge, OIB 76413878046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JOZIĆ j.d.o.o. za poljoprivrednu proizvodnju, uvoz-izvoz, trgovinu i usluge</izvorni_sadrzaj>
    <derivirana_varijabla naziv="DomainObject.Predmet.ProtustrankaIDrugi_1">AGRO JOZIĆ j.d.o.o. za poljoprivrednu proizvodnju, uvoz-izvoz,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JOZIĆ j.d.o.o. za poljoprivrednu proizvodnju, uvoz-izvoz, trgovinu i usluge, OIB 76413878046, Zbjeg 179, 35000 Zbjeg</izvorni_sadrzaj>
    <derivirana_varijabla naziv="DomainObject.Predmet.ProtustrankaIDrugiAdressOIB_1">AGRO JOZIĆ j.d.o.o. za poljoprivrednu proizvodnju, uvoz-izvoz, trgovinu i usluge, OIB 76413878046, Zbjeg 179,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JOZIĆ j.d.o.o. za poljoprivrednu proizvodnju, uvoz-izvoz, trgovinu i usluge</item>
    </izvorni_sadrzaj>
    <derivirana_varijabla naziv="DomainObject.Predmet.SudioniciListNaziv_1">
      <item>Financijska agencija</item>
      <item>AGRO JOZIĆ j.d.o.o. za poljoprivrednu proizvodnju, uvoz-izvoz,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AGRO JOZIĆ j.d.o.o. za poljoprivrednu proizvodnju, uvoz-izvoz, trgovinu i usluge, OIB 76413878046, Zbjeg 179,35000 Zbjeg</item>
    </izvorni_sadrzaj>
    <derivirana_varijabla naziv="DomainObject.Predmet.SudioniciListAdressOIB_1">
      <item>Financijska agencija, OIB 85821130368, Ulica grada Vukovara 70,10000 Zagreb</item>
      <item>AGRO JOZIĆ j.d.o.o. za poljoprivrednu proizvodnju, uvoz-izvoz, trgovinu i usluge, OIB 76413878046, Zbjeg 179,35000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76413878046</item>
    </izvorni_sadrzaj>
    <derivirana_varijabla naziv="DomainObject.Predmet.SudioniciListNazivOIB_1">
      <item>, OIB 85821130368</item>
      <item>, OIB 76413878046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845</properties:Words>
  <properties:Characters>4801</properties:Characters>
  <properties:Lines>135</properties:Lines>
  <properties:Paragraphs>44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2017-07-25T06:11:00Z</dcterms:created>
  <dc:creator>Trgovacki sud</dc:creator>
  <cp:lastModifiedBy>wsadmin</cp:lastModifiedBy>
  <cp:lastPrinted>2017-07-26T09:31:00Z</cp:lastPrinted>
  <dcterms:modified xmlns:xsi="http://www.w3.org/2001/XMLSchema-instance" xsi:type="dcterms:W3CDTF">2017-07-26T09:34:00Z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