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9364" w14:paraId="cba9364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8A1DA7">
        <w:t>2453</w:t>
      </w:r>
      <w:r w:rsidR="007D047B">
        <w:t>/16-</w:t>
      </w:r>
      <w:r w:rsidR="008A1DA7">
        <w:t>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</w:t>
      </w:r>
      <w:r w:rsidR="008A1DA7" w:rsidRPr="008A1DA7">
        <w:t>BEGIĆ d.o.o., Otok, Bana Josipa Jelačića 14, MBS: 030022045,  OIB: 30059240434</w:t>
      </w:r>
      <w:r w:rsidR="00604547" w:rsidRPr="00604547">
        <w:t>,</w:t>
      </w:r>
      <w:r w:rsidR="002F3F8D">
        <w:t xml:space="preserve"> dana </w:t>
      </w:r>
      <w:r w:rsidR="00884858">
        <w:t>16</w:t>
      </w:r>
      <w:r w:rsidR="005F2DDE">
        <w:t xml:space="preserve">. </w:t>
      </w:r>
      <w:r w:rsidR="006F5F1A">
        <w:t>siječnja</w:t>
      </w:r>
      <w:r w:rsidR="002F3F8D">
        <w:t xml:space="preserve"> 201</w:t>
      </w:r>
      <w:r w:rsidR="006F5F1A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8A1DA7" w:rsidRPr="008A1DA7">
        <w:t>BEGIĆ d.o.o., Otok, Bana Josipa Jelačića 14, MBS: 030022045,  OIB: 30059240434</w:t>
      </w:r>
      <w:r w:rsidR="00604547" w:rsidRPr="00604547">
        <w:t>,</w:t>
      </w:r>
      <w:r w:rsidR="00604547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8A1DA7">
        <w:t>2453</w:t>
      </w:r>
      <w:r w:rsidRPr="00AE7D44">
        <w:t>-16</w:t>
      </w:r>
      <w:r>
        <w:t xml:space="preserve"> kod Hrvatske poštanske banke iznos od </w:t>
      </w:r>
      <w:r w:rsidR="008A1DA7">
        <w:t>20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D17D51" w:rsidP="00144650" w:rsidR="00D17D51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D17D51" w:rsidP="00144650" w:rsidR="00D17D51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D17D51" w:rsidR="00D17D51">
      <w:pPr>
        <w:jc w:val="both"/>
      </w:pPr>
      <w:r>
        <w:t xml:space="preserve">           </w:t>
      </w:r>
    </w:p>
    <w:p w:rsidRDefault="00D17D51" w:rsidP="00D17D51" w:rsidR="00D17D51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8A1DA7">
        <w:t>23</w:t>
      </w:r>
      <w:r>
        <w:t xml:space="preserve">. </w:t>
      </w:r>
      <w:r w:rsidR="008A1DA7">
        <w:t>kolovoza</w:t>
      </w:r>
      <w:r>
        <w:t xml:space="preserve"> 2016. g.</w:t>
      </w:r>
      <w:r w:rsidRPr="00DD2365">
        <w:t xml:space="preserve"> prijedlog za otvaranje stečajnog postupka nad dužnikom </w:t>
      </w:r>
      <w:r w:rsidR="008A1DA7" w:rsidRPr="008A1DA7">
        <w:t>BEGIĆ d.o.o., Otok, Bana Josipa Jelačića 14, MBS: 030022045,  OIB: 30059240434</w:t>
      </w:r>
      <w:r w:rsidRPr="00DD2365">
        <w:t xml:space="preserve">.  </w:t>
      </w:r>
      <w:r>
        <w:tab/>
      </w:r>
    </w:p>
    <w:p w:rsidRDefault="00D17D51" w:rsidP="00D17D51" w:rsidR="00D17D51">
      <w:pPr>
        <w:tabs>
          <w:tab w:pos="6663" w:val="left"/>
          <w:tab w:pos="9072" w:val="right"/>
        </w:tabs>
      </w:pPr>
      <w:r>
        <w:lastRenderedPageBreak/>
        <w:tab/>
      </w:r>
      <w:r>
        <w:tab/>
        <w:t>Broj: 6 St-</w:t>
      </w:r>
      <w:r w:rsidR="008A1DA7">
        <w:t>2453</w:t>
      </w:r>
      <w:r>
        <w:t>/16-</w:t>
      </w:r>
      <w:r w:rsidR="008A1DA7">
        <w:t>11</w:t>
      </w:r>
    </w:p>
    <w:p w:rsidRDefault="00D17D51" w:rsidP="00D17D51" w:rsidR="00D17D51">
      <w:pPr>
        <w:jc w:val="right"/>
      </w:pPr>
    </w:p>
    <w:p w:rsidRDefault="00D17D51" w:rsidP="00D17D51" w:rsidR="00D17D51">
      <w:pPr>
        <w:jc w:val="both"/>
      </w:pPr>
    </w:p>
    <w:p w:rsidRDefault="00D17D51" w:rsidP="00D17D51" w:rsidR="00D17D51">
      <w:pPr>
        <w:ind w:firstLine="720"/>
        <w:jc w:val="both"/>
      </w:pPr>
      <w:r>
        <w:t>Zaključkom Trgovačkog suda u Osijeku broj St-</w:t>
      </w:r>
      <w:r w:rsidR="008A1DA7">
        <w:t>2453</w:t>
      </w:r>
      <w:r>
        <w:t xml:space="preserve">/16 od </w:t>
      </w:r>
      <w:r w:rsidR="008A1DA7">
        <w:t>14</w:t>
      </w:r>
      <w:r>
        <w:t xml:space="preserve">. studenog 2016. g. pozvan </w:t>
      </w:r>
      <w:r w:rsidR="00604547">
        <w:t>je</w:t>
      </w:r>
      <w:r>
        <w:t xml:space="preserve"> zakonski zastupni</w:t>
      </w:r>
      <w:r w:rsidR="00604547">
        <w:t>k</w:t>
      </w:r>
      <w:r>
        <w:t xml:space="preserve"> dužnika da u roku od 8 dana od dana primitka zaključka preda sudu izvješće o financijsko-gospodarskom stanju dužnika u dva primjerka</w:t>
      </w:r>
      <w:r w:rsidR="008A1DA7">
        <w:t>.</w:t>
      </w:r>
    </w:p>
    <w:p w:rsidRDefault="00D17D51" w:rsidP="00D17D51" w:rsidR="00D17D51">
      <w:pPr>
        <w:ind w:firstLine="720"/>
        <w:jc w:val="both"/>
      </w:pPr>
    </w:p>
    <w:p w:rsidRDefault="00D17D51" w:rsidP="00D17D51" w:rsidR="00D17D51">
      <w:pPr>
        <w:ind w:firstLine="720"/>
        <w:jc w:val="both"/>
      </w:pPr>
      <w:r>
        <w:t xml:space="preserve">Dana </w:t>
      </w:r>
      <w:r w:rsidR="008A1DA7">
        <w:t>24</w:t>
      </w:r>
      <w:r>
        <w:t xml:space="preserve">. </w:t>
      </w:r>
      <w:r w:rsidR="008A1DA7">
        <w:t>studenog i 6. prosinca</w:t>
      </w:r>
      <w:r>
        <w:t xml:space="preserve"> 2016. g. dužnik je dostavio Izvješće o financijsko-gospodarskom stanju dužnika</w:t>
      </w:r>
      <w:r w:rsidR="00884858">
        <w:t xml:space="preserve">, </w:t>
      </w:r>
      <w:r w:rsidR="008A1DA7">
        <w:t xml:space="preserve">a dana 6.listopada 2016. g., </w:t>
      </w:r>
      <w:r w:rsidR="00884858">
        <w:t xml:space="preserve"> </w:t>
      </w:r>
      <w:proofErr w:type="spellStart"/>
      <w:r w:rsidR="00884858">
        <w:t>prokazni</w:t>
      </w:r>
      <w:proofErr w:type="spellEnd"/>
      <w:r w:rsidR="00884858">
        <w:t xml:space="preserve"> popis imovine</w:t>
      </w:r>
      <w:r>
        <w:t xml:space="preserve"> ovjerovljen kod javnog bilježnika </w:t>
      </w:r>
      <w:proofErr w:type="spellStart"/>
      <w:r w:rsidR="008A1DA7">
        <w:t>Mirodara</w:t>
      </w:r>
      <w:proofErr w:type="spellEnd"/>
      <w:r w:rsidR="008A1DA7">
        <w:t xml:space="preserve"> Kovač iz Vinkovaca </w:t>
      </w:r>
      <w:r>
        <w:t>broj OV-</w:t>
      </w:r>
      <w:r w:rsidR="008A1DA7">
        <w:t>9602</w:t>
      </w:r>
      <w:r>
        <w:t xml:space="preserve">/16 od </w:t>
      </w:r>
      <w:r w:rsidR="008A1DA7">
        <w:t>6</w:t>
      </w:r>
      <w:r>
        <w:t xml:space="preserve">. </w:t>
      </w:r>
      <w:r w:rsidR="008A1DA7">
        <w:t>listopada</w:t>
      </w:r>
      <w:r>
        <w:t xml:space="preserve"> 2016. g. iz kojeg je razvidno da dužnik nema nikakve imovine.</w:t>
      </w:r>
    </w:p>
    <w:p w:rsidRDefault="00D17D51" w:rsidP="00D17D51" w:rsidR="00D17D51">
      <w:pPr>
        <w:ind w:firstLine="720"/>
        <w:jc w:val="both"/>
      </w:pPr>
      <w:r>
        <w:t xml:space="preserve"> </w:t>
      </w:r>
    </w:p>
    <w:p w:rsidRDefault="00D17D51" w:rsidP="00D17D51" w:rsidR="00D17D51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705344">
        <w:t>23</w:t>
      </w:r>
      <w:r>
        <w:t xml:space="preserve">. </w:t>
      </w:r>
      <w:r w:rsidR="00705344">
        <w:t>kolovoza</w:t>
      </w:r>
      <w:r>
        <w:t xml:space="preserve"> 2016. g. za otvaranje stečajnog postupka nad dužnikom razvidno da na dan </w:t>
      </w:r>
      <w:r w:rsidR="00705344">
        <w:t>22</w:t>
      </w:r>
      <w:r>
        <w:t xml:space="preserve">. </w:t>
      </w:r>
      <w:r w:rsidR="00705344">
        <w:t xml:space="preserve">kolovoza </w:t>
      </w:r>
      <w:r>
        <w:t>201</w:t>
      </w:r>
      <w:r w:rsidR="00884858">
        <w:t>6</w:t>
      </w:r>
      <w:r>
        <w:t xml:space="preserve">. g. dužnik u Očevidniku redoslijeda osnova za plaćanje ima evidentirane neizvršene osnove za plaćanje u ukupnom iznosu od </w:t>
      </w:r>
      <w:r w:rsidR="00705344">
        <w:t>67.631,78</w:t>
      </w:r>
      <w:r w:rsidR="00884858">
        <w:t xml:space="preserve"> </w:t>
      </w:r>
      <w:r>
        <w:t xml:space="preserve"> kn u neprekidnom razdoblju od </w:t>
      </w:r>
      <w:r w:rsidR="00884858">
        <w:t>120</w:t>
      </w:r>
      <w:r>
        <w:t xml:space="preserve"> dana valjalo je sukladno čl. 132 st. 1 Stečajnog zakona (NN 71/15) odlučiti kao u izreci pod točkom 1.</w:t>
      </w:r>
    </w:p>
    <w:p w:rsidRDefault="00D17D51" w:rsidP="00D17D51" w:rsidR="00D17D51">
      <w:pPr>
        <w:pStyle w:val="Tijeloteksta"/>
      </w:pPr>
    </w:p>
    <w:p w:rsidRDefault="00D17D51" w:rsidP="00D17D51" w:rsidR="00D17D51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84858">
        <w:t>16</w:t>
      </w:r>
      <w:r w:rsidR="00AE7D44">
        <w:t>.</w:t>
      </w:r>
      <w:r w:rsidR="003B0183">
        <w:t xml:space="preserve"> </w:t>
      </w:r>
      <w:r w:rsidR="00D17D51">
        <w:t>siječnja</w:t>
      </w:r>
      <w:r w:rsidR="008737BC">
        <w:t xml:space="preserve"> 201</w:t>
      </w:r>
      <w:r w:rsidR="00D17D51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884858">
        <w:t>16</w:t>
      </w:r>
      <w:r w:rsidR="00D17D51">
        <w:t>/</w:t>
      </w:r>
      <w:r w:rsidR="00884858">
        <w:t>2</w:t>
      </w:r>
    </w:p>
    <w:p w:rsidRDefault="00470B34" w:rsidP="00470B34" w:rsidR="00470B34">
      <w:pPr>
        <w:jc w:val="both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EBC" w:rsidR="00180EBC">
      <w:r>
        <w:separator/>
      </w:r>
    </w:p>
  </w:endnote>
  <w:endnote w:id="0" w:type="continuationSeparator">
    <w:p w:rsidRDefault="00180EBC" w:rsidR="0018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EBC" w:rsidR="00180EBC">
      <w:r>
        <w:separator/>
      </w:r>
    </w:p>
  </w:footnote>
  <w:footnote w:id="0" w:type="continuationSeparator">
    <w:p w:rsidRDefault="00180EBC" w:rsidR="00180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334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80EBC"/>
    <w:rsid w:val="0019752C"/>
    <w:rsid w:val="001A0170"/>
    <w:rsid w:val="001A6201"/>
    <w:rsid w:val="001B62C8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D4502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547"/>
    <w:rsid w:val="00607E75"/>
    <w:rsid w:val="006139EC"/>
    <w:rsid w:val="006235FB"/>
    <w:rsid w:val="00623689"/>
    <w:rsid w:val="00653E55"/>
    <w:rsid w:val="006826C2"/>
    <w:rsid w:val="006837ED"/>
    <w:rsid w:val="00687607"/>
    <w:rsid w:val="006A2408"/>
    <w:rsid w:val="006A56C2"/>
    <w:rsid w:val="006D09F6"/>
    <w:rsid w:val="006D4892"/>
    <w:rsid w:val="006F5F1A"/>
    <w:rsid w:val="00705344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7F4AE5"/>
    <w:rsid w:val="0080666F"/>
    <w:rsid w:val="00823B7D"/>
    <w:rsid w:val="00845777"/>
    <w:rsid w:val="00857D02"/>
    <w:rsid w:val="008737BC"/>
    <w:rsid w:val="008737C5"/>
    <w:rsid w:val="008763AA"/>
    <w:rsid w:val="0087712F"/>
    <w:rsid w:val="00884858"/>
    <w:rsid w:val="0088689D"/>
    <w:rsid w:val="00893D29"/>
    <w:rsid w:val="008A0787"/>
    <w:rsid w:val="008A1DA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03349"/>
    <w:rsid w:val="00B11498"/>
    <w:rsid w:val="00B11D59"/>
    <w:rsid w:val="00B32B3E"/>
    <w:rsid w:val="00B37FD5"/>
    <w:rsid w:val="00B41F79"/>
    <w:rsid w:val="00B46AE7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17D51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A6180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3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3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St-2453/2016</izvorni_sadrzaj>
    <derivirana_varijabla naziv="DomainObject.Predmet.OznakaBroj_1">St-2453/2016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BEGIĆ društvo s ograničenom odgovornošću za proizvodnju, usluge i trgovinu</izvorni_sadrzaj>
    <derivirana_varijabla naziv="DomainObject.Predmet.ProtustrankaFormated_1">  BEGIĆ društvo s ograničenom odgovornošću za proizvodnju, usluge i trgovinu</derivirana_varijabla>
  </DomainObject.Predmet.ProtustrankaFormated>
  <DomainObject.Predmet.ProtustrankaFormatedOIB>
    <izvorni_sadrzaj>  BEGIĆ društvo s ograničenom odgovornošću za proizvodnju, usluge i trgovinu, OIB 30059240434</izvorni_sadrzaj>
    <derivirana_varijabla naziv="DomainObject.Predmet.ProtustrankaFormatedOIB_1">  BEGIĆ društvo s ograničenom odgovornošću za proizvodnju, usluge i trgovinu, OIB 30059240434</derivirana_varijabla>
  </DomainObject.Predmet.ProtustrankaFormatedOIB>
  <DomainObject.Predmet.ProtustrankaFormatedWithAdress>
    <izvorni_sadrzaj> BEGIĆ društvo s ograničenom odgovornošću za proizvodnju, usluge i trgovinu, Bana Josipa Jelačića 14, 32252 Otok</izvorni_sadrzaj>
    <derivirana_varijabla naziv="DomainObject.Predmet.ProtustrankaFormatedWithAdress_1"> BEGIĆ društvo s ograničenom odgovornošću za proizvodnju, usluge i trgovinu, Bana Josipa Jelačića 14, 32252 Otok</derivirana_varijabla>
  </DomainObject.Predmet.ProtustrankaFormatedWithAdress>
  <DomainObject.Predmet.ProtustrankaFormatedWithAdressOIB>
    <izvorni_sadrzaj> BEGIĆ društvo s ograničenom odgovornošću za proizvodnju, usluge i trgovinu, OIB 30059240434, Bana Josipa Jelačića 14, 32252 Otok</izvorni_sadrzaj>
    <derivirana_varijabla naziv="DomainObject.Predmet.ProtustrankaFormatedWithAdressOIB_1"> BEGIĆ društvo s ograničenom odgovornošću za proizvodnju, usluge i trgovinu, OIB 30059240434, Bana Josipa Jelačića 14, 32252 Otok</derivirana_varijabla>
  </DomainObject.Predmet.ProtustrankaFormatedWithAdressOIB>
  <DomainObject.Predmet.ProtustrankaWithAdress>
    <izvorni_sadrzaj>BEGIĆ društvo s ograničenom odgovornošću za proizvodnju, usluge i trgovinu Bana Josipa Jelačića 14, 32252 Otok</izvorni_sadrzaj>
    <derivirana_varijabla naziv="DomainObject.Predmet.ProtustrankaWithAdress_1">BEGIĆ društvo s ograničenom odgovornošću za proizvodnju, usluge i trgovinu Bana Josipa Jelačića 14, 32252 Otok</derivirana_varijabla>
  </DomainObject.Predmet.ProtustrankaWithAdress>
  <DomainObject.Predmet.ProtustrankaWithAdressOIB>
    <izvorni_sadrzaj>BEGIĆ društvo s ograničenom odgovornošću za proizvodnju, usluge i trgovinu, OIB 30059240434, Bana Josipa Jelačića 14, 32252 Otok</izvorni_sadrzaj>
    <derivirana_varijabla naziv="DomainObject.Predmet.ProtustrankaWithAdressOIB_1">BEGIĆ društvo s ograničenom odgovornošću za proizvodnju, usluge i trgovinu, OIB 30059240434, Bana Josipa Jelačića 14, 32252 Otok</derivirana_varijabla>
  </DomainObject.Predmet.ProtustrankaWithAdressOIB>
  <DomainObject.Predmet.ProtustrankaNazivFormated>
    <izvorni_sadrzaj>BEGIĆ društvo s ograničenom odgovornošću za proizvodnju, usluge i trgovinu</izvorni_sadrzaj>
    <derivirana_varijabla naziv="DomainObject.Predmet.ProtustrankaNazivFormated_1">BEGIĆ društvo s ograničenom odgovornošću za proizvodnju, usluge i trgovinu</derivirana_varijabla>
  </DomainObject.Predmet.ProtustrankaNazivFormated>
  <DomainObject.Predmet.ProtustrankaNazivFormatedOIB>
    <izvorni_sadrzaj>BEGIĆ društvo s ograničenom odgovornošću za proizvodnju, usluge i trgovinu, OIB 30059240434</izvorni_sadrzaj>
    <derivirana_varijabla naziv="DomainObject.Predmet.ProtustrankaNazivFormatedOIB_1">BEGIĆ društvo s ograničenom odgovornošću za proizvodnju, usluge i trgovinu, OIB 30059240434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BEGIĆ društvo s ograničenom odgovornošću za proizvodnju, usluge i trgovinu</item>
    </izvorni_sadrzaj>
    <derivirana_varijabla naziv="DomainObject.Predmet.ProtuStrankaListFormated_1">
      <item>BEGIĆ društvo s ograničenom odgovornošću za proizvodnju, usluge i trgovinu</item>
    </derivirana_varijabla>
  </DomainObject.Predmet.ProtuStrankaListFormated>
  <DomainObject.Predmet.ProtuStrankaListFormatedOIB>
    <izvorni_sadrzaj>
      <item>BEGIĆ društvo s ograničenom odgovornošću za proizvodnju, usluge i trgovinu, OIB 30059240434</item>
    </izvorni_sadrzaj>
    <derivirana_varijabla naziv="DomainObject.Predmet.ProtuStrankaListFormatedOIB_1">
      <item>BEGIĆ društvo s ograničenom odgovornošću za proizvodnju, usluge i trgovinu, OIB 30059240434</item>
    </derivirana_varijabla>
  </DomainObject.Predmet.ProtuStrankaListFormatedOIB>
  <DomainObject.Predmet.ProtuStrankaListFormatedWithAdress>
    <izvorni_sadrzaj>
      <item>BEGIĆ društvo s ograničenom odgovornošću za proizvodnju, usluge i trgovinu, Bana Josipa Jelačića 14, 32252 Otok</item>
    </izvorni_sadrzaj>
    <derivirana_varijabla naziv="DomainObject.Predmet.ProtuStrankaListFormatedWithAdress_1">
      <item>BEGIĆ društvo s ograničenom odgovornošću za proizvodnju, usluge i trgovinu, Bana Josipa Jelačića 14, 32252 Otok</item>
    </derivirana_varijabla>
  </DomainObject.Predmet.ProtuStrankaListFormatedWithAdress>
  <DomainObject.Predmet.ProtuStrankaListFormatedWithAdressOIB>
    <izvorni_sadrzaj>
      <item>BEGIĆ društvo s ograničenom odgovornošću za proizvodnju, usluge i trgovinu, OIB 30059240434, Bana Josipa Jelačića 14, 32252 Otok</item>
    </izvorni_sadrzaj>
    <derivirana_varijabla naziv="DomainObject.Predmet.ProtuStrankaListFormatedWithAdressOIB_1">
      <item>BEGIĆ društvo s ograničenom odgovornošću za proizvodnju, usluge i trgovinu, OIB 30059240434, Bana Josipa Jelačića 14, 32252 Otok</item>
    </derivirana_varijabla>
  </DomainObject.Predmet.ProtuStrankaListFormatedWithAdressOIB>
  <DomainObject.Predmet.ProtuStrankaListNazivFormated>
    <izvorni_sadrzaj>
      <item>BEGIĆ društvo s ograničenom odgovornošću za proizvodnju, usluge i trgovinu</item>
    </izvorni_sadrzaj>
    <derivirana_varijabla naziv="DomainObject.Predmet.ProtuStrankaListNazivFormated_1">
      <item>BEGIĆ društvo s ograničenom odgovornošću za proizvodnju, usluge i trgovinu</item>
    </derivirana_varijabla>
  </DomainObject.Predmet.ProtuStrankaListNazivFormated>
  <DomainObject.Predmet.ProtuStrankaListNazivFormatedOIB>
    <izvorni_sadrzaj>
      <item>BEGIĆ društvo s ograničenom odgovornošću za proizvodnju, usluge i trgovinu, OIB 30059240434</item>
    </izvorni_sadrzaj>
    <derivirana_varijabla naziv="DomainObject.Predmet.ProtuStrankaListNazivFormatedOIB_1">
      <item>BEGIĆ društvo s ograničenom odgovornošću za proizvodnju, usluge i trgovinu, OIB 30059240434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BEGIĆ društvo s ograničenom odgovornošću za proizvodnju, usluge i trgovinu</izvorni_sadrzaj>
    <derivirana_varijabla naziv="DomainObject.Predmet.ProtustrankaIDrugi_1">BEGIĆ društvo s ograničenom odgovornošću za proizvodnju,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BEGIĆ društvo s ograničenom odgovornošću za proizvodnju, usluge i trgovinu, OIB 30059240434, Bana Josipa Jelačića 14, 32252 Otok</izvorni_sadrzaj>
    <derivirana_varijabla naziv="DomainObject.Predmet.ProtustrankaIDrugiAdressOIB_1">BEGIĆ društvo s ograničenom odgovornošću za proizvodnju, usluge i trgovinu, OIB 30059240434, Bana Josipa Jelačića 14,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BEGIĆ društvo s ograničenom odgovornošću za proizvodnju, usluge i trgovinu</item>
      <item>RH MF POREZNA UPRAVA VUKOVAR</item>
    </izvorni_sadrzaj>
    <derivirana_varijabla naziv="DomainObject.Predmet.SudioniciListNaziv_1">
      <item>BEGIĆ društvo s ograničenom odgovornošću za proizvodnju, usluge i trgovinu</item>
      <item>RH MF POREZNA UPRAVA VUKOVAR</item>
    </derivirana_varijabla>
  </DomainObject.Predmet.SudioniciListNaziv>
  <DomainObject.Predmet.SudioniciListAdressOIB>
    <izvorni_sadrzaj>
      <item>BEGIĆ društvo s ograničenom odgovornošću za proizvodnju, usluge i trgovinu, OIB 30059240434, Bana Josipa Jelačića 14,32252 Otok</item>
      <item>RH MF POREZNA UPRAVA VUKOVAR, OIB 18683136487</item>
    </izvorni_sadrzaj>
    <derivirana_varijabla naziv="DomainObject.Predmet.SudioniciListAdressOIB_1">
      <item>BEGIĆ društvo s ograničenom odgovornošću za proizvodnju, usluge i trgovinu, OIB 30059240434, Bana Josipa Jelačića 14,32252 Otok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30059240434</item>
      <item>, OIB 18683136487</item>
    </izvorni_sadrzaj>
    <derivirana_varijabla naziv="DomainObject.Predmet.SudioniciListNazivOIB_1">
      <item>, OIB 30059240434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CB0A2-BF85-4973-99BE-07FD57412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2538</properties:Characters>
  <properties:Lines>83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2017-01-16T07:59:00Z</dcterms:created>
  <dc:creator>hermanj</dc:creator>
  <cp:lastModifiedBy>Snježana Markotić Jurić</cp:lastModifiedBy>
  <cp:lastPrinted>2017-01-16T07:49:00Z</cp:lastPrinted>
  <dcterms:modified xmlns:xsi="http://www.w3.org/2001/XMLSchema-instance" xsi:type="dcterms:W3CDTF">2017-01-16T07:59:00Z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