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37f9" w14:paraId="f0937f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8F4BDE">
        <w:t>2330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8F4BDE" w:rsidP="00780919" w:rsidR="00E34F61">
      <w:pPr>
        <w:jc w:val="both"/>
      </w:pPr>
      <w:r w:rsidRPr="008F4BDE">
        <w:t>Trgovački sud u Zagrebu, po sucu Maji Jurovicki, u stečajnom postupku u povodu prijedloga predlagatelja FINANCIJSKE AGENCIJE, Zagreb, Ulica grada Vukovara 70, OIB: 85821130368, za otvaranje stečajnog postupka nad dužnikom VOLTIUS d.o.o., OIB: 21850610599, MBS: 040194985, Zagreb, Črnomerec 29</w:t>
      </w:r>
      <w:r w:rsidR="00D13DAA">
        <w:t xml:space="preserve">, dana </w:t>
      </w:r>
      <w:r w:rsidR="002A2F58">
        <w:t>17</w:t>
      </w:r>
      <w:r w:rsidR="00E34F61">
        <w:t>. listopad</w:t>
      </w:r>
      <w:r w:rsidR="00E34F61" w:rsidRPr="00E34F61">
        <w:t>a 2017.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  <w:r>
        <w:tab/>
      </w: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B646E5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B646E5" w:rsidRPr="00B646E5">
        <w:t>VOLTIUS d.o.o., OIB: 21850610599, MBS: 040194985, Zagreb, Črnomerec 29</w:t>
      </w:r>
      <w:r w:rsidR="00B646E5">
        <w:t>.</w:t>
      </w:r>
    </w:p>
    <w:p w:rsidRDefault="00DB441F" w:rsidP="00BE19F1" w:rsidR="005046AB">
      <w:pPr>
        <w:jc w:val="both"/>
      </w:pPr>
      <w:r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324F6B">
        <w:t xml:space="preserve">17. listopada 2017. u 12 sati i 00 </w:t>
      </w:r>
      <w:r w:rsidR="00B46603">
        <w:t xml:space="preserve"> </w:t>
      </w:r>
      <w:r w:rsidR="00BE19F1">
        <w:t xml:space="preserve">minuta.  </w:t>
      </w:r>
    </w:p>
    <w:p w:rsidRDefault="00E71B8C" w:rsidP="00BE19F1" w:rsidR="00E71B8C">
      <w:pPr>
        <w:jc w:val="both"/>
      </w:pPr>
    </w:p>
    <w:p w:rsidRDefault="00DB441F" w:rsidP="003C78FA" w:rsidR="003C78FA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B646E5">
        <w:t xml:space="preserve">Duško Koruga </w:t>
      </w:r>
      <w:r w:rsidR="003C78FA">
        <w:t xml:space="preserve">OIB: </w:t>
      </w:r>
      <w:r w:rsidR="00B646E5">
        <w:t xml:space="preserve">40565203589 </w:t>
      </w:r>
      <w:r w:rsidR="003C78FA">
        <w:t xml:space="preserve">iz Zagreba, </w:t>
      </w:r>
    </w:p>
    <w:p w:rsidRDefault="00B646E5" w:rsidP="003C78FA" w:rsidR="004113CE" w:rsidRPr="00E57CD2">
      <w:pPr>
        <w:jc w:val="both"/>
      </w:pPr>
      <w:r>
        <w:t>Ilica 129</w:t>
      </w:r>
      <w:r w:rsidR="00F4341C">
        <w:t>.</w:t>
      </w:r>
    </w:p>
    <w:p w:rsidRDefault="00833A14" w:rsidP="00833A14" w:rsidR="00833A14">
      <w:pPr>
        <w:jc w:val="both"/>
      </w:pPr>
    </w:p>
    <w:p w:rsidRDefault="00DB441F" w:rsidP="00152F9B" w:rsidR="00F4341C">
      <w:pPr>
        <w:jc w:val="both"/>
      </w:pPr>
      <w:r>
        <w:t xml:space="preserve">III. Zaključuje se stečajni postupak nad dužnikom </w:t>
      </w:r>
      <w:r w:rsidR="000E626D" w:rsidRPr="000E626D">
        <w:t>VOLTIUS d.o.o., OIB: 21850610599, MBS: 040194985, Zagreb, Črnomerec 29</w:t>
      </w:r>
      <w:r w:rsidR="000E626D">
        <w:t>.</w:t>
      </w:r>
    </w:p>
    <w:p w:rsidRDefault="000E626D" w:rsidP="00152F9B" w:rsidR="000E626D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0E626D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>
        <w:t xml:space="preserve">  </w:t>
      </w:r>
      <w:r w:rsidR="000E626D" w:rsidRPr="000E626D">
        <w:t>VOLTIUS d.o.o., OIB: 21850610599, MBS: 040194985, Zagreb, Črnomerec 29</w:t>
      </w:r>
      <w:r w:rsidR="000E626D">
        <w:t>.</w:t>
      </w:r>
    </w:p>
    <w:p w:rsidRDefault="00AA78A7" w:rsidP="00AA78A7" w:rsidR="00DB441F">
      <w:pPr>
        <w:jc w:val="both"/>
      </w:pPr>
      <w:r>
        <w:t xml:space="preserve">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0E626D">
        <w:t>1434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0E626D">
        <w:t xml:space="preserve">1.037.073,76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E430D5">
        <w:t>05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1B363A" w:rsidP="001602A5" w:rsidR="00DB441F">
      <w:pPr>
        <w:jc w:val="both"/>
      </w:pPr>
      <w:r>
        <w:t>11.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1B363A">
        <w:t xml:space="preserve">11.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5B2B8E" w:rsidRPr="005B2B8E">
        <w:t>11.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5B2B8E" w:rsidRPr="005B2B8E">
        <w:t>1</w:t>
      </w:r>
      <w:r w:rsidR="008C3799">
        <w:t>7</w:t>
      </w:r>
      <w:r w:rsidR="005B2B8E" w:rsidRPr="005B2B8E">
        <w:t>. listopada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8916E9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8916E9" w:rsidP="004F5146" w:rsidR="008916E9">
      <w:pPr>
        <w:jc w:val="right"/>
      </w:pPr>
      <w:r>
        <w:t>za točnost otpravka-ovlašteni službenik</w:t>
      </w:r>
    </w:p>
    <w:p w:rsidRDefault="008916E9" w:rsidP="004F5146" w:rsidR="008916E9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8916E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0E626D">
          <w:t>2330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23149C"/>
    <w:rsid w:val="00237B9E"/>
    <w:rsid w:val="00255162"/>
    <w:rsid w:val="00274B49"/>
    <w:rsid w:val="002916CE"/>
    <w:rsid w:val="00293025"/>
    <w:rsid w:val="002A2F58"/>
    <w:rsid w:val="002B0102"/>
    <w:rsid w:val="002D6894"/>
    <w:rsid w:val="002E2DB0"/>
    <w:rsid w:val="002E6E4E"/>
    <w:rsid w:val="00324F6B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61931"/>
    <w:rsid w:val="00575A62"/>
    <w:rsid w:val="0059076B"/>
    <w:rsid w:val="005966D9"/>
    <w:rsid w:val="005A7F3D"/>
    <w:rsid w:val="005B2B8E"/>
    <w:rsid w:val="005B6D46"/>
    <w:rsid w:val="005C1600"/>
    <w:rsid w:val="005C2E60"/>
    <w:rsid w:val="005C7C4C"/>
    <w:rsid w:val="005D3DE4"/>
    <w:rsid w:val="005F7440"/>
    <w:rsid w:val="00603A21"/>
    <w:rsid w:val="00616F59"/>
    <w:rsid w:val="00665971"/>
    <w:rsid w:val="006671E6"/>
    <w:rsid w:val="006A3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916E9"/>
    <w:rsid w:val="008A306D"/>
    <w:rsid w:val="008C3799"/>
    <w:rsid w:val="008C661C"/>
    <w:rsid w:val="008E127C"/>
    <w:rsid w:val="008E59F9"/>
    <w:rsid w:val="008F4BDE"/>
    <w:rsid w:val="00910DEA"/>
    <w:rsid w:val="0093718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13DAA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St-2330/2016-11</izvorni_sadrzaj>
    <derivirana_varijabla naziv="DomainObject.Oznaka_1">St-2330/2016-11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2330</izvorni_sadrzaj>
    <derivirana_varijabla naziv="DomainObject.Predmet.Broj_1">2330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St-2330/2016</izvorni_sadrzaj>
    <derivirana_varijabla naziv="DomainObject.Predmet.OznakaBroj_1">St-2330/2016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VOLTIUS d.o.o. za usluge zastupanog po punomoćniku Marina Vukić</izvorni_sadrzaj>
    <derivirana_varijabla naziv="DomainObject.Predmet.ProtustrankaFormated_1">  VOLTIUS d.o.o. za usluge zastupanog po punomoćniku Marina Vukić</derivirana_varijabla>
  </DomainObject.Predmet.ProtustrankaFormated>
  <DomainObject.Predmet.ProtustrankaFormatedOIB>
    <izvorni_sadrzaj>  VOLTIUS d.o.o. za usluge, OIB 21850610599 zastupanog po punomoćniku Marina Vukić</izvorni_sadrzaj>
    <derivirana_varijabla naziv="DomainObject.Predmet.ProtustrankaFormatedOIB_1">  VOLTIUS d.o.o. za usluge, OIB 21850610599 zastupanog po punomoćniku Marina Vukić</derivirana_varijabla>
  </DomainObject.Predmet.ProtustrankaFormatedOIB>
  <DomainObject.Predmet.ProtustrankaFormatedWithAdress>
    <izvorni_sadrzaj> VOLTIUS d.o.o. za usluge, Črnomerec 29, 10000 Zagreb zastupanog po punomoćniku Marina Vukić</izvorni_sadrzaj>
    <derivirana_varijabla naziv="DomainObject.Predmet.ProtustrankaFormatedWithAdress_1"> VOLTIUS d.o.o. za usluge, Črnomerec 29, 10000 Zagreb zastupanog po punomoćniku Marina Vukić</derivirana_varijabla>
  </DomainObject.Predmet.ProtustrankaFormatedWithAdress>
  <DomainObject.Predmet.ProtustrankaFormatedWithAdressOIB>
    <izvorni_sadrzaj> VOLTIUS d.o.o. za usluge, OIB 21850610599, Črnomerec 29, 10000 Zagreb zastupanog po punomoćniku Marina Vukić</izvorni_sadrzaj>
    <derivirana_varijabla naziv="DomainObject.Predmet.ProtustrankaFormatedWithAdressOIB_1"> VOLTIUS d.o.o. za usluge, OIB 21850610599, Črnomerec 29, 10000 Zagreb zastupanog po punomoćniku Marina Vukić</derivirana_varijabla>
  </DomainObject.Predmet.ProtustrankaFormatedWithAdressOIB>
  <DomainObject.Predmet.ProtustrankaWithAdress>
    <izvorni_sadrzaj>VOLTIUS d.o.o. za usluge Črnomerec 29, 10000 Zagreb</izvorni_sadrzaj>
    <derivirana_varijabla naziv="DomainObject.Predmet.ProtustrankaWithAdress_1">VOLTIUS d.o.o. za usluge Črnomerec 29, 10000 Zagreb</derivirana_varijabla>
  </DomainObject.Predmet.ProtustrankaWithAdress>
  <DomainObject.Predmet.ProtustrankaWithAdressOIB>
    <izvorni_sadrzaj>VOLTIUS d.o.o. za usluge, OIB 21850610599, Črnomerec 29, 10000 Zagreb</izvorni_sadrzaj>
    <derivirana_varijabla naziv="DomainObject.Predmet.ProtustrankaWithAdressOIB_1">VOLTIUS d.o.o. za usluge, OIB 21850610599, Črnomerec 29, 10000 Zagreb</derivirana_varijabla>
  </DomainObject.Predmet.ProtustrankaWithAdressOIB>
  <DomainObject.Predmet.ProtustrankaNazivFormated>
    <izvorni_sadrzaj>VOLTIUS d.o.o. za usluge</izvorni_sadrzaj>
    <derivirana_varijabla naziv="DomainObject.Predmet.ProtustrankaNazivFormated_1">VOLTIUS d.o.o. za usluge</derivirana_varijabla>
  </DomainObject.Predmet.ProtustrankaNazivFormated>
  <DomainObject.Predmet.ProtustrankaNazivFormatedOIB>
    <izvorni_sadrzaj>VOLTIUS d.o.o. za usluge, OIB 21850610599</izvorni_sadrzaj>
    <derivirana_varijabla naziv="DomainObject.Predmet.ProtustrankaNazivFormatedOIB_1">VOLTIUS d.o.o. za usluge, OIB 21850610599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VOLTIUS d.o.o. za usluge zastupanog po punomoćniku Marina Vukić</item>
    </izvorni_sadrzaj>
    <derivirana_varijabla naziv="DomainObject.Predmet.ProtuStrankaListFormated_1">
      <item>VOLTIUS d.o.o. za usluge zastupanog po punomoćniku Marina Vukić</item>
    </derivirana_varijabla>
  </DomainObject.Predmet.ProtuStrankaListFormated>
  <DomainObject.Predmet.ProtuStrankaListFormatedOIB>
    <izvorni_sadrzaj>
      <item>VOLTIUS d.o.o. za usluge, OIB 21850610599 zastupanog po punomoćniku Marina Vukić</item>
    </izvorni_sadrzaj>
    <derivirana_varijabla naziv="DomainObject.Predmet.ProtuStrankaListFormatedOIB_1">
      <item>VOLTIUS d.o.o. za usluge, OIB 21850610599 zastupanog po punomoćniku Marina Vukić</item>
    </derivirana_varijabla>
  </DomainObject.Predmet.ProtuStrankaListFormatedOIB>
  <DomainObject.Predmet.ProtuStrankaListFormatedWithAdress>
    <izvorni_sadrzaj>
      <item>VOLTIUS d.o.o. za usluge, Črnomerec 29, 10000 Zagreb zastupanog po punomoćniku Marina Vukić</item>
    </izvorni_sadrzaj>
    <derivirana_varijabla naziv="DomainObject.Predmet.ProtuStrankaListFormatedWithAdress_1">
      <item>VOLTIUS d.o.o. za usluge, Črnomerec 29, 10000 Zagreb zastupanog po punomoćniku Marina Vukić</item>
    </derivirana_varijabla>
  </DomainObject.Predmet.ProtuStrankaListFormatedWithAdress>
  <DomainObject.Predmet.ProtuStrankaListFormatedWithAdressOIB>
    <izvorni_sadrzaj>
      <item>VOLTIUS d.o.o. za usluge, OIB 21850610599, Črnomerec 29, 10000 Zagreb zastupanog po punomoćniku Marina Vukić</item>
    </izvorni_sadrzaj>
    <derivirana_varijabla naziv="DomainObject.Predmet.ProtuStrankaListFormatedWithAdressOIB_1">
      <item>VOLTIUS d.o.o. za usluge, OIB 21850610599, Črnomerec 29, 10000 Zagreb zastupanog po punomoćniku Marina Vukić</item>
    </derivirana_varijabla>
  </DomainObject.Predmet.ProtuStrankaListFormatedWithAdressOIB>
  <DomainObject.Predmet.ProtuStrankaListNazivFormated>
    <izvorni_sadrzaj>
      <item>VOLTIUS d.o.o. za usluge</item>
    </izvorni_sadrzaj>
    <derivirana_varijabla naziv="DomainObject.Predmet.ProtuStrankaListNazivFormated_1">
      <item>VOLTIUS d.o.o. za usluge</item>
    </derivirana_varijabla>
  </DomainObject.Predmet.ProtuStrankaListNazivFormated>
  <DomainObject.Predmet.ProtuStrankaListNazivFormatedOIB>
    <izvorni_sadrzaj>
      <item>VOLTIUS d.o.o. za usluge, OIB 21850610599</item>
    </izvorni_sadrzaj>
    <derivirana_varijabla naziv="DomainObject.Predmet.ProtuStrankaListNazivFormatedOIB_1">
      <item>VOLTIUS d.o.o. za usluge, OIB 21850610599</item>
    </derivirana_varijabla>
  </DomainObject.Predmet.ProtuStrankaListNazivFormatedOIB>
  <DomainObject.Predmet.OstaliListFormated>
    <izvorni_sadrzaj>
      <item>Marina Vukić punomoćnik sudionika u postupku VOLTIUS d.o.o. za usluge</item>
    </izvorni_sadrzaj>
    <derivirana_varijabla naziv="DomainObject.Predmet.OstaliListFormated_1">
      <item>Marina Vukić punomoćnik sudionika u postupku VOLTIUS d.o.o. za usluge</item>
    </derivirana_varijabla>
  </DomainObject.Predmet.OstaliListFormated>
  <DomainObject.Predmet.OstaliListFormatedOIB>
    <izvorni_sadrzaj>
      <item>Marina Vukić, OIB 85222849766 punomoćnik sudionika u postupku VOLTIUS d.o.o. za usluge</item>
    </izvorni_sadrzaj>
    <derivirana_varijabla naziv="DomainObject.Predmet.OstaliListFormatedOIB_1">
      <item>Marina Vukić, OIB 85222849766 punomoćnik sudionika u postupku VOLTIUS d.o.o. za usluge</item>
    </derivirana_varijabla>
  </DomainObject.Predmet.OstaliListFormatedOIB>
  <DomainObject.Predmet.OstaliListFormatedWithAdress>
    <izvorni_sadrzaj>
      <item>Marina Vukić, Prijelaz Franje Paravića 13, 51000 Rijeka punomoćnik sudionika u postupku VOLTIUS d.o.o. za usluge</item>
    </izvorni_sadrzaj>
    <derivirana_varijabla naziv="DomainObject.Predmet.OstaliListFormatedWithAdress_1">
      <item>Marina Vukić, Prijelaz Franje Paravića 13, 51000 Rijeka punomoćnik sudionika u postupku VOLTIUS d.o.o. za usluge</item>
    </derivirana_varijabla>
  </DomainObject.Predmet.OstaliListFormatedWithAdress>
  <DomainObject.Predmet.OstaliListFormatedWithAdressOIB>
    <izvorni_sadrzaj>
      <item>Marina Vukić, OIB 85222849766, Prijelaz Franje Paravića 13, 51000 Rijeka punomoćnik sudionika u postupku VOLTIUS d.o.o. za usluge</item>
    </izvorni_sadrzaj>
    <derivirana_varijabla naziv="DomainObject.Predmet.OstaliListFormatedWithAdressOIB_1">
      <item>Marina Vukić, OIB 85222849766, Prijelaz Franje Paravića 13, 51000 Rijeka punomoćnik sudionika u postupku VOLTIUS d.o.o. za usluge</item>
    </derivirana_varijabla>
  </DomainObject.Predmet.OstaliListFormatedWithAdressOIB>
  <DomainObject.Predmet.OstaliListNazivFormated>
    <izvorni_sadrzaj>
      <item>Marina Vukić</item>
    </izvorni_sadrzaj>
    <derivirana_varijabla naziv="DomainObject.Predmet.OstaliListNazivFormated_1">
      <item>Marina Vukić</item>
    </derivirana_varijabla>
  </DomainObject.Predmet.OstaliListNazivFormated>
  <DomainObject.Predmet.OstaliListNazivFormatedOIB>
    <izvorni_sadrzaj>
      <item>Marina Vukić, OIB 85222849766</item>
    </izvorni_sadrzaj>
    <derivirana_varijabla naziv="DomainObject.Predmet.OstaliListNazivFormatedOIB_1">
      <item>Marina Vukić, OIB 85222849766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St-2330/2016-11</izvorni_sadrzaj>
    <derivirana_varijabla naziv="DomainObject.PoslovniBrojDokumenta_1">St-2330/2016-11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VOLTIUS d.o.o. za usluge</izvorni_sadrzaj>
    <derivirana_varijabla naziv="DomainObject.Predmet.ProtustrankaIDrugi_1">VOLTIUS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VOLTIUS d.o.o. za usluge, OIB 21850610599, Črnomerec 29, 10000 Zagreb</izvorni_sadrzaj>
    <derivirana_varijabla naziv="DomainObject.Predmet.ProtustrankaIDrugiAdressOIB_1">VOLTIUS d.o.o. za usluge, OIB 21850610599, Črnomerec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VOLTIUS d.o.o. za usluge</item>
      <item>Marina Vukić</item>
    </izvorni_sadrzaj>
    <derivirana_varijabla naziv="DomainObject.Predmet.SudioniciListNaziv_1">
      <item>FINA Regionalni centar Zagreb</item>
      <item>VOLTIUS d.o.o. za usluge</item>
      <item>Marina Vukić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VOLTIUS d.o.o. za usluge, OIB 21850610599, Črnomerec 29,10000 Zagreb</item>
      <item>Marina Vukić, OIB 85222849766, Prijelaz Franje Paravića 13,51000 Rijeka</item>
    </izvorni_sadrzaj>
    <derivirana_varijabla naziv="DomainObject.Predmet.SudioniciListAdressOIB_1">
      <item>FINA Regionalni centar Zagreb, OIB 85821130368, Trg svibanjskih žrtava 1995. 1,10000 Zagreb</item>
      <item>VOLTIUS d.o.o. za usluge, OIB 21850610599, Črnomerec 29,10000 Zagreb</item>
      <item>Marina Vukić, OIB 85222849766, Prijelaz Franje Paravića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21850610599</item>
      <item>, OIB 85222849766</item>
    </izvorni_sadrzaj>
    <derivirana_varijabla naziv="DomainObject.Predmet.SudioniciListNazivOIB_1">
      <item>, OIB 85821130368</item>
      <item>, OIB 21850610599</item>
      <item>, OIB 85222849766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3A49E-59C6-4E35-83E4-758205D57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4874</properties:Characters>
  <properties:Lines>107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2017-10-12T13:17:00Z</dcterms:created>
  <dc:creator>gzubak</dc:creator>
  <cp:lastModifiedBy>Mirjana Gašparić</cp:lastModifiedBy>
  <cp:lastPrinted>2017-06-13T08:54:00Z</cp:lastPrinted>
  <dcterms:modified xmlns:xsi="http://www.w3.org/2001/XMLSchema-instance" xsi:type="dcterms:W3CDTF">2017-10-17T08:43:00Z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St-2330/2016-11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