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e5ba6" w14:paraId="e1e5ba6" w:rsidRDefault="00BF7FC3" w:rsidP="00BF7FC3" w:rsidR="00BF7FC3">
      <w:pPr>
        <w15:collapsed w:val="false"/>
      </w:pPr>
      <w:bookmarkStart w:name="_GoBack" w:id="0"/>
      <w:bookmarkEnd w:id="0"/>
      <w:r>
        <w:rPr>
          <w:noProof/>
        </w:rPr>
        <w:t xml:space="preserve">              </w:t>
      </w:r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-4"/>
        <w:tblLook w:val="0000" w:noVBand="0" w:noHBand="0" w:lastColumn="0" w:firstColumn="0" w:lastRow="0" w:firstRow="0"/>
      </w:tblPr>
      <w:tblGrid>
        <w:gridCol w:w="3783"/>
      </w:tblGrid>
      <w:tr w:rsidTr="00253A2E" w:rsidR="00253A2E" w:rsidRPr="002A7ADF">
        <w:trPr>
          <w:trHeight w:val="913"/>
        </w:trPr>
        <w:tc>
          <w:tcPr>
            <w:tcW w:type="dxa" w:w="3783"/>
          </w:tcPr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 Republika Hrvatska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Zagreb, Amruševa 2/II</w:t>
            </w:r>
          </w:p>
        </w:tc>
      </w:tr>
    </w:tbl>
    <w:p w:rsidRDefault="00FF649E" w:rsidP="0086140E" w:rsidR="0086140E" w:rsidRPr="002A7ADF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4.  St-</w:t>
      </w:r>
      <w:r w:rsidR="000C34E9">
        <w:rPr>
          <w:rFonts w:hAnsi="Times New Roman" w:ascii="Times New Roman"/>
          <w:szCs w:val="24"/>
        </w:rPr>
        <w:t>7902</w:t>
      </w:r>
      <w:r w:rsidR="00895B77">
        <w:rPr>
          <w:rFonts w:hAnsi="Times New Roman" w:ascii="Times New Roman"/>
          <w:szCs w:val="24"/>
        </w:rPr>
        <w:t>/15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 xml:space="preserve">R E P U B L I K </w:t>
      </w:r>
      <w:r w:rsidR="00FF649E">
        <w:rPr>
          <w:rFonts w:hAnsi="Times New Roman" w:ascii="Times New Roman"/>
          <w:szCs w:val="24"/>
        </w:rPr>
        <w:t>A</w:t>
      </w:r>
      <w:r w:rsidR="00067F4B" w:rsidRPr="002A7ADF">
        <w:rPr>
          <w:rFonts w:hAnsi="Times New Roman" w:ascii="Times New Roman"/>
          <w:szCs w:val="24"/>
        </w:rPr>
        <w:t xml:space="preserve">   H R V A T S K </w:t>
      </w:r>
      <w:r w:rsidR="00FF649E">
        <w:rPr>
          <w:rFonts w:hAnsi="Times New Roman" w:ascii="Times New Roman"/>
          <w:szCs w:val="24"/>
        </w:rPr>
        <w:t>A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>R J E Š E NJ E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</w:p>
    <w:p w:rsidRDefault="0086140E" w:rsidP="00FF649E" w:rsidR="00034230">
      <w:pPr>
        <w:jc w:val="both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ab/>
        <w:t>TRGOVAČKI SUD U ZAGREBU</w:t>
      </w:r>
      <w:r w:rsidR="00FF649E">
        <w:rPr>
          <w:rFonts w:hAnsi="Times New Roman" w:ascii="Times New Roman"/>
          <w:szCs w:val="24"/>
        </w:rPr>
        <w:t>,</w:t>
      </w:r>
      <w:r w:rsidRPr="002A7ADF">
        <w:rPr>
          <w:rFonts w:hAnsi="Times New Roman" w:ascii="Times New Roman"/>
          <w:szCs w:val="24"/>
        </w:rPr>
        <w:t xml:space="preserve"> po sucu toga suda Jasenki Rundek</w:t>
      </w:r>
      <w:r w:rsidR="00FF649E">
        <w:rPr>
          <w:rFonts w:hAnsi="Times New Roman" w:ascii="Times New Roman"/>
          <w:szCs w:val="24"/>
        </w:rPr>
        <w:t xml:space="preserve">, u pravnoj stvari </w:t>
      </w:r>
      <w:r w:rsidR="00FF649E" w:rsidRPr="00840E3D">
        <w:rPr>
          <w:rFonts w:hAnsi="Times New Roman" w:ascii="Times New Roman"/>
          <w:szCs w:val="24"/>
        </w:rPr>
        <w:t xml:space="preserve">podnositelja zahtjeva Financijske agencije, za pokretanjem  skraćenog stečajnog postupka nad </w:t>
      </w:r>
      <w:r w:rsidR="00056C6B">
        <w:rPr>
          <w:rFonts w:hAnsi="Times New Roman" w:ascii="Times New Roman"/>
          <w:szCs w:val="24"/>
        </w:rPr>
        <w:t>dužnikom</w:t>
      </w:r>
      <w:r w:rsidR="0075229D">
        <w:rPr>
          <w:rFonts w:hAnsi="Times New Roman" w:ascii="Times New Roman"/>
          <w:szCs w:val="24"/>
        </w:rPr>
        <w:t xml:space="preserve"> </w:t>
      </w:r>
      <w:r w:rsidR="000C34E9">
        <w:rPr>
          <w:rFonts w:hAnsi="Times New Roman" w:ascii="Times New Roman"/>
          <w:szCs w:val="24"/>
        </w:rPr>
        <w:t>DELICIJA UGOSTITELJSTVO d.o.o. za turizam i ugostiteljske usluge, Samobor (Grad Samobor), Perkovčeva ulica 9, OIB: 94986751162</w:t>
      </w:r>
      <w:r w:rsidR="009A29FF">
        <w:rPr>
          <w:rFonts w:hAnsi="Times New Roman" w:ascii="Times New Roman"/>
          <w:szCs w:val="24"/>
        </w:rPr>
        <w:t>,</w:t>
      </w:r>
      <w:r w:rsidR="005F5768">
        <w:rPr>
          <w:rFonts w:hAnsi="Times New Roman" w:ascii="Times New Roman"/>
          <w:szCs w:val="24"/>
        </w:rPr>
        <w:t xml:space="preserve"> </w:t>
      </w:r>
      <w:r w:rsidR="00FE1277">
        <w:rPr>
          <w:rFonts w:hAnsi="Times New Roman" w:ascii="Times New Roman"/>
          <w:szCs w:val="24"/>
        </w:rPr>
        <w:t>d</w:t>
      </w:r>
      <w:r w:rsidR="00FF649E" w:rsidRPr="00840E3D">
        <w:rPr>
          <w:rFonts w:hAnsi="Times New Roman" w:ascii="Times New Roman"/>
          <w:szCs w:val="24"/>
        </w:rPr>
        <w:t>ana</w:t>
      </w:r>
      <w:r w:rsidR="00895B77">
        <w:rPr>
          <w:rFonts w:hAnsi="Times New Roman" w:ascii="Times New Roman"/>
          <w:szCs w:val="24"/>
        </w:rPr>
        <w:t xml:space="preserve"> </w:t>
      </w:r>
      <w:r w:rsidR="009B361D">
        <w:rPr>
          <w:rFonts w:hAnsi="Times New Roman" w:ascii="Times New Roman"/>
          <w:szCs w:val="24"/>
        </w:rPr>
        <w:t>9</w:t>
      </w:r>
      <w:r w:rsidR="00C4654C">
        <w:rPr>
          <w:rFonts w:hAnsi="Times New Roman" w:ascii="Times New Roman"/>
          <w:szCs w:val="24"/>
        </w:rPr>
        <w:t>. ožujka</w:t>
      </w:r>
      <w:r w:rsidR="000719F9">
        <w:rPr>
          <w:rFonts w:hAnsi="Times New Roman" w:ascii="Times New Roman"/>
          <w:szCs w:val="24"/>
        </w:rPr>
        <w:t xml:space="preserve"> 2016.</w:t>
      </w:r>
      <w:r w:rsidR="00FF649E" w:rsidRPr="00840E3D">
        <w:rPr>
          <w:rFonts w:hAnsi="Times New Roman" w:ascii="Times New Roman"/>
          <w:szCs w:val="24"/>
        </w:rPr>
        <w:t xml:space="preserve"> </w:t>
      </w:r>
    </w:p>
    <w:p w:rsidRDefault="00E16415" w:rsidP="00FF649E" w:rsidR="00E16415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r i j e š i o    j</w:t>
      </w:r>
      <w:r w:rsidR="0071051E">
        <w:rPr>
          <w:rFonts w:hAnsi="Times New Roman" w:ascii="Times New Roman"/>
          <w:szCs w:val="24"/>
        </w:rPr>
        <w:t xml:space="preserve"> </w:t>
      </w:r>
      <w:r w:rsidRPr="00840E3D">
        <w:rPr>
          <w:rFonts w:hAnsi="Times New Roman" w:ascii="Times New Roman"/>
          <w:szCs w:val="24"/>
        </w:rPr>
        <w:t>e</w:t>
      </w: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</w:p>
    <w:p w:rsidRDefault="00FF649E" w:rsidP="00EE79FF" w:rsidR="00EE79FF">
      <w:pPr>
        <w:ind w:firstLine="708"/>
        <w:jc w:val="both"/>
        <w:rPr>
          <w:rFonts w:hAnsi="Times New Roman" w:ascii="Times New Roman"/>
          <w:szCs w:val="24"/>
        </w:rPr>
      </w:pPr>
      <w:r w:rsidRPr="00532B71">
        <w:rPr>
          <w:rFonts w:hAnsi="Times New Roman" w:ascii="Times New Roman"/>
          <w:szCs w:val="24"/>
        </w:rPr>
        <w:t>Pokreće se skraćeni stečajni postupak nad dužnikom</w:t>
      </w:r>
      <w:r w:rsidR="009249E7">
        <w:rPr>
          <w:rFonts w:hAnsi="Times New Roman" w:ascii="Times New Roman"/>
          <w:szCs w:val="24"/>
        </w:rPr>
        <w:t xml:space="preserve"> </w:t>
      </w:r>
      <w:r w:rsidR="000C34E9">
        <w:rPr>
          <w:rFonts w:hAnsi="Times New Roman" w:ascii="Times New Roman"/>
          <w:szCs w:val="24"/>
        </w:rPr>
        <w:t>DELICIJA UGOSTITELJSTVO d.o.o. za turizam i ugostiteljske usluge, Samobor (Grad Samobor), Perkovčeva ulica 9, OIB: 94986751162</w:t>
      </w:r>
      <w:r w:rsidR="001E7740">
        <w:rPr>
          <w:rFonts w:hAnsi="Times New Roman" w:ascii="Times New Roman"/>
          <w:szCs w:val="24"/>
        </w:rPr>
        <w:t>.</w:t>
      </w:r>
    </w:p>
    <w:p w:rsidRDefault="002D3600" w:rsidP="00EE79FF" w:rsidR="002D3600" w:rsidRPr="00840E3D">
      <w:pPr>
        <w:ind w:firstLine="708"/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ind w:left="360"/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Obrazloženje</w:t>
      </w:r>
    </w:p>
    <w:p w:rsidRDefault="00FF649E" w:rsidP="00FF649E" w:rsidR="00FF649E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Pr="0042162E">
        <w:rPr>
          <w:rFonts w:hAnsi="Times New Roman" w:ascii="Times New Roman"/>
          <w:szCs w:val="24"/>
        </w:rPr>
        <w:t xml:space="preserve">Zahtjev za provedbu skraćenog stečajnog postupka </w:t>
      </w:r>
      <w:r>
        <w:rPr>
          <w:rFonts w:hAnsi="Times New Roman" w:ascii="Times New Roman"/>
          <w:szCs w:val="24"/>
        </w:rPr>
        <w:t xml:space="preserve">nad gore navedenom pravnom osobom </w:t>
      </w:r>
      <w:r w:rsidRPr="0042162E">
        <w:rPr>
          <w:rFonts w:hAnsi="Times New Roman" w:ascii="Times New Roman"/>
          <w:szCs w:val="24"/>
        </w:rPr>
        <w:t>podnijela je ovome sudu Financijska agencija</w:t>
      </w:r>
      <w:r w:rsidR="00DE2B3C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(dalje: FINA)</w:t>
      </w:r>
      <w:r w:rsidRPr="0042162E">
        <w:rPr>
          <w:rFonts w:hAnsi="Times New Roman" w:ascii="Times New Roman"/>
          <w:szCs w:val="24"/>
        </w:rPr>
        <w:t xml:space="preserve">, temeljem odredbe čl. 429. </w:t>
      </w:r>
      <w:r w:rsidRPr="0042162E">
        <w:rPr>
          <w:rFonts w:hAnsi="Times New Roman" w:ascii="Times New Roman"/>
        </w:rPr>
        <w:t>Stečajnog zakona (NN 71/15, dalje SZ)</w:t>
      </w:r>
      <w:r>
        <w:rPr>
          <w:rFonts w:hAnsi="Times New Roman" w:ascii="Times New Roman"/>
        </w:rPr>
        <w:t>, navodeći da su kod dužnika ispunjeni uvjeti iz čl. 428. SZ-a:</w:t>
      </w:r>
      <w:r w:rsidR="00505C04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da dužnik nema zaposlenih, da nisu ispunjeni uvjeti za pokretanje drugog postupka radi brisanja istog iz sudskog registra te da u Očevidniku redoslijeda osnova za plaćanje (dalje: ORP) dužnik ima evidentirane neizvršene osnove za plaćanje u neprekidnom razdoblju od </w:t>
      </w:r>
      <w:r w:rsidR="00305C99">
        <w:rPr>
          <w:rFonts w:hAnsi="Times New Roman" w:ascii="Times New Roman"/>
        </w:rPr>
        <w:t>120</w:t>
      </w:r>
      <w:r w:rsidR="00505C04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dana.</w:t>
      </w: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505C04">
        <w:rPr>
          <w:rFonts w:hAnsi="Times New Roman" w:ascii="Times New Roman"/>
        </w:rPr>
        <w:t>Iz Potvrde Hrvatskog zavoda za mirovinsko osiguranje ut</w:t>
      </w:r>
      <w:r w:rsidR="00895B77">
        <w:rPr>
          <w:rFonts w:hAnsi="Times New Roman" w:ascii="Times New Roman"/>
        </w:rPr>
        <w:t>v</w:t>
      </w:r>
      <w:r w:rsidR="00505C04">
        <w:rPr>
          <w:rFonts w:hAnsi="Times New Roman" w:ascii="Times New Roman"/>
        </w:rPr>
        <w:t>rđeno je da dužnik na dan podnošenja prijedloga nema zaposlenih. Uku</w:t>
      </w:r>
      <w:r>
        <w:rPr>
          <w:rFonts w:hAnsi="Times New Roman" w:ascii="Times New Roman"/>
        </w:rPr>
        <w:t>pni iznos duga evidentiranog na temelju neizvršenih osnova za plaćanje iznosi</w:t>
      </w:r>
      <w:r w:rsidR="004757F1">
        <w:rPr>
          <w:rFonts w:hAnsi="Times New Roman" w:ascii="Times New Roman"/>
        </w:rPr>
        <w:t xml:space="preserve"> </w:t>
      </w:r>
      <w:r w:rsidR="000C34E9">
        <w:rPr>
          <w:rFonts w:hAnsi="Times New Roman" w:ascii="Times New Roman"/>
        </w:rPr>
        <w:t>18.743,89 kn</w:t>
      </w:r>
      <w:r w:rsidR="00895B77">
        <w:rPr>
          <w:rFonts w:hAnsi="Times New Roman" w:ascii="Times New Roman"/>
        </w:rPr>
        <w:t xml:space="preserve"> na dan </w:t>
      </w:r>
      <w:r w:rsidR="000C34E9">
        <w:rPr>
          <w:rFonts w:hAnsi="Times New Roman" w:ascii="Times New Roman"/>
        </w:rPr>
        <w:t>4. prosinca</w:t>
      </w:r>
      <w:r w:rsidR="00895B77">
        <w:rPr>
          <w:rFonts w:hAnsi="Times New Roman" w:ascii="Times New Roman"/>
        </w:rPr>
        <w:t xml:space="preserve"> 2015.</w:t>
      </w:r>
      <w:r>
        <w:rPr>
          <w:rFonts w:hAnsi="Times New Roman" w:ascii="Times New Roman"/>
        </w:rPr>
        <w:t>.</w:t>
      </w: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Uvidom u izvadak iz </w:t>
      </w:r>
      <w:r w:rsidR="00844609">
        <w:rPr>
          <w:rFonts w:hAnsi="Times New Roman" w:ascii="Times New Roman"/>
        </w:rPr>
        <w:t>sudskog registra</w:t>
      </w:r>
      <w:r>
        <w:rPr>
          <w:rFonts w:hAnsi="Times New Roman" w:ascii="Times New Roman"/>
        </w:rPr>
        <w:t xml:space="preserve"> za dužnika utvrđeno je da nisu ispunjene pretpostavke za pokretanje drugog postupka radi brisanja dužnika iz </w:t>
      </w:r>
      <w:r w:rsidR="00844609">
        <w:rPr>
          <w:rFonts w:hAnsi="Times New Roman" w:ascii="Times New Roman"/>
        </w:rPr>
        <w:t>sudskog registra</w:t>
      </w:r>
      <w:r>
        <w:rPr>
          <w:rFonts w:hAnsi="Times New Roman" w:ascii="Times New Roman"/>
        </w:rPr>
        <w:t>.</w:t>
      </w:r>
      <w:r>
        <w:rPr>
          <w:rFonts w:hAnsi="Times New Roman" w:ascii="Times New Roman"/>
        </w:rPr>
        <w:tab/>
      </w:r>
    </w:p>
    <w:p w:rsidRDefault="00FF649E" w:rsidP="00FF649E" w:rsidR="00B85224" w:rsidRPr="002A7ADF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Temeljem gore navedenog proizlazi da je udovoljeno uvjetima iz čl. 428. i 429. SZ-a, te je stoga odlučeno kao u izreci ovog rješenja, temeljem odredbe čl</w:t>
      </w:r>
      <w:r w:rsidR="00EE79FF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428. SZ.</w:t>
      </w:r>
      <w:r w:rsidR="00B85224" w:rsidRPr="002A7ADF">
        <w:rPr>
          <w:rFonts w:hAnsi="Times New Roman" w:ascii="Times New Roman"/>
        </w:rPr>
        <w:tab/>
      </w:r>
    </w:p>
    <w:p w:rsidRDefault="0027631B" w:rsidP="0027631B" w:rsidR="0027631B" w:rsidRPr="002A7ADF">
      <w:pPr>
        <w:jc w:val="both"/>
        <w:rPr>
          <w:rFonts w:hAnsi="Times New Roman" w:ascii="Times New Roman"/>
          <w:szCs w:val="24"/>
        </w:rPr>
      </w:pPr>
    </w:p>
    <w:p w:rsidRDefault="0027631B" w:rsidP="00795DC6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 xml:space="preserve">U Zagrebu </w:t>
      </w:r>
      <w:r w:rsidR="009B361D">
        <w:rPr>
          <w:rFonts w:hAnsi="Times New Roman" w:ascii="Times New Roman"/>
          <w:szCs w:val="24"/>
        </w:rPr>
        <w:t>9</w:t>
      </w:r>
      <w:r w:rsidR="00C4654C">
        <w:rPr>
          <w:rFonts w:hAnsi="Times New Roman" w:ascii="Times New Roman"/>
          <w:szCs w:val="24"/>
        </w:rPr>
        <w:t>. ožujka</w:t>
      </w:r>
      <w:r w:rsidR="000719F9">
        <w:rPr>
          <w:rFonts w:hAnsi="Times New Roman" w:ascii="Times New Roman"/>
          <w:szCs w:val="24"/>
        </w:rPr>
        <w:t xml:space="preserve"> 2016.</w:t>
      </w:r>
    </w:p>
    <w:tbl>
      <w:tblPr>
        <w:tblW w:type="dxa" w:w="4253"/>
        <w:tblInd w:type="dxa" w:w="4219"/>
        <w:tblLook w:val="0000" w:noVBand="0" w:noHBand="0" w:lastColumn="0" w:firstColumn="0" w:lastRow="0" w:firstRow="0"/>
      </w:tblPr>
      <w:tblGrid>
        <w:gridCol w:w="4253"/>
      </w:tblGrid>
      <w:tr w:rsidTr="000E29AD" w:rsidR="000E29AD" w:rsidRPr="002A7ADF">
        <w:trPr>
          <w:trHeight w:val="591"/>
        </w:trPr>
        <w:tc>
          <w:tcPr>
            <w:tcW w:type="dxa" w:w="4253"/>
          </w:tcPr>
          <w:p w:rsidRDefault="000E29AD" w:rsidP="000E29AD" w:rsidR="00E12010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S U D A C:</w:t>
            </w:r>
          </w:p>
          <w:p w:rsidRDefault="000E29AD" w:rsidP="000952FD" w:rsidR="000E29AD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JASENKA RUNDEK</w:t>
            </w:r>
          </w:p>
        </w:tc>
      </w:tr>
    </w:tbl>
    <w:p w:rsidRDefault="00FF649E" w:rsidP="00E12010" w:rsidR="00FF649E" w:rsidRPr="00C617A4">
      <w:pPr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>Uputa o pravnom lijeku:</w:t>
      </w:r>
    </w:p>
    <w:p w:rsidRDefault="00FF649E" w:rsidP="00FF649E" w:rsidR="00FF649E" w:rsidRPr="00C617A4">
      <w:pPr>
        <w:jc w:val="both"/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 xml:space="preserve">Protiv ovog rješenja dopuštena je  žalba Visokom trgovačkom sudu RH, a koja se podnosi u roku od 8 dana ovome sudu u 3 primjerka.  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 w:rsidRPr="00D44D4F">
        <w:rPr>
          <w:rFonts w:hAnsi="Times New Roman" w:ascii="Times New Roman"/>
          <w:szCs w:val="24"/>
        </w:rPr>
        <w:t>DN</w:t>
      </w:r>
      <w:r>
        <w:rPr>
          <w:rFonts w:hAnsi="Times New Roman" w:ascii="Times New Roman"/>
          <w:szCs w:val="24"/>
        </w:rPr>
        <w:t>A</w:t>
      </w:r>
      <w:r w:rsidRPr="00D44D4F">
        <w:rPr>
          <w:rFonts w:hAnsi="Times New Roman" w:ascii="Times New Roman"/>
          <w:szCs w:val="24"/>
        </w:rPr>
        <w:t>: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1.) Podnositelju zahtjeva: FINA-i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2.) Dužnik</w:t>
      </w:r>
      <w:r w:rsidR="00E12010">
        <w:rPr>
          <w:rFonts w:hAnsi="Times New Roman" w:ascii="Times New Roman"/>
          <w:szCs w:val="24"/>
        </w:rPr>
        <w:t xml:space="preserve"> </w:t>
      </w:r>
    </w:p>
    <w:p w:rsidRDefault="00FF649E" w:rsidP="00795DC6" w:rsidR="00D75016" w:rsidRPr="002A7ADF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3.) Mrežna stranica e-Oglasne ploče</w:t>
      </w:r>
      <w:r w:rsidR="0067382F">
        <w:rPr>
          <w:rFonts w:hAnsi="Times New Roman" w:ascii="Times New Roman"/>
          <w:szCs w:val="24"/>
        </w:rPr>
        <w:t xml:space="preserve"> </w:t>
      </w:r>
    </w:p>
    <w:sectPr w:rsidSect="006300BC" w:rsidR="00D75016" w:rsidRPr="002A7ADF">
      <w:headerReference w:type="even" r:id="rId11"/>
      <w:headerReference w:type="default" r:id="rId12"/>
      <w:pgSz w:code="9" w:h="16840" w:w="11907"/>
      <w:pgMar w:gutter="0" w:footer="720" w:header="720" w:left="1531" w:bottom="1560" w:right="1559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1B3D" w:rsidR="008E1B3D">
      <w:r>
        <w:separator/>
      </w:r>
    </w:p>
  </w:endnote>
  <w:endnote w:id="0" w:type="continuationSeparator">
    <w:p w:rsidRDefault="008E1B3D" w:rsidR="008E1B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1B3D" w:rsidR="008E1B3D">
      <w:r>
        <w:separator/>
      </w:r>
    </w:p>
  </w:footnote>
  <w:footnote w:id="0" w:type="continuationSeparator">
    <w:p w:rsidRDefault="008E1B3D" w:rsidR="008E1B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37F4" w:rsidR="00D037F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952F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037F4" w:rsidR="00D037F4">
    <w:pPr>
      <w:pStyle w:val="Zaglavlje"/>
      <w:rPr>
        <w:sz w:val="22"/>
        <w:szCs w:val="22"/>
      </w:rPr>
    </w:pPr>
  </w:p>
  <w:p w:rsidRDefault="00D037F4" w:rsidP="006300BC" w:rsidR="00D037F4" w:rsidRPr="00CE34B4">
    <w:pPr>
      <w:pStyle w:val="Zaglavlje"/>
      <w:jc w:val="right"/>
      <w:rPr>
        <w:rFonts w:hAnsi="Times New Roman" w:ascii="Times New Roman"/>
        <w:szCs w:val="24"/>
      </w:rPr>
    </w:pPr>
  </w:p>
  <w:p w:rsidRDefault="00D037F4" w:rsidP="006300BC" w:rsidR="00D037F4">
    <w:pPr>
      <w:pStyle w:val="Zaglavlje"/>
      <w:jc w:val="right"/>
      <w:rPr>
        <w:sz w:val="22"/>
        <w:szCs w:val="22"/>
      </w:rPr>
    </w:pPr>
  </w:p>
  <w:p w:rsidRDefault="00D037F4" w:rsidP="006300BC" w:rsidR="00D037F4" w:rsidRPr="00963EDB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AC0099"/>
    <w:multiLevelType w:val="hybridMultilevel"/>
    <w:tmpl w:val="D644A5E0"/>
    <w:lvl w:tplc="F668B614" w:ilvl="0">
      <w:start w:val="1"/>
      <w:numFmt w:val="upperRoman"/>
      <w:lvlText w:val="%1."/>
      <w:lvlJc w:val="left"/>
      <w:pPr>
        <w:tabs>
          <w:tab w:pos="840" w:val="num"/>
        </w:tabs>
        <w:ind w:hanging="72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1">
    <w:nsid w:val="2A717EC6"/>
    <w:multiLevelType w:val="hybridMultilevel"/>
    <w:tmpl w:val="E1EE0EE4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plc="C3A2C416" w:ilvl="1">
      <w:start w:val="1"/>
      <w:numFmt w:val="upperRoman"/>
      <w:lvlText w:val="%2."/>
      <w:lvlJc w:val="left"/>
      <w:pPr>
        <w:tabs>
          <w:tab w:pos="2302" w:val="num"/>
        </w:tabs>
        <w:ind w:hanging="720" w:left="2302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2">
    <w:nsid w:val="2F796E54"/>
    <w:multiLevelType w:val="hybridMultilevel"/>
    <w:tmpl w:val="00006616"/>
    <w:lvl w:tplc="CBC6ECCC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">
    <w:nsid w:val="38E857C4"/>
    <w:multiLevelType w:val="hybridMultilevel"/>
    <w:tmpl w:val="B14E8B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3FB3CB3"/>
    <w:multiLevelType w:val="hybridMultilevel"/>
    <w:tmpl w:val="8AEC08A8"/>
    <w:lvl w:tplc="F0349514" w:ilvl="0">
      <w:start w:val="1"/>
      <w:numFmt w:val="upperRoman"/>
      <w:lvlText w:val="%1."/>
      <w:lvlJc w:val="left"/>
      <w:pPr>
        <w:ind w:hanging="720" w:left="72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5">
    <w:nsid w:val="7A5E4755"/>
    <w:multiLevelType w:val="hybridMultilevel"/>
    <w:tmpl w:val="F8266AE0"/>
    <w:lvl w:tplc="D51E8904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240F"/>
    <w:rsid w:val="00010372"/>
    <w:rsid w:val="000205ED"/>
    <w:rsid w:val="00025953"/>
    <w:rsid w:val="00034230"/>
    <w:rsid w:val="00037176"/>
    <w:rsid w:val="00047492"/>
    <w:rsid w:val="000567C1"/>
    <w:rsid w:val="00056C6B"/>
    <w:rsid w:val="00067F4B"/>
    <w:rsid w:val="000719F9"/>
    <w:rsid w:val="00074289"/>
    <w:rsid w:val="000845C3"/>
    <w:rsid w:val="00094867"/>
    <w:rsid w:val="000952FD"/>
    <w:rsid w:val="00097C0B"/>
    <w:rsid w:val="000A575E"/>
    <w:rsid w:val="000C34E9"/>
    <w:rsid w:val="000D2AA6"/>
    <w:rsid w:val="000E29AD"/>
    <w:rsid w:val="000F20EF"/>
    <w:rsid w:val="00110E51"/>
    <w:rsid w:val="001367DE"/>
    <w:rsid w:val="00137AE7"/>
    <w:rsid w:val="001435CC"/>
    <w:rsid w:val="0015453A"/>
    <w:rsid w:val="001722BE"/>
    <w:rsid w:val="00177AF5"/>
    <w:rsid w:val="0018157C"/>
    <w:rsid w:val="001846AC"/>
    <w:rsid w:val="0018550F"/>
    <w:rsid w:val="001954D8"/>
    <w:rsid w:val="001A27B7"/>
    <w:rsid w:val="001A5750"/>
    <w:rsid w:val="001A7C72"/>
    <w:rsid w:val="001C0EEB"/>
    <w:rsid w:val="001C6328"/>
    <w:rsid w:val="001D3692"/>
    <w:rsid w:val="001E7740"/>
    <w:rsid w:val="001F6390"/>
    <w:rsid w:val="002005FD"/>
    <w:rsid w:val="002121B1"/>
    <w:rsid w:val="00222D0D"/>
    <w:rsid w:val="00235D86"/>
    <w:rsid w:val="00253A2E"/>
    <w:rsid w:val="00262C48"/>
    <w:rsid w:val="0027631B"/>
    <w:rsid w:val="00285D01"/>
    <w:rsid w:val="00290720"/>
    <w:rsid w:val="002A12F8"/>
    <w:rsid w:val="002A1FCA"/>
    <w:rsid w:val="002A7ADF"/>
    <w:rsid w:val="002B510A"/>
    <w:rsid w:val="002B53CA"/>
    <w:rsid w:val="002C1FF0"/>
    <w:rsid w:val="002D3600"/>
    <w:rsid w:val="002E2240"/>
    <w:rsid w:val="002F3BE5"/>
    <w:rsid w:val="00305C99"/>
    <w:rsid w:val="003060B6"/>
    <w:rsid w:val="00306770"/>
    <w:rsid w:val="0031252B"/>
    <w:rsid w:val="00312FD0"/>
    <w:rsid w:val="00314FF2"/>
    <w:rsid w:val="00330984"/>
    <w:rsid w:val="00333322"/>
    <w:rsid w:val="00362983"/>
    <w:rsid w:val="0038153F"/>
    <w:rsid w:val="0038736F"/>
    <w:rsid w:val="00396D7A"/>
    <w:rsid w:val="00396E80"/>
    <w:rsid w:val="003B0C4F"/>
    <w:rsid w:val="003B48E3"/>
    <w:rsid w:val="003B6619"/>
    <w:rsid w:val="003C11D9"/>
    <w:rsid w:val="003C7895"/>
    <w:rsid w:val="003E1797"/>
    <w:rsid w:val="003E2172"/>
    <w:rsid w:val="003E7D20"/>
    <w:rsid w:val="003F03B5"/>
    <w:rsid w:val="003F2C82"/>
    <w:rsid w:val="003F72FA"/>
    <w:rsid w:val="00400252"/>
    <w:rsid w:val="00401536"/>
    <w:rsid w:val="004020D7"/>
    <w:rsid w:val="00404931"/>
    <w:rsid w:val="0042500A"/>
    <w:rsid w:val="00433004"/>
    <w:rsid w:val="00473D49"/>
    <w:rsid w:val="004749B4"/>
    <w:rsid w:val="004757F1"/>
    <w:rsid w:val="004A06A9"/>
    <w:rsid w:val="004A1B0E"/>
    <w:rsid w:val="004D3224"/>
    <w:rsid w:val="004E4053"/>
    <w:rsid w:val="004F02E2"/>
    <w:rsid w:val="004F0BB9"/>
    <w:rsid w:val="00502C95"/>
    <w:rsid w:val="005043CF"/>
    <w:rsid w:val="00505C04"/>
    <w:rsid w:val="00514585"/>
    <w:rsid w:val="00526FD3"/>
    <w:rsid w:val="00527D12"/>
    <w:rsid w:val="00532532"/>
    <w:rsid w:val="00535D64"/>
    <w:rsid w:val="00542926"/>
    <w:rsid w:val="00551BA6"/>
    <w:rsid w:val="00554D04"/>
    <w:rsid w:val="005551F3"/>
    <w:rsid w:val="0056064D"/>
    <w:rsid w:val="00562C74"/>
    <w:rsid w:val="00567D15"/>
    <w:rsid w:val="005725EC"/>
    <w:rsid w:val="005815F6"/>
    <w:rsid w:val="00581FE5"/>
    <w:rsid w:val="0058494D"/>
    <w:rsid w:val="005A08BD"/>
    <w:rsid w:val="005B4801"/>
    <w:rsid w:val="005C4C7A"/>
    <w:rsid w:val="005D19CC"/>
    <w:rsid w:val="005D4EEC"/>
    <w:rsid w:val="005D5B4E"/>
    <w:rsid w:val="005E4009"/>
    <w:rsid w:val="005F4440"/>
    <w:rsid w:val="005F5768"/>
    <w:rsid w:val="00615B11"/>
    <w:rsid w:val="00624906"/>
    <w:rsid w:val="00624974"/>
    <w:rsid w:val="006300BC"/>
    <w:rsid w:val="0066000C"/>
    <w:rsid w:val="0066240A"/>
    <w:rsid w:val="00664206"/>
    <w:rsid w:val="0067382F"/>
    <w:rsid w:val="00683F13"/>
    <w:rsid w:val="00686B28"/>
    <w:rsid w:val="006919E8"/>
    <w:rsid w:val="006E553A"/>
    <w:rsid w:val="006F08F3"/>
    <w:rsid w:val="00700FF0"/>
    <w:rsid w:val="0071051E"/>
    <w:rsid w:val="00712F20"/>
    <w:rsid w:val="007269DC"/>
    <w:rsid w:val="007306CD"/>
    <w:rsid w:val="00744C1E"/>
    <w:rsid w:val="00745C2D"/>
    <w:rsid w:val="0075229D"/>
    <w:rsid w:val="0075240F"/>
    <w:rsid w:val="0075530C"/>
    <w:rsid w:val="00774920"/>
    <w:rsid w:val="007826F0"/>
    <w:rsid w:val="0079426C"/>
    <w:rsid w:val="00795DC6"/>
    <w:rsid w:val="007A6EB1"/>
    <w:rsid w:val="007C1A19"/>
    <w:rsid w:val="007C1CE1"/>
    <w:rsid w:val="007C2523"/>
    <w:rsid w:val="007D3894"/>
    <w:rsid w:val="007E4F8F"/>
    <w:rsid w:val="007E6D06"/>
    <w:rsid w:val="007F014D"/>
    <w:rsid w:val="007F1B5B"/>
    <w:rsid w:val="007F41AF"/>
    <w:rsid w:val="00811E79"/>
    <w:rsid w:val="00820E13"/>
    <w:rsid w:val="008357C5"/>
    <w:rsid w:val="00844609"/>
    <w:rsid w:val="00847E89"/>
    <w:rsid w:val="0086140E"/>
    <w:rsid w:val="00863EAF"/>
    <w:rsid w:val="0087224D"/>
    <w:rsid w:val="00884BF7"/>
    <w:rsid w:val="00895B77"/>
    <w:rsid w:val="008A1F20"/>
    <w:rsid w:val="008A229B"/>
    <w:rsid w:val="008D3442"/>
    <w:rsid w:val="008D630A"/>
    <w:rsid w:val="008E1B3D"/>
    <w:rsid w:val="008E28A7"/>
    <w:rsid w:val="008E70FD"/>
    <w:rsid w:val="008F4061"/>
    <w:rsid w:val="00904F4A"/>
    <w:rsid w:val="00913839"/>
    <w:rsid w:val="00922486"/>
    <w:rsid w:val="009249E7"/>
    <w:rsid w:val="00932300"/>
    <w:rsid w:val="00935560"/>
    <w:rsid w:val="00956F78"/>
    <w:rsid w:val="009610B6"/>
    <w:rsid w:val="009804E3"/>
    <w:rsid w:val="00982F4F"/>
    <w:rsid w:val="009943C9"/>
    <w:rsid w:val="009A29FF"/>
    <w:rsid w:val="009A55D3"/>
    <w:rsid w:val="009A63F9"/>
    <w:rsid w:val="009B0851"/>
    <w:rsid w:val="009B1A7D"/>
    <w:rsid w:val="009B361D"/>
    <w:rsid w:val="009B5A31"/>
    <w:rsid w:val="009B6382"/>
    <w:rsid w:val="009B6D1E"/>
    <w:rsid w:val="009C21E3"/>
    <w:rsid w:val="009C2BFC"/>
    <w:rsid w:val="009C707D"/>
    <w:rsid w:val="009D173C"/>
    <w:rsid w:val="00A1190D"/>
    <w:rsid w:val="00A20A55"/>
    <w:rsid w:val="00A3586C"/>
    <w:rsid w:val="00A44577"/>
    <w:rsid w:val="00A460CA"/>
    <w:rsid w:val="00A51CAF"/>
    <w:rsid w:val="00A611F4"/>
    <w:rsid w:val="00A70344"/>
    <w:rsid w:val="00A8079B"/>
    <w:rsid w:val="00A9025F"/>
    <w:rsid w:val="00AA40A7"/>
    <w:rsid w:val="00AB17BE"/>
    <w:rsid w:val="00AC1E3D"/>
    <w:rsid w:val="00AC235C"/>
    <w:rsid w:val="00AD0705"/>
    <w:rsid w:val="00AE50E7"/>
    <w:rsid w:val="00AF0D87"/>
    <w:rsid w:val="00AF296F"/>
    <w:rsid w:val="00B217B1"/>
    <w:rsid w:val="00B616C5"/>
    <w:rsid w:val="00B85224"/>
    <w:rsid w:val="00B96794"/>
    <w:rsid w:val="00BA2017"/>
    <w:rsid w:val="00BB3AD9"/>
    <w:rsid w:val="00BC18C1"/>
    <w:rsid w:val="00BC5A8B"/>
    <w:rsid w:val="00BD1DD4"/>
    <w:rsid w:val="00BE0919"/>
    <w:rsid w:val="00BE095E"/>
    <w:rsid w:val="00BE5B01"/>
    <w:rsid w:val="00BF35B4"/>
    <w:rsid w:val="00BF77F5"/>
    <w:rsid w:val="00BF7FC3"/>
    <w:rsid w:val="00C00F04"/>
    <w:rsid w:val="00C139F3"/>
    <w:rsid w:val="00C1737B"/>
    <w:rsid w:val="00C4654C"/>
    <w:rsid w:val="00C60AE3"/>
    <w:rsid w:val="00C60D73"/>
    <w:rsid w:val="00C617A4"/>
    <w:rsid w:val="00C62249"/>
    <w:rsid w:val="00CB215E"/>
    <w:rsid w:val="00CB56ED"/>
    <w:rsid w:val="00CC5E3E"/>
    <w:rsid w:val="00CE34B4"/>
    <w:rsid w:val="00CF02CE"/>
    <w:rsid w:val="00D02C7C"/>
    <w:rsid w:val="00D037F4"/>
    <w:rsid w:val="00D0459C"/>
    <w:rsid w:val="00D204AA"/>
    <w:rsid w:val="00D335D4"/>
    <w:rsid w:val="00D47887"/>
    <w:rsid w:val="00D63714"/>
    <w:rsid w:val="00D730CA"/>
    <w:rsid w:val="00D75016"/>
    <w:rsid w:val="00DB540D"/>
    <w:rsid w:val="00DC7378"/>
    <w:rsid w:val="00DD3B85"/>
    <w:rsid w:val="00DE0999"/>
    <w:rsid w:val="00DE148A"/>
    <w:rsid w:val="00DE2B3C"/>
    <w:rsid w:val="00DE3D7D"/>
    <w:rsid w:val="00DE5E0C"/>
    <w:rsid w:val="00DE7E3A"/>
    <w:rsid w:val="00E0221A"/>
    <w:rsid w:val="00E12010"/>
    <w:rsid w:val="00E130B7"/>
    <w:rsid w:val="00E16415"/>
    <w:rsid w:val="00E35844"/>
    <w:rsid w:val="00E36CFF"/>
    <w:rsid w:val="00E5673F"/>
    <w:rsid w:val="00E62912"/>
    <w:rsid w:val="00E72F37"/>
    <w:rsid w:val="00E733D1"/>
    <w:rsid w:val="00E74392"/>
    <w:rsid w:val="00E905D1"/>
    <w:rsid w:val="00ED4F5E"/>
    <w:rsid w:val="00EE23D2"/>
    <w:rsid w:val="00EE79FF"/>
    <w:rsid w:val="00F23378"/>
    <w:rsid w:val="00F364AC"/>
    <w:rsid w:val="00F454B3"/>
    <w:rsid w:val="00F556C4"/>
    <w:rsid w:val="00F6230E"/>
    <w:rsid w:val="00F82AA6"/>
    <w:rsid w:val="00F838E4"/>
    <w:rsid w:val="00FE1277"/>
    <w:rsid w:val="00FF5129"/>
    <w:rsid w:val="00FF6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300BC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cs="Tahoma" w:hAnsi="Tahoma" w:asci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hAnsi="Times New Roman" w:asci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hAnsi="Times New Roman" w:asci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0952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52F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52FD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52F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52F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300B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ascii="Tahoma" w:cs="Tahoma" w:hAns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ascii="Times New Roman" w:hAns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0952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52FD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52FD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52FD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52FD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4078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4954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187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58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1566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8511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1278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1.jpg@01C5F68A.E045398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ožujka 2016.</izvorni_sadrzaj>
    <derivirana_varijabla naziv="DomainObject.DatumDonosenjaOdluke_1">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7902</izvorni_sadrzaj>
    <derivirana_varijabla naziv="DomainObject.Predmet.Broj_1">7902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2015.</izvorni_sadrzaj>
    <derivirana_varijabla naziv="DomainObject.Predmet.DatumOsnivanja_1">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St-7902/2015</izvorni_sadrzaj>
    <derivirana_varijabla naziv="DomainObject.Predmet.OznakaBroj_1">St-7902/2015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DELICIJA UGOSTITELJSTVO d.o.o. zastupanog po punomoćniku Nenad Juran</izvorni_sadrzaj>
    <derivirana_varijabla naziv="DomainObject.Predmet.ProtustrankaFormated_1">  DELICIJA UGOSTITELJSTVO d.o.o. zastupanog po punomoćniku Nenad Juran</derivirana_varijabla>
  </DomainObject.Predmet.ProtustrankaFormated>
  <DomainObject.Predmet.ProtustrankaFormatedOIB>
    <izvorni_sadrzaj>  DELICIJA UGOSTITELJSTVO d.o.o., OIB 94986751162 zastupanog po punomoćniku Nenad Juran</izvorni_sadrzaj>
    <derivirana_varijabla naziv="DomainObject.Predmet.ProtustrankaFormatedOIB_1">  DELICIJA UGOSTITELJSTVO d.o.o., OIB 94986751162 zastupanog po punomoćniku Nenad Juran</derivirana_varijabla>
  </DomainObject.Predmet.ProtustrankaFormatedOIB>
  <DomainObject.Predmet.ProtustrankaFormatedWithAdress>
    <izvorni_sadrzaj> DELICIJA UGOSTITELJSTVO d.o.o., Perkovčeva ulica 9, 10430 Samobor zastupanog po punomoćniku Nenad Juran</izvorni_sadrzaj>
    <derivirana_varijabla naziv="DomainObject.Predmet.ProtustrankaFormatedWithAdress_1"> DELICIJA UGOSTITELJSTVO d.o.o., Perkovčeva ulica 9, 10430 Samobor zastupanog po punomoćniku Nenad Juran</derivirana_varijabla>
  </DomainObject.Predmet.ProtustrankaFormatedWithAdress>
  <DomainObject.Predmet.ProtustrankaFormatedWithAdressOIB>
    <izvorni_sadrzaj> DELICIJA UGOSTITELJSTVO d.o.o., OIB 94986751162, Perkovčeva ulica 9, 10430 Samobor zastupanog po punomoćniku Nenad Juran</izvorni_sadrzaj>
    <derivirana_varijabla naziv="DomainObject.Predmet.ProtustrankaFormatedWithAdressOIB_1"> DELICIJA UGOSTITELJSTVO d.o.o., OIB 94986751162, Perkovčeva ulica 9, 10430 Samobor zastupanog po punomoćniku Nenad Juran</derivirana_varijabla>
  </DomainObject.Predmet.ProtustrankaFormatedWithAdressOIB>
  <DomainObject.Predmet.ProtustrankaWithAdress>
    <izvorni_sadrzaj>DELICIJA UGOSTITELJSTVO d.o.o. Perkovčeva ulica 9, 10430 Samobor</izvorni_sadrzaj>
    <derivirana_varijabla naziv="DomainObject.Predmet.ProtustrankaWithAdress_1">DELICIJA UGOSTITELJSTVO d.o.o. Perkovčeva ulica 9, 10430 Samobor</derivirana_varijabla>
  </DomainObject.Predmet.ProtustrankaWithAdress>
  <DomainObject.Predmet.ProtustrankaWithAdressOIB>
    <izvorni_sadrzaj>DELICIJA UGOSTITELJSTVO d.o.o., OIB 94986751162, Perkovčeva ulica 9, 10430 Samobor</izvorni_sadrzaj>
    <derivirana_varijabla naziv="DomainObject.Predmet.ProtustrankaWithAdressOIB_1">DELICIJA UGOSTITELJSTVO d.o.o., OIB 94986751162, Perkovčeva ulica 9, 10430 Samobor</derivirana_varijabla>
  </DomainObject.Predmet.ProtustrankaWithAdressOIB>
  <DomainObject.Predmet.ProtustrankaNazivFormated>
    <izvorni_sadrzaj>DELICIJA UGOSTITELJSTVO d.o.o.</izvorni_sadrzaj>
    <derivirana_varijabla naziv="DomainObject.Predmet.ProtustrankaNazivFormated_1">DELICIJA UGOSTITELJSTVO d.o.o.</derivirana_varijabla>
  </DomainObject.Predmet.ProtustrankaNazivFormated>
  <DomainObject.Predmet.ProtustrankaNazivFormatedOIB>
    <izvorni_sadrzaj>DELICIJA UGOSTITELJSTVO d.o.o., OIB 94986751162</izvorni_sadrzaj>
    <derivirana_varijabla naziv="DomainObject.Predmet.ProtustrankaNazivFormatedOIB_1">DELICIJA UGOSTITELJSTVO d.o.o., OIB 94986751162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DELICIJA UGOSTITELJSTVO d.o.o. zastupanog po punomoćniku Nenad Juran</item>
    </izvorni_sadrzaj>
    <derivirana_varijabla naziv="DomainObject.Predmet.ProtuStrankaListFormated_1">
      <item>DELICIJA UGOSTITELJSTVO d.o.o. zastupanog po punomoćniku Nenad Juran</item>
    </derivirana_varijabla>
  </DomainObject.Predmet.ProtuStrankaListFormated>
  <DomainObject.Predmet.ProtuStrankaListFormatedOIB>
    <izvorni_sadrzaj>
      <item>DELICIJA UGOSTITELJSTVO d.o.o., OIB 94986751162 zastupanog po punomoćniku Nenad Juran</item>
    </izvorni_sadrzaj>
    <derivirana_varijabla naziv="DomainObject.Predmet.ProtuStrankaListFormatedOIB_1">
      <item>DELICIJA UGOSTITELJSTVO d.o.o., OIB 94986751162 zastupanog po punomoćniku Nenad Juran</item>
    </derivirana_varijabla>
  </DomainObject.Predmet.ProtuStrankaListFormatedOIB>
  <DomainObject.Predmet.ProtuStrankaListFormatedWithAdress>
    <izvorni_sadrzaj>
      <item>DELICIJA UGOSTITELJSTVO d.o.o., Perkovčeva ulica 9, 10430 Samobor zastupanog po punomoćniku Nenad Juran</item>
    </izvorni_sadrzaj>
    <derivirana_varijabla naziv="DomainObject.Predmet.ProtuStrankaListFormatedWithAdress_1">
      <item>DELICIJA UGOSTITELJSTVO d.o.o., Perkovčeva ulica 9, 10430 Samobor zastupanog po punomoćniku Nenad Juran</item>
    </derivirana_varijabla>
  </DomainObject.Predmet.ProtuStrankaListFormatedWithAdress>
  <DomainObject.Predmet.ProtuStrankaListFormatedWithAdressOIB>
    <izvorni_sadrzaj>
      <item>DELICIJA UGOSTITELJSTVO d.o.o., OIB 94986751162, Perkovčeva ulica 9, 10430 Samobor zastupanog po punomoćniku Nenad Juran</item>
    </izvorni_sadrzaj>
    <derivirana_varijabla naziv="DomainObject.Predmet.ProtuStrankaListFormatedWithAdressOIB_1">
      <item>DELICIJA UGOSTITELJSTVO d.o.o., OIB 94986751162, Perkovčeva ulica 9, 10430 Samobor zastupanog po punomoćniku Nenad Juran</item>
    </derivirana_varijabla>
  </DomainObject.Predmet.ProtuStrankaListFormatedWithAdressOIB>
  <DomainObject.Predmet.ProtuStrankaListNazivFormated>
    <izvorni_sadrzaj>
      <item>DELICIJA UGOSTITELJSTVO d.o.o.</item>
    </izvorni_sadrzaj>
    <derivirana_varijabla naziv="DomainObject.Predmet.ProtuStrankaListNazivFormated_1">
      <item>DELICIJA UGOSTITELJSTVO d.o.o.</item>
    </derivirana_varijabla>
  </DomainObject.Predmet.ProtuStrankaListNazivFormated>
  <DomainObject.Predmet.ProtuStrankaListNazivFormatedOIB>
    <izvorni_sadrzaj>
      <item>DELICIJA UGOSTITELJSTVO d.o.o., OIB 94986751162</item>
    </izvorni_sadrzaj>
    <derivirana_varijabla naziv="DomainObject.Predmet.ProtuStrankaListNazivFormatedOIB_1">
      <item>DELICIJA UGOSTITELJSTVO d.o.o., OIB 94986751162</item>
    </derivirana_varijabla>
  </DomainObject.Predmet.ProtuStrankaListNazivFormatedOIB>
  <DomainObject.Predmet.OstaliListFormated>
    <izvorni_sadrzaj>
      <item>Nenad Juran punomoćnik sudionika u postupku DELICIJA UGOSTITELJSTVO d.o.o.</item>
    </izvorni_sadrzaj>
    <derivirana_varijabla naziv="DomainObject.Predmet.OstaliListFormated_1">
      <item>Nenad Juran punomoćnik sudionika u postupku DELICIJA UGOSTITELJSTVO d.o.o.</item>
    </derivirana_varijabla>
  </DomainObject.Predmet.OstaliListFormated>
  <DomainObject.Predmet.OstaliListFormatedOIB>
    <izvorni_sadrzaj>
      <item>Nenad Juran, OIB 05790022489 punomoćnik sudionika u postupku DELICIJA UGOSTITELJSTVO d.o.o.</item>
    </izvorni_sadrzaj>
    <derivirana_varijabla naziv="DomainObject.Predmet.OstaliListFormatedOIB_1">
      <item>Nenad Juran, OIB 05790022489 punomoćnik sudionika u postupku DELICIJA UGOSTITELJSTVO d.o.o.</item>
    </derivirana_varijabla>
  </DomainObject.Predmet.OstaliListFormatedOIB>
  <DomainObject.Predmet.OstaliListFormatedWithAdress>
    <izvorni_sadrzaj>
      <item>Nenad Juran, Novaki, II Cvjetna 4, 10430 Samobor punomoćnik sudionika u postupku DELICIJA UGOSTITELJSTVO d.o.o.</item>
    </izvorni_sadrzaj>
    <derivirana_varijabla naziv="DomainObject.Predmet.OstaliListFormatedWithAdress_1">
      <item>Nenad Juran, Novaki, II Cvjetna 4, 10430 Samobor punomoćnik sudionika u postupku DELICIJA UGOSTITELJSTVO d.o.o.</item>
    </derivirana_varijabla>
  </DomainObject.Predmet.OstaliListFormatedWithAdress>
  <DomainObject.Predmet.OstaliListFormatedWithAdressOIB>
    <izvorni_sadrzaj>
      <item>Nenad Juran, OIB 05790022489, Novaki, II Cvjetna 4, 10430 Samobor punomoćnik sudionika u postupku DELICIJA UGOSTITELJSTVO d.o.o.</item>
    </izvorni_sadrzaj>
    <derivirana_varijabla naziv="DomainObject.Predmet.OstaliListFormatedWithAdressOIB_1">
      <item>Nenad Juran, OIB 05790022489, Novaki, II Cvjetna 4, 10430 Samobor punomoćnik sudionika u postupku DELICIJA UGOSTITELJSTVO d.o.o.</item>
    </derivirana_varijabla>
  </DomainObject.Predmet.OstaliListFormatedWithAdressOIB>
  <DomainObject.Predmet.OstaliListNazivFormated>
    <izvorni_sadrzaj>
      <item>Nenad Juran</item>
    </izvorni_sadrzaj>
    <derivirana_varijabla naziv="DomainObject.Predmet.OstaliListNazivFormated_1">
      <item>Nenad Juran</item>
    </derivirana_varijabla>
  </DomainObject.Predmet.OstaliListNazivFormated>
  <DomainObject.Predmet.OstaliListNazivFormatedOIB>
    <izvorni_sadrzaj>
      <item>Nenad Juran, OIB 05790022489</item>
    </izvorni_sadrzaj>
    <derivirana_varijabla naziv="DomainObject.Predmet.OstaliListNazivFormatedOIB_1">
      <item>Nenad Juran, OIB 05790022489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2016.</izvorni_sadrzaj>
    <derivirana_varijabla naziv="DomainObject.Datum_1">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DELICIJA UGOSTITELJSTVO d.o.o.</izvorni_sadrzaj>
    <derivirana_varijabla naziv="DomainObject.Predmet.ProtustrankaIDrugi_1">DELICIJA UGOSTITELJSTVO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DELICIJA UGOSTITELJSTVO d.o.o., OIB 94986751162, Perkovčeva ulica 9, 10430 Samobor</izvorni_sadrzaj>
    <derivirana_varijabla naziv="DomainObject.Predmet.ProtustrankaIDrugiAdressOIB_1">DELICIJA UGOSTITELJSTVO d.o.o., OIB 94986751162, Perkovčeva ulica 9,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DELICIJA UGOSTITELJSTVO d.o.o.</item>
      <item>Nenad Juran</item>
    </izvorni_sadrzaj>
    <derivirana_varijabla naziv="DomainObject.Predmet.SudioniciListNaziv_1">
      <item>FINA Regionalni centar Zagreb</item>
      <item>DELICIJA UGOSTITELJSTVO d.o.o.</item>
      <item>Nenad Juran</item>
    </derivirana_varijabla>
  </DomainObject.Predmet.SudioniciListNaziv>
  <DomainObject.Predmet.SudioniciListAdressOIB>
    <izvorni_sadrzaj>
      <item>FINA Regionalni centar Zagreb, OIB 85821130368, Trg svibanjskih žrtava 1995. 1,10000 Zagreb</item>
      <item>DELICIJA UGOSTITELJSTVO d.o.o., OIB 94986751162, Perkovčeva ulica 9,10430 Samobor</item>
      <item>Nenad Juran, OIB 05790022489, Novaki, II Cvjetna 4,10430 Samobor</item>
    </izvorni_sadrzaj>
    <derivirana_varijabla naziv="DomainObject.Predmet.SudioniciListAdressOIB_1">
      <item>FINA Regionalni centar Zagreb, OIB 85821130368, Trg svibanjskih žrtava 1995. 1,10000 Zagreb</item>
      <item>DELICIJA UGOSTITELJSTVO d.o.o., OIB 94986751162, Perkovčeva ulica 9,10430 Samobor</item>
      <item>Nenad Juran, OIB 05790022489, Novaki, II Cvjetna 4,10430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94986751162</item>
      <item>, OIB 05790022489</item>
    </izvorni_sadrzaj>
    <derivirana_varijabla naziv="DomainObject.Predmet.SudioniciListNazivOIB_1">
      <item>, OIB 85821130368</item>
      <item>, OIB 94986751162</item>
      <item>, OIB 05790022489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332</properties:Words>
  <properties:Characters>1739</properties:Characters>
  <properties:Lines>47</properties:Lines>
  <properties:Paragraphs>23</properties:Paragraphs>
  <properties:TotalTime>333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2015-09-11T07:05:00Z</dcterms:created>
  <dc:creator>kbabic</dc:creator>
  <cp:lastModifiedBy>Katarina Babić</cp:lastModifiedBy>
  <cp:lastPrinted>2016-03-09T10:30:00Z</cp:lastPrinted>
  <dcterms:modified xmlns:xsi="http://www.w3.org/2001/XMLSchema-instance" xsi:type="dcterms:W3CDTF">2016-03-09T10:33:00Z</dcterms:modified>
  <cp:revision>203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