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cb27" w14:paraId="a25cb27" w:rsidRDefault="00823C4A" w:rsidP="0058298A" w:rsidR="00823C4A">
      <w:pPr>
        <w:pStyle w:val="Uvuenotijeloteksta"/>
        <w:jc w:val="both"/>
        <w15:collapsed w:val="false"/>
      </w:pPr>
    </w:p>
    <w:p w:rsidRDefault="00867F63" w:rsidP="0058298A" w:rsidR="00823C4A">
      <w:pPr>
        <w:pStyle w:val="Uvuenotijeloteksta"/>
        <w:jc w:val="both"/>
      </w:pPr>
      <w:r>
        <w:t xml:space="preserve">        </w:t>
      </w:r>
      <w:r w:rsidR="00823C4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298A" w:rsidP="00823C4A" w:rsidR="0058298A" w:rsidRPr="00823C4A">
      <w:pPr>
        <w:pStyle w:val="Bezproreda"/>
      </w:pPr>
      <w:r w:rsidRPr="00823C4A">
        <w:t>REPUBLIKA HRVATSKA</w:t>
      </w:r>
    </w:p>
    <w:p w:rsidRDefault="0058298A" w:rsidP="00823C4A" w:rsidR="0058298A" w:rsidRPr="00823C4A">
      <w:pPr>
        <w:pStyle w:val="Bezproreda"/>
      </w:pPr>
      <w:r w:rsidRPr="00823C4A">
        <w:t xml:space="preserve">TRGOVAČKI SUD U ZAGREBU                                                               </w:t>
      </w:r>
    </w:p>
    <w:p w:rsidRDefault="0058298A" w:rsidP="00823C4A" w:rsidR="0058298A" w:rsidRPr="00823C4A">
      <w:pPr>
        <w:pStyle w:val="Bezproreda"/>
      </w:pPr>
      <w:r w:rsidRPr="00823C4A">
        <w:t xml:space="preserve">Zagreb, </w:t>
      </w:r>
      <w:proofErr w:type="spellStart"/>
      <w:r w:rsidRPr="00823C4A">
        <w:t>Amruševa</w:t>
      </w:r>
      <w:proofErr w:type="spellEnd"/>
      <w:r w:rsidRPr="00823C4A">
        <w:t xml:space="preserve"> 2/II</w:t>
      </w:r>
      <w:r w:rsidRPr="00823C4A">
        <w:tab/>
      </w:r>
      <w:r w:rsidRPr="00823C4A">
        <w:tab/>
      </w:r>
      <w:r w:rsidRPr="00823C4A">
        <w:tab/>
      </w:r>
      <w:r w:rsidRPr="00823C4A">
        <w:tab/>
      </w:r>
      <w:r w:rsidRPr="00823C4A">
        <w:tab/>
      </w:r>
      <w:r w:rsidRPr="00823C4A">
        <w:tab/>
      </w:r>
      <w:r w:rsidRPr="00823C4A">
        <w:tab/>
        <w:t xml:space="preserve">        </w:t>
      </w:r>
      <w:r w:rsidR="003C60E3" w:rsidRPr="00823C4A">
        <w:t>48. St-6336</w:t>
      </w:r>
      <w:r w:rsidRPr="00823C4A">
        <w:t>/16</w:t>
      </w:r>
    </w:p>
    <w:p w:rsidRDefault="0058298A" w:rsidP="0058298A" w:rsidR="0058298A" w:rsidRPr="00823C4A">
      <w:pPr>
        <w:pStyle w:val="Uvuenotijeloteksta"/>
        <w:jc w:val="both"/>
      </w:pPr>
    </w:p>
    <w:p w:rsidRDefault="0058298A" w:rsidP="0058298A" w:rsidR="0058298A" w:rsidRPr="00823C4A">
      <w:pPr>
        <w:pStyle w:val="Uvuenotijeloteksta"/>
        <w:jc w:val="both"/>
      </w:pPr>
    </w:p>
    <w:p w:rsidRDefault="0058298A" w:rsidP="003C60E3" w:rsidR="003C60E3" w:rsidRPr="00823C4A">
      <w:pPr>
        <w:pStyle w:val="Uvuenotijeloteksta"/>
        <w:jc w:val="both"/>
      </w:pPr>
      <w:r w:rsidRPr="00823C4A">
        <w:t xml:space="preserve">                                          R E P U B L I K A   H R V A T S K A                                </w:t>
      </w:r>
      <w:r w:rsidR="003C60E3" w:rsidRPr="00823C4A">
        <w:t xml:space="preserve">                             </w:t>
      </w:r>
    </w:p>
    <w:p w:rsidRDefault="003C60E3" w:rsidP="003C60E3" w:rsidR="00F9288D" w:rsidRPr="00823C4A">
      <w:pPr>
        <w:pStyle w:val="Uvuenotijeloteksta"/>
        <w:jc w:val="both"/>
      </w:pPr>
      <w:r w:rsidRPr="00823C4A">
        <w:t xml:space="preserve">                                                          </w:t>
      </w:r>
      <w:r w:rsidR="0058298A" w:rsidRPr="00823C4A">
        <w:t xml:space="preserve"> </w:t>
      </w:r>
      <w:r w:rsidR="00823C4A">
        <w:t>R J E Š E N</w:t>
      </w:r>
      <w:r w:rsidR="0058298A" w:rsidRPr="00823C4A">
        <w:t>J E</w:t>
      </w:r>
    </w:p>
    <w:p w:rsidRDefault="003C60E3" w:rsidP="00867F63" w:rsidR="0058298A" w:rsidRPr="00823C4A">
      <w:pPr>
        <w:pStyle w:val="Uvuenotijeloteksta"/>
        <w:ind w:firstLine="708" w:left="0"/>
        <w:jc w:val="both"/>
      </w:pPr>
      <w:r w:rsidRPr="00823C4A">
        <w:t>Trgovački sud u Zagrebu po sucu toga suda Vesni Sremac Šoštar, kao stečajnom sucu, po prijedlogu vjerovnika EMIL SINANOVIĆ iz Velike Gorice, Gradići, Zagrebačka 10, OIB: 80851397033, radi otvaranja stečajnog postupka nad dužnikom DRVODIZAJN d.o.o. Zaprešić, Ulica maršala Tita 24, OIB:</w:t>
      </w:r>
      <w:r w:rsidR="00B6561E">
        <w:t xml:space="preserve"> 80214846427, MBS: </w:t>
      </w:r>
      <w:r w:rsidRPr="00823C4A">
        <w:t>080488425, dana 17. ožujka 2017.g.</w:t>
      </w:r>
    </w:p>
    <w:p w:rsidRDefault="003C60E3" w:rsidR="006F0FFA" w:rsidRPr="00823C4A">
      <w:pPr>
        <w:jc w:val="center"/>
        <w:rPr>
          <w:bCs/>
        </w:rPr>
      </w:pPr>
      <w:r w:rsidRPr="00823C4A">
        <w:rPr>
          <w:bCs/>
        </w:rPr>
        <w:t xml:space="preserve">    </w:t>
      </w:r>
      <w:r w:rsidR="006F0FFA" w:rsidRPr="00823C4A">
        <w:rPr>
          <w:bCs/>
        </w:rPr>
        <w:t>r i j</w:t>
      </w:r>
      <w:r w:rsidR="003F2CEF" w:rsidRPr="00823C4A">
        <w:rPr>
          <w:bCs/>
        </w:rPr>
        <w:t xml:space="preserve"> </w:t>
      </w:r>
      <w:r w:rsidR="006F0FFA" w:rsidRPr="00823C4A">
        <w:rPr>
          <w:bCs/>
        </w:rPr>
        <w:t xml:space="preserve">e š i o      j e </w:t>
      </w:r>
    </w:p>
    <w:p w:rsidRDefault="00F82E0A" w:rsidP="00F82E0A" w:rsidR="00F82E0A" w:rsidRPr="00823C4A"/>
    <w:p w:rsidRDefault="00907D21" w:rsidP="00823C4A" w:rsidR="00907D21" w:rsidRPr="00823C4A">
      <w:pPr>
        <w:ind w:left="945"/>
        <w:jc w:val="both"/>
      </w:pPr>
      <w:r w:rsidRPr="00823C4A">
        <w:t xml:space="preserve">Odbacuje se prijedlog za pokretanje stečajnog postupka nad predloženim dužnikom </w:t>
      </w:r>
      <w:r w:rsidR="003C60E3" w:rsidRPr="00823C4A">
        <w:t>DRVODIZAJN d.o.o. Zaprešić, Ulica maršala Tita 24, OIB:80214846427, MBS: 080488425</w:t>
      </w:r>
      <w:r w:rsidRPr="00823C4A">
        <w:t>.</w:t>
      </w:r>
    </w:p>
    <w:p w:rsidRDefault="00907D21" w:rsidP="00907D21" w:rsidR="00907D21" w:rsidRPr="00823C4A">
      <w:r w:rsidRPr="00823C4A">
        <w:t xml:space="preserve">                                                               </w:t>
      </w:r>
    </w:p>
    <w:p w:rsidRDefault="00907D21" w:rsidP="00907D21" w:rsidR="00907D21" w:rsidRPr="00823C4A">
      <w:r w:rsidRPr="00823C4A">
        <w:t xml:space="preserve">                                                                Obrazloženje</w:t>
      </w:r>
    </w:p>
    <w:p w:rsidRDefault="00907D21" w:rsidP="00F82E0A" w:rsidR="00907D21" w:rsidRPr="00823C4A">
      <w:r w:rsidRPr="00823C4A">
        <w:tab/>
        <w:t xml:space="preserve"> </w:t>
      </w:r>
    </w:p>
    <w:p w:rsidRDefault="00456113" w:rsidP="00823C4A" w:rsidR="00456113" w:rsidRPr="00823C4A">
      <w:pPr>
        <w:jc w:val="both"/>
      </w:pPr>
      <w:r w:rsidRPr="00823C4A">
        <w:t xml:space="preserve">                </w:t>
      </w:r>
      <w:r w:rsidR="003C60E3" w:rsidRPr="00823C4A">
        <w:t>Predlagatelj</w:t>
      </w:r>
      <w:r w:rsidR="00C84423" w:rsidRPr="00823C4A">
        <w:t xml:space="preserve"> </w:t>
      </w:r>
      <w:r w:rsidR="003C60E3" w:rsidRPr="00823C4A">
        <w:t>EMIL SINANOVIĆ iz Velike Gorice, Gradići, Zagrebačka 10, OIB: 80851397033</w:t>
      </w:r>
      <w:r w:rsidR="00C84423" w:rsidRPr="00823C4A">
        <w:t xml:space="preserve">, kao </w:t>
      </w:r>
      <w:r w:rsidR="003C60E3" w:rsidRPr="00823C4A">
        <w:t>vjerovnik, podnio je dana 17</w:t>
      </w:r>
      <w:r w:rsidR="00C84423" w:rsidRPr="00823C4A">
        <w:t>.10.2016. prijedlog radi pokretanja stečajnog postupka</w:t>
      </w:r>
      <w:r w:rsidR="003C60E3" w:rsidRPr="00823C4A">
        <w:t xml:space="preserve"> nad dužnikom, pobliže određenom u uvodu ovog rješenja</w:t>
      </w:r>
      <w:r w:rsidR="00C84423" w:rsidRPr="00823C4A">
        <w:t>, temeljem članka 109 stavka SZ-a (NN 71/15).</w:t>
      </w:r>
    </w:p>
    <w:p w:rsidRDefault="00C84423" w:rsidP="00823C4A" w:rsidR="00C84423" w:rsidRPr="00823C4A">
      <w:pPr>
        <w:jc w:val="both"/>
      </w:pPr>
      <w:r w:rsidRPr="00823C4A">
        <w:t xml:space="preserve">                Rješenjem ovog suda, broj gornji, od </w:t>
      </w:r>
      <w:r w:rsidR="003C60E3" w:rsidRPr="00823C4A">
        <w:t>14. veljače</w:t>
      </w:r>
      <w:r w:rsidR="00867F63">
        <w:t xml:space="preserve"> 2017.</w:t>
      </w:r>
      <w:r w:rsidRPr="00823C4A">
        <w:t xml:space="preserve"> vraćen je </w:t>
      </w:r>
      <w:r w:rsidR="003C60E3" w:rsidRPr="00823C4A">
        <w:t xml:space="preserve">predlagatelju </w:t>
      </w:r>
      <w:r w:rsidRPr="00823C4A">
        <w:t xml:space="preserve">prijedlog zaprimljen kod ovog suda dana </w:t>
      </w:r>
      <w:r w:rsidR="003C60E3" w:rsidRPr="00823C4A">
        <w:t>17.10.2016.</w:t>
      </w:r>
      <w:r w:rsidRPr="00823C4A">
        <w:t xml:space="preserve"> godine radi dopune, jer ne sadrž</w:t>
      </w:r>
      <w:r w:rsidR="00F9288D" w:rsidRPr="00823C4A">
        <w:t xml:space="preserve">i podatke iz članka 16.stavka 1. te članka </w:t>
      </w:r>
      <w:r w:rsidRPr="00823C4A">
        <w:t xml:space="preserve">17. Stečajnog zakona (NN br. 71/15), uz </w:t>
      </w:r>
      <w:r w:rsidR="008E14E7" w:rsidRPr="00823C4A">
        <w:t>poziv</w:t>
      </w:r>
      <w:r w:rsidRPr="00823C4A">
        <w:t xml:space="preserve"> da prijedlog ispravi</w:t>
      </w:r>
      <w:r w:rsidR="00F9288D" w:rsidRPr="00823C4A">
        <w:t>,</w:t>
      </w:r>
      <w:r w:rsidRPr="00823C4A">
        <w:t xml:space="preserve"> odnosno dopuni u roku od 8 dana od dostave prijepisa rješenja</w:t>
      </w:r>
      <w:r w:rsidR="00F9288D" w:rsidRPr="00823C4A">
        <w:t>,</w:t>
      </w:r>
      <w:r w:rsidRPr="00823C4A">
        <w:t xml:space="preserve"> tako da </w:t>
      </w:r>
      <w:r w:rsidR="00F9288D" w:rsidRPr="00823C4A">
        <w:t xml:space="preserve">dostavi zatražene podatke iz članaka </w:t>
      </w:r>
      <w:r w:rsidRPr="00823C4A">
        <w:t>5-7. i 17. Stečajnog zakona</w:t>
      </w:r>
      <w:r w:rsidR="008E14E7" w:rsidRPr="00823C4A">
        <w:t xml:space="preserve">, </w:t>
      </w:r>
      <w:r w:rsidR="003C60E3" w:rsidRPr="00823C4A">
        <w:t xml:space="preserve">uz </w:t>
      </w:r>
      <w:r w:rsidR="008E14E7" w:rsidRPr="00823C4A">
        <w:t>upozorenje da ako ne postupi po navedenom, da će se prijedlog odbaciti.</w:t>
      </w:r>
    </w:p>
    <w:p w:rsidRDefault="003C60E3" w:rsidP="00823C4A" w:rsidR="008E14E7" w:rsidRPr="00823C4A">
      <w:pPr>
        <w:jc w:val="both"/>
      </w:pPr>
      <w:r w:rsidRPr="00823C4A">
        <w:t xml:space="preserve">                 Predlagatelj je citirano rješenje primio</w:t>
      </w:r>
      <w:r w:rsidR="008E14E7" w:rsidRPr="00823C4A">
        <w:t xml:space="preserve"> </w:t>
      </w:r>
      <w:r w:rsidRPr="00823C4A">
        <w:t>20.02.2017.</w:t>
      </w:r>
      <w:r w:rsidR="008E14E7" w:rsidRPr="00823C4A">
        <w:t xml:space="preserve"> te joj je rok za ispravak i</w:t>
      </w:r>
      <w:r w:rsidR="00867F63">
        <w:t xml:space="preserve"> dopunu prijedloga istekao 1.3.</w:t>
      </w:r>
      <w:r w:rsidRPr="00823C4A">
        <w:t>2017</w:t>
      </w:r>
      <w:r w:rsidR="008E14E7" w:rsidRPr="00823C4A">
        <w:t>.</w:t>
      </w:r>
    </w:p>
    <w:p w:rsidRDefault="00907D21" w:rsidP="00823C4A" w:rsidR="000540DE" w:rsidRPr="00823C4A">
      <w:pPr>
        <w:jc w:val="both"/>
      </w:pPr>
      <w:r w:rsidRPr="00823C4A">
        <w:tab/>
      </w:r>
      <w:r w:rsidR="000540DE" w:rsidRPr="00823C4A">
        <w:t xml:space="preserve">    </w:t>
      </w:r>
      <w:r w:rsidR="00F9288D" w:rsidRPr="00823C4A">
        <w:t xml:space="preserve"> </w:t>
      </w:r>
      <w:r w:rsidR="003C60E3" w:rsidRPr="00823C4A">
        <w:t xml:space="preserve"> </w:t>
      </w:r>
      <w:r w:rsidR="00456113" w:rsidRPr="00823C4A">
        <w:t xml:space="preserve">Budući da </w:t>
      </w:r>
      <w:r w:rsidR="003C60E3" w:rsidRPr="00823C4A">
        <w:t>predlagatelj nije postupio</w:t>
      </w:r>
      <w:r w:rsidR="00F9288D" w:rsidRPr="00823C4A">
        <w:t xml:space="preserve"> po citiranom rješenju ovog </w:t>
      </w:r>
      <w:r w:rsidR="003C60E3" w:rsidRPr="00823C4A">
        <w:t xml:space="preserve">suda u roku koji je sud odredio, </w:t>
      </w:r>
      <w:r w:rsidR="00F9288D" w:rsidRPr="00823C4A">
        <w:t xml:space="preserve">temeljem </w:t>
      </w:r>
      <w:r w:rsidR="00456113" w:rsidRPr="00823C4A">
        <w:t xml:space="preserve">članka </w:t>
      </w:r>
      <w:r w:rsidR="00F9288D" w:rsidRPr="00823C4A">
        <w:t xml:space="preserve">13 stavka </w:t>
      </w:r>
      <w:r w:rsidR="000540DE" w:rsidRPr="00823C4A">
        <w:t xml:space="preserve"> </w:t>
      </w:r>
      <w:r w:rsidR="00F9288D" w:rsidRPr="00823C4A">
        <w:t xml:space="preserve">4 </w:t>
      </w:r>
      <w:r w:rsidR="000540DE" w:rsidRPr="00823C4A">
        <w:t>SZ-a (</w:t>
      </w:r>
      <w:r w:rsidR="00F9288D" w:rsidRPr="00823C4A">
        <w:t>NN 71/15), valja</w:t>
      </w:r>
      <w:r w:rsidR="003C60E3" w:rsidRPr="00823C4A">
        <w:t xml:space="preserve">lo je prijedlog predlagatelja </w:t>
      </w:r>
      <w:r w:rsidR="00F9288D" w:rsidRPr="00823C4A">
        <w:t>odbaciti i riješiti kao u izreci.</w:t>
      </w:r>
    </w:p>
    <w:p w:rsidRDefault="008E2683" w:rsidR="008E2683" w:rsidRPr="00823C4A"/>
    <w:p w:rsidRDefault="006F0FFA" w:rsidP="006F0FFA" w:rsidR="006F0FFA" w:rsidRPr="00823C4A">
      <w:pPr>
        <w:jc w:val="center"/>
      </w:pPr>
      <w:r w:rsidRPr="00823C4A">
        <w:t xml:space="preserve">U Zagrebu, </w:t>
      </w:r>
      <w:r w:rsidR="003C60E3" w:rsidRPr="00823C4A">
        <w:t>17</w:t>
      </w:r>
      <w:r w:rsidR="000540DE" w:rsidRPr="00823C4A">
        <w:t xml:space="preserve">. </w:t>
      </w:r>
      <w:r w:rsidR="003C60E3" w:rsidRPr="00823C4A">
        <w:t>ožujka</w:t>
      </w:r>
      <w:r w:rsidR="000540DE" w:rsidRPr="00823C4A">
        <w:t xml:space="preserve"> 2017</w:t>
      </w:r>
      <w:r w:rsidRPr="00823C4A">
        <w:t>. g.</w:t>
      </w:r>
    </w:p>
    <w:p w:rsidRDefault="006F0FFA" w:rsidR="006F0FFA" w:rsidRPr="00823C4A"/>
    <w:p w:rsidRDefault="006F0FFA" w:rsidR="006F0FFA" w:rsidRPr="00823C4A"/>
    <w:p w:rsidRDefault="006F0FFA" w:rsidP="00823C4A" w:rsidR="00B16A7B">
      <w:pPr>
        <w:jc w:val="right"/>
      </w:pPr>
      <w:r w:rsidRPr="00823C4A">
        <w:rPr>
          <w:b/>
        </w:rPr>
        <w:tab/>
      </w:r>
      <w:r w:rsidRPr="00823C4A">
        <w:rPr>
          <w:b/>
        </w:rPr>
        <w:tab/>
      </w:r>
      <w:r w:rsidRPr="00823C4A">
        <w:rPr>
          <w:b/>
        </w:rPr>
        <w:tab/>
      </w:r>
      <w:r w:rsidRPr="00823C4A">
        <w:rPr>
          <w:b/>
        </w:rPr>
        <w:tab/>
      </w:r>
      <w:r w:rsidRPr="00823C4A">
        <w:rPr>
          <w:b/>
        </w:rPr>
        <w:tab/>
      </w:r>
      <w:r w:rsidRPr="00823C4A">
        <w:rPr>
          <w:b/>
        </w:rPr>
        <w:tab/>
      </w:r>
      <w:r w:rsidRPr="00823C4A">
        <w:rPr>
          <w:b/>
        </w:rPr>
        <w:tab/>
      </w:r>
      <w:r w:rsidRPr="00823C4A">
        <w:rPr>
          <w:b/>
        </w:rPr>
        <w:tab/>
      </w:r>
      <w:r w:rsidR="00823C4A">
        <w:t xml:space="preserve">SUDAC: </w:t>
      </w:r>
    </w:p>
    <w:p w:rsidRDefault="00823C4A" w:rsidP="00823C4A" w:rsidR="00823C4A" w:rsidRPr="00823C4A">
      <w:pPr>
        <w:jc w:val="right"/>
      </w:pPr>
      <w:r>
        <w:t>Vesna Sremac Šoštar</w:t>
      </w:r>
      <w:r w:rsidR="0096296A">
        <w:t>, v.r.</w:t>
      </w:r>
    </w:p>
    <w:p w:rsidRDefault="00823C4A" w:rsidP="00182D49" w:rsidR="00823C4A">
      <w:pPr>
        <w:jc w:val="both"/>
      </w:pPr>
    </w:p>
    <w:p w:rsidRDefault="00823C4A" w:rsidP="00182D49" w:rsidR="00182D49" w:rsidRPr="00823C4A">
      <w:pPr>
        <w:jc w:val="both"/>
      </w:pPr>
      <w:r>
        <w:t>UPUTA</w:t>
      </w:r>
      <w:r w:rsidR="00182D49" w:rsidRPr="00823C4A">
        <w:t xml:space="preserve"> O PRAVNOM LIJEKU:</w:t>
      </w:r>
    </w:p>
    <w:p w:rsidRDefault="00182D49" w:rsidP="00182D49" w:rsidR="00182D49" w:rsidRPr="00823C4A">
      <w:pPr>
        <w:jc w:val="both"/>
      </w:pPr>
      <w:r w:rsidRPr="00823C4A"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F82E0A" w:rsidP="006F0FFA" w:rsidR="00F82E0A" w:rsidRPr="00823C4A"/>
    <w:p w:rsidRDefault="00823C4A" w:rsidP="00362206" w:rsidR="00823C4A"/>
    <w:p w:rsidRDefault="0096296A" w:rsidP="0096296A" w:rsidR="006F0FF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6296A" w:rsidP="0096296A" w:rsidR="0096296A" w:rsidRPr="00823C4A">
      <w:pPr>
        <w:jc w:val="right"/>
      </w:pPr>
      <w:r>
        <w:t>Zlatka Plivelić</w:t>
      </w:r>
      <w:bookmarkStart w:name="_GoBack" w:id="0"/>
      <w:bookmarkEnd w:id="0"/>
    </w:p>
    <w:sectPr w:rsidSect="00823C4A" w:rsidR="0096296A" w:rsidRPr="00823C4A">
      <w:headerReference w:type="default" r:id="rId11"/>
      <w:pgSz w:h="16838" w:w="11906"/>
      <w:pgMar w:gutter="0" w:footer="720" w:header="720" w:left="1620" w:bottom="1440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C4A" w:rsidP="00823C4A" w:rsidR="00823C4A">
      <w:r>
        <w:separator/>
      </w:r>
    </w:p>
  </w:endnote>
  <w:endnote w:id="0" w:type="continuationSeparator">
    <w:p w:rsidRDefault="00823C4A" w:rsidP="00823C4A" w:rsidR="00823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C4A" w:rsidP="00823C4A" w:rsidR="00823C4A">
      <w:r>
        <w:separator/>
      </w:r>
    </w:p>
  </w:footnote>
  <w:footnote w:id="0" w:type="continuationSeparator">
    <w:p w:rsidRDefault="00823C4A" w:rsidP="00823C4A" w:rsidR="00823C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C4A" w:rsidP="00823C4A" w:rsidR="00823C4A">
    <w:pPr>
      <w:pStyle w:val="Zaglavlje"/>
      <w:tabs>
        <w:tab w:pos="4590" w:val="center"/>
        <w:tab w:pos="7560" w:val="left"/>
      </w:tabs>
    </w:pPr>
    <w:r>
      <w:tab/>
      <w:t>2</w:t>
    </w:r>
    <w:r>
      <w:tab/>
      <w:t>48. St-6336/16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C7DA4"/>
    <w:multiLevelType w:val="hybridMultilevel"/>
    <w:tmpl w:val="C72201C0"/>
    <w:lvl w:tplc="F6CC8BD4" w:ilvl="0">
      <w:start w:val="1"/>
      <w:numFmt w:val="bullet"/>
      <w:lvlText w:val="-"/>
      <w:lvlJc w:val="left"/>
      <w:pPr>
        <w:tabs>
          <w:tab w:pos="6030" w:val="num"/>
        </w:tabs>
        <w:ind w:hanging="360" w:left="60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50" w:val="num"/>
        </w:tabs>
        <w:ind w:hanging="360" w:left="675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70" w:val="num"/>
        </w:tabs>
        <w:ind w:hanging="360" w:left="74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90" w:val="num"/>
        </w:tabs>
        <w:ind w:hanging="360" w:left="81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10" w:val="num"/>
        </w:tabs>
        <w:ind w:hanging="360" w:left="891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30" w:val="num"/>
        </w:tabs>
        <w:ind w:hanging="360" w:left="96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50" w:val="num"/>
        </w:tabs>
        <w:ind w:hanging="360" w:left="103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70" w:val="num"/>
        </w:tabs>
        <w:ind w:hanging="360" w:left="1107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90" w:val="num"/>
        </w:tabs>
        <w:ind w:hanging="360" w:left="11790"/>
      </w:pPr>
      <w:rPr>
        <w:rFonts w:hAnsi="Wingdings" w:ascii="Wingdings" w:hint="default"/>
      </w:rPr>
    </w:lvl>
  </w:abstractNum>
  <w:abstractNum w:abstractNumId="1">
    <w:nsid w:val="217132D6"/>
    <w:multiLevelType w:val="hybridMultilevel"/>
    <w:tmpl w:val="827C47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8408B6"/>
    <w:multiLevelType w:val="hybridMultilevel"/>
    <w:tmpl w:val="956E1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7339E1"/>
    <w:multiLevelType w:val="hybridMultilevel"/>
    <w:tmpl w:val="26501F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1B2189"/>
    <w:multiLevelType w:val="hybridMultilevel"/>
    <w:tmpl w:val="E86AB31E"/>
    <w:lvl w:tplc="21CCF274" w:ilvl="0">
      <w:start w:val="4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FFA"/>
    <w:rsid w:val="00003501"/>
    <w:rsid w:val="00037E03"/>
    <w:rsid w:val="000540DE"/>
    <w:rsid w:val="00091DBF"/>
    <w:rsid w:val="00107AFF"/>
    <w:rsid w:val="00182D49"/>
    <w:rsid w:val="001856D0"/>
    <w:rsid w:val="001B6432"/>
    <w:rsid w:val="00226D5D"/>
    <w:rsid w:val="002323C4"/>
    <w:rsid w:val="00286B13"/>
    <w:rsid w:val="00362206"/>
    <w:rsid w:val="00394F71"/>
    <w:rsid w:val="003C60E3"/>
    <w:rsid w:val="003D050F"/>
    <w:rsid w:val="003F2CEF"/>
    <w:rsid w:val="00456113"/>
    <w:rsid w:val="004971DA"/>
    <w:rsid w:val="00524DC8"/>
    <w:rsid w:val="0052523A"/>
    <w:rsid w:val="0058298A"/>
    <w:rsid w:val="005A417E"/>
    <w:rsid w:val="00614864"/>
    <w:rsid w:val="00672C0A"/>
    <w:rsid w:val="006F0FFA"/>
    <w:rsid w:val="007102B3"/>
    <w:rsid w:val="00730B0B"/>
    <w:rsid w:val="00811C70"/>
    <w:rsid w:val="00823C4A"/>
    <w:rsid w:val="008310BE"/>
    <w:rsid w:val="00867E58"/>
    <w:rsid w:val="00867F63"/>
    <w:rsid w:val="00873159"/>
    <w:rsid w:val="008E03C9"/>
    <w:rsid w:val="008E14E7"/>
    <w:rsid w:val="008E2683"/>
    <w:rsid w:val="00907D21"/>
    <w:rsid w:val="00923131"/>
    <w:rsid w:val="0096296A"/>
    <w:rsid w:val="009B486E"/>
    <w:rsid w:val="009C77C5"/>
    <w:rsid w:val="00AD3339"/>
    <w:rsid w:val="00B16A7B"/>
    <w:rsid w:val="00B6561E"/>
    <w:rsid w:val="00B97209"/>
    <w:rsid w:val="00C75808"/>
    <w:rsid w:val="00C84423"/>
    <w:rsid w:val="00CC6A3E"/>
    <w:rsid w:val="00D74A4F"/>
    <w:rsid w:val="00DC1A61"/>
    <w:rsid w:val="00E377A8"/>
    <w:rsid w:val="00E4182B"/>
    <w:rsid w:val="00F26AEF"/>
    <w:rsid w:val="00F82E0A"/>
    <w:rsid w:val="00F9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C75808"/>
    <w:pPr>
      <w:spacing w:after="120"/>
      <w:ind w:left="283"/>
    </w:pPr>
  </w:style>
  <w:style w:styleId="Bezproreda" w:type="paragraph">
    <w:name w:val="No Spacing"/>
    <w:uiPriority w:val="1"/>
    <w:qFormat/>
    <w:rsid w:val="00823C4A"/>
    <w:rPr>
      <w:sz w:val="24"/>
      <w:szCs w:val="24"/>
    </w:rPr>
  </w:style>
  <w:style w:styleId="Zaglavlje" w:type="paragraph">
    <w:name w:val="header"/>
    <w:basedOn w:val="Normal"/>
    <w:link w:val="ZaglavljeChar"/>
    <w:rsid w:val="00823C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3C4A"/>
    <w:rPr>
      <w:sz w:val="24"/>
      <w:szCs w:val="24"/>
    </w:rPr>
  </w:style>
  <w:style w:styleId="Podnoje" w:type="paragraph">
    <w:name w:val="footer"/>
    <w:basedOn w:val="Normal"/>
    <w:link w:val="PodnojeChar"/>
    <w:rsid w:val="00823C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3C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29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2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C75808"/>
    <w:pPr>
      <w:spacing w:after="120"/>
      <w:ind w:left="283"/>
    </w:pPr>
  </w:style>
  <w:style w:styleId="Bezproreda" w:type="paragraph">
    <w:name w:val="No Spacing"/>
    <w:uiPriority w:val="1"/>
    <w:qFormat/>
    <w:rsid w:val="00823C4A"/>
    <w:rPr>
      <w:sz w:val="24"/>
      <w:szCs w:val="24"/>
    </w:rPr>
  </w:style>
  <w:style w:styleId="Zaglavlje" w:type="paragraph">
    <w:name w:val="header"/>
    <w:basedOn w:val="Normal"/>
    <w:link w:val="ZaglavljeChar"/>
    <w:rsid w:val="00823C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3C4A"/>
    <w:rPr>
      <w:sz w:val="24"/>
      <w:szCs w:val="24"/>
    </w:rPr>
  </w:style>
  <w:style w:styleId="Podnoje" w:type="paragraph">
    <w:name w:val="footer"/>
    <w:basedOn w:val="Normal"/>
    <w:link w:val="PodnojeChar"/>
    <w:rsid w:val="00823C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3C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29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2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6336</izvorni_sadrzaj>
    <derivirana_varijabla naziv="DomainObject.Predmet.Broj_1">6336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St-6336/2016</izvorni_sadrzaj>
    <derivirana_varijabla naziv="DomainObject.Predmet.OznakaBroj_1">St-6336/2016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DRVODIZAJN d.o.o.</izvorni_sadrzaj>
    <derivirana_varijabla naziv="DomainObject.Predmet.ProtustrankaFormated_1">  DRVODIZAJN d.o.o.</derivirana_varijabla>
  </DomainObject.Predmet.ProtustrankaFormated>
  <DomainObject.Predmet.ProtustrankaFormatedOIB>
    <izvorni_sadrzaj>  DRVODIZAJN d.o.o., OIB 80214846427</izvorni_sadrzaj>
    <derivirana_varijabla naziv="DomainObject.Predmet.ProtustrankaFormatedOIB_1">  DRVODIZAJN d.o.o., OIB 80214846427</derivirana_varijabla>
  </DomainObject.Predmet.ProtustrankaFormatedOIB>
  <DomainObject.Predmet.ProtustrankaFormatedWithAdress>
    <izvorni_sadrzaj> DRVODIZAJN d.o.o., Ulica maršala Tita 24, 10290 Zaprešić</izvorni_sadrzaj>
    <derivirana_varijabla naziv="DomainObject.Predmet.ProtustrankaFormatedWithAdress_1"> DRVODIZAJN d.o.o., Ulica maršala Tita 24, 10290 Zaprešić</derivirana_varijabla>
  </DomainObject.Predmet.ProtustrankaFormatedWithAdress>
  <DomainObject.Predmet.ProtustrankaFormatedWithAdressOIB>
    <izvorni_sadrzaj> DRVODIZAJN d.o.o., OIB 80214846427, Ulica maršala Tita 24, 10290 Zaprešić</izvorni_sadrzaj>
    <derivirana_varijabla naziv="DomainObject.Predmet.ProtustrankaFormatedWithAdressOIB_1"> DRVODIZAJN d.o.o., OIB 80214846427, Ulica maršala Tita 24, 10290 Zaprešić</derivirana_varijabla>
  </DomainObject.Predmet.ProtustrankaFormatedWithAdressOIB>
  <DomainObject.Predmet.ProtustrankaWithAdress>
    <izvorni_sadrzaj>DRVODIZAJN d.o.o. Ulica maršala Tita 24, 10290 Zaprešić</izvorni_sadrzaj>
    <derivirana_varijabla naziv="DomainObject.Predmet.ProtustrankaWithAdress_1">DRVODIZAJN d.o.o. Ulica maršala Tita 24, 10290 Zaprešić</derivirana_varijabla>
  </DomainObject.Predmet.ProtustrankaWithAdress>
  <DomainObject.Predmet.ProtustrankaWithAdressOIB>
    <izvorni_sadrzaj>DRVODIZAJN d.o.o., OIB 80214846427, Ulica maršala Tita 24, 10290 Zaprešić</izvorni_sadrzaj>
    <derivirana_varijabla naziv="DomainObject.Predmet.ProtustrankaWithAdressOIB_1">DRVODIZAJN d.o.o., OIB 80214846427, Ulica maršala Tita 24, 10290 Zaprešić</derivirana_varijabla>
  </DomainObject.Predmet.ProtustrankaWithAdressOIB>
  <DomainObject.Predmet.ProtustrankaNazivFormated>
    <izvorni_sadrzaj>DRVODIZAJN d.o.o.</izvorni_sadrzaj>
    <derivirana_varijabla naziv="DomainObject.Predmet.ProtustrankaNazivFormated_1">DRVODIZAJN d.o.o.</derivirana_varijabla>
  </DomainObject.Predmet.ProtustrankaNazivFormated>
  <DomainObject.Predmet.ProtustrankaNazivFormatedOIB>
    <izvorni_sadrzaj>DRVODIZAJN d.o.o., OIB 80214846427</izvorni_sadrzaj>
    <derivirana_varijabla naziv="DomainObject.Predmet.ProtustrankaNazivFormatedOIB_1">DRVODIZAJN d.o.o., OIB 80214846427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Emil Sinanović</izvorni_sadrzaj>
    <derivirana_varijabla naziv="DomainObject.Predmet.StrankaFormated_1">  Emil Sinanović</derivirana_varijabla>
  </DomainObject.Predmet.StrankaFormated>
  <DomainObject.Predmet.StrankaFormatedOIB>
    <izvorni_sadrzaj>  Emil Sinanović, OIB 80851397033</izvorni_sadrzaj>
    <derivirana_varijabla naziv="DomainObject.Predmet.StrankaFormatedOIB_1">  Emil Sinanović, OIB 80851397033</derivirana_varijabla>
  </DomainObject.Predmet.StrankaFormatedOIB>
  <DomainObject.Predmet.StrankaFormatedWithAdress>
    <izvorni_sadrzaj> Emil Sinanović, Zagrebačka 10, 10410 Gradići</izvorni_sadrzaj>
    <derivirana_varijabla naziv="DomainObject.Predmet.StrankaFormatedWithAdress_1"> Emil Sinanović, Zagrebačka 10, 10410 Gradići</derivirana_varijabla>
  </DomainObject.Predmet.StrankaFormatedWithAdress>
  <DomainObject.Predmet.StrankaFormatedWithAdressOIB>
    <izvorni_sadrzaj> Emil Sinanović, OIB 80851397033, Zagrebačka 10, 10410 Gradići</izvorni_sadrzaj>
    <derivirana_varijabla naziv="DomainObject.Predmet.StrankaFormatedWithAdressOIB_1"> Emil Sinanović, OIB 80851397033, Zagrebačka 10, 10410 Gradići</derivirana_varijabla>
  </DomainObject.Predmet.StrankaFormatedWithAdressOIB>
  <DomainObject.Predmet.StrankaWithAdress>
    <izvorni_sadrzaj>Emil Sinanović Zagrebačka 10,10410 Gradići</izvorni_sadrzaj>
    <derivirana_varijabla naziv="DomainObject.Predmet.StrankaWithAdress_1">Emil Sinanović Zagrebačka 10,10410 Gradići</derivirana_varijabla>
  </DomainObject.Predmet.StrankaWithAdress>
  <DomainObject.Predmet.StrankaWithAdressOIB>
    <izvorni_sadrzaj>Emil Sinanović, OIB 80851397033, Zagrebačka 10,10410 Gradići</izvorni_sadrzaj>
    <derivirana_varijabla naziv="DomainObject.Predmet.StrankaWithAdressOIB_1">Emil Sinanović, OIB 80851397033, Zagrebačka 10,10410 Gradići</derivirana_varijabla>
  </DomainObject.Predmet.StrankaWithAdressOIB>
  <DomainObject.Predmet.StrankaNazivFormated>
    <izvorni_sadrzaj>Emil Sinanović</izvorni_sadrzaj>
    <derivirana_varijabla naziv="DomainObject.Predmet.StrankaNazivFormated_1">Emil Sinanović</derivirana_varijabla>
  </DomainObject.Predmet.StrankaNazivFormated>
  <DomainObject.Predmet.StrankaNazivFormatedOIB>
    <izvorni_sadrzaj>Emil Sinanović, OIB 80851397033</izvorni_sadrzaj>
    <derivirana_varijabla naziv="DomainObject.Predmet.StrankaNazivFormatedOIB_1">Emil Sinanović, OIB 80851397033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Emil Sinanović</item>
    </izvorni_sadrzaj>
    <derivirana_varijabla naziv="DomainObject.Predmet.StrankaListFormated_1">
      <item>Emil Sinanović</item>
    </derivirana_varijabla>
  </DomainObject.Predmet.StrankaListFormated>
  <DomainObject.Predmet.StrankaListFormatedOIB>
    <izvorni_sadrzaj>
      <item>Emil Sinanović, OIB 80851397033</item>
    </izvorni_sadrzaj>
    <derivirana_varijabla naziv="DomainObject.Predmet.StrankaListFormatedOIB_1">
      <item>Emil Sinanović, OIB 80851397033</item>
    </derivirana_varijabla>
  </DomainObject.Predmet.StrankaListFormatedOIB>
  <DomainObject.Predmet.StrankaListFormatedWithAdress>
    <izvorni_sadrzaj>
      <item>Emil Sinanović, Zagrebačka 10, 10410 Gradići</item>
    </izvorni_sadrzaj>
    <derivirana_varijabla naziv="DomainObject.Predmet.StrankaListFormatedWithAdress_1">
      <item>Emil Sinanović, Zagrebačka 10, 10410 Gradići</item>
    </derivirana_varijabla>
  </DomainObject.Predmet.StrankaListFormatedWithAdress>
  <DomainObject.Predmet.StrankaListFormatedWithAdressOIB>
    <izvorni_sadrzaj>
      <item>Emil Sinanović, OIB 80851397033, Zagrebačka 10, 10410 Gradići</item>
    </izvorni_sadrzaj>
    <derivirana_varijabla naziv="DomainObject.Predmet.StrankaListFormatedWithAdressOIB_1">
      <item>Emil Sinanović, OIB 80851397033, Zagrebačka 10, 10410 Gradići</item>
    </derivirana_varijabla>
  </DomainObject.Predmet.StrankaListFormatedWithAdressOIB>
  <DomainObject.Predmet.StrankaListNazivFormated>
    <izvorni_sadrzaj>
      <item>Emil Sinanović</item>
    </izvorni_sadrzaj>
    <derivirana_varijabla naziv="DomainObject.Predmet.StrankaListNazivFormated_1">
      <item>Emil Sinanović</item>
    </derivirana_varijabla>
  </DomainObject.Predmet.StrankaListNazivFormated>
  <DomainObject.Predmet.StrankaListNazivFormatedOIB>
    <izvorni_sadrzaj>
      <item>Emil Sinanović, OIB 80851397033</item>
    </izvorni_sadrzaj>
    <derivirana_varijabla naziv="DomainObject.Predmet.StrankaListNazivFormatedOIB_1">
      <item>Emil Sinanović, OIB 80851397033</item>
    </derivirana_varijabla>
  </DomainObject.Predmet.StrankaListNazivFormatedOIB>
  <DomainObject.Predmet.ProtuStrankaListFormated>
    <izvorni_sadrzaj>
      <item>DRVODIZAJN d.o.o.</item>
    </izvorni_sadrzaj>
    <derivirana_varijabla naziv="DomainObject.Predmet.ProtuStrankaListFormated_1">
      <item>DRVODIZAJN d.o.o.</item>
    </derivirana_varijabla>
  </DomainObject.Predmet.ProtuStrankaListFormated>
  <DomainObject.Predmet.ProtuStrankaListFormatedOIB>
    <izvorni_sadrzaj>
      <item>DRVODIZAJN d.o.o., OIB 80214846427</item>
    </izvorni_sadrzaj>
    <derivirana_varijabla naziv="DomainObject.Predmet.ProtuStrankaListFormatedOIB_1">
      <item>DRVODIZAJN d.o.o., OIB 80214846427</item>
    </derivirana_varijabla>
  </DomainObject.Predmet.ProtuStrankaListFormatedOIB>
  <DomainObject.Predmet.ProtuStrankaListFormatedWithAdress>
    <izvorni_sadrzaj>
      <item>DRVODIZAJN d.o.o., Ulica maršala Tita 24, 10290 Zaprešić</item>
    </izvorni_sadrzaj>
    <derivirana_varijabla naziv="DomainObject.Predmet.ProtuStrankaListFormatedWithAdress_1">
      <item>DRVODIZAJN d.o.o., Ulica maršala Tita 24, 10290 Zaprešić</item>
    </derivirana_varijabla>
  </DomainObject.Predmet.ProtuStrankaListFormatedWithAdress>
  <DomainObject.Predmet.ProtuStrankaListFormatedWithAdressOIB>
    <izvorni_sadrzaj>
      <item>DRVODIZAJN d.o.o., OIB 80214846427, Ulica maršala Tita 24, 10290 Zaprešić</item>
    </izvorni_sadrzaj>
    <derivirana_varijabla naziv="DomainObject.Predmet.ProtuStrankaListFormatedWithAdressOIB_1">
      <item>DRVODIZAJN d.o.o., OIB 80214846427, Ulica maršala Tita 24, 10290 Zaprešić</item>
    </derivirana_varijabla>
  </DomainObject.Predmet.ProtuStrankaListFormatedWithAdressOIB>
  <DomainObject.Predmet.ProtuStrankaListNazivFormated>
    <izvorni_sadrzaj>
      <item>DRVODIZAJN d.o.o.</item>
    </izvorni_sadrzaj>
    <derivirana_varijabla naziv="DomainObject.Predmet.ProtuStrankaListNazivFormated_1">
      <item>DRVODIZAJN d.o.o.</item>
    </derivirana_varijabla>
  </DomainObject.Predmet.ProtuStrankaListNazivFormated>
  <DomainObject.Predmet.ProtuStrankaListNazivFormatedOIB>
    <izvorni_sadrzaj>
      <item>DRVODIZAJN d.o.o., OIB 80214846427</item>
    </izvorni_sadrzaj>
    <derivirana_varijabla naziv="DomainObject.Predmet.ProtuStrankaListNazivFormatedOIB_1">
      <item>DRVODIZAJN d.o.o., OIB 80214846427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Emil Sinanović</izvorni_sadrzaj>
    <derivirana_varijabla naziv="DomainObject.Predmet.StrankaIDrugi_1">Emil Sinanović</derivirana_varijabla>
  </DomainObject.Predmet.StrankaIDrugi>
  <DomainObject.Predmet.ProtustrankaIDrugi>
    <izvorni_sadrzaj>DRVODIZAJN d.o.o.</izvorni_sadrzaj>
    <derivirana_varijabla naziv="DomainObject.Predmet.ProtustrankaIDrugi_1">DRVODIZAJN d.o.o.</derivirana_varijabla>
  </DomainObject.Predmet.ProtustrankaIDrugi>
  <DomainObject.Predmet.StrankaIDrugiAdressOIB>
    <izvorni_sadrzaj>Emil Sinanović, OIB 80851397033, Zagrebačka 10, 10410 Gradići</izvorni_sadrzaj>
    <derivirana_varijabla naziv="DomainObject.Predmet.StrankaIDrugiAdressOIB_1">Emil Sinanović, OIB 80851397033, Zagrebačka 10, 10410 Gradići</derivirana_varijabla>
  </DomainObject.Predmet.StrankaIDrugiAdressOIB>
  <DomainObject.Predmet.ProtustrankaIDrugiAdressOIB>
    <izvorni_sadrzaj>DRVODIZAJN d.o.o., OIB 80214846427, Ulica maršala Tita 24, 10290 Zaprešić</izvorni_sadrzaj>
    <derivirana_varijabla naziv="DomainObject.Predmet.ProtustrankaIDrugiAdressOIB_1">DRVODIZAJN d.o.o., OIB 80214846427, Ulica maršala Tita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Emil Sinanović</item>
      <item>DRVODIZAJN d.o.o.</item>
    </izvorni_sadrzaj>
    <derivirana_varijabla naziv="DomainObject.Predmet.SudioniciListNaziv_1">
      <item>Emil Sinanović</item>
      <item>DRVODIZAJN d.o.o.</item>
    </derivirana_varijabla>
  </DomainObject.Predmet.SudioniciListNaziv>
  <DomainObject.Predmet.SudioniciListAdressOIB>
    <izvorni_sadrzaj>
      <item>Emil Sinanović, OIB 80851397033, Zagrebačka 10,10410 Gradići</item>
      <item>DRVODIZAJN d.o.o., OIB 80214846427, Ulica maršala Tita 24,10290 Zaprešić</item>
    </izvorni_sadrzaj>
    <derivirana_varijabla naziv="DomainObject.Predmet.SudioniciListAdressOIB_1">
      <item>Emil Sinanović, OIB 80851397033, Zagrebačka 10,10410 Gradići</item>
      <item>DRVODIZAJN d.o.o., OIB 80214846427, Ulica maršala Tita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80851397033</item>
      <item>, OIB 80214846427</item>
    </izvorni_sadrzaj>
    <derivirana_varijabla naziv="DomainObject.Predmet.SudioniciListNazivOIB_1">
      <item>, OIB 80851397033</item>
      <item>, OIB 80214846427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C32DB0-80F9-45B7-8912-A8C18D3E5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338</properties:Words>
  <properties:Characters>1770</properties:Characters>
  <properties:Lines>52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2017-03-17T07:45:00Z</dcterms:created>
  <dc:creator>VESNA SREMAC-ŠOŠTAR</dc:creator>
  <cp:lastModifiedBy>Zlatka Plivelić</cp:lastModifiedBy>
  <cp:lastPrinted>2011-12-14T11:51:00Z</cp:lastPrinted>
  <dcterms:modified xmlns:xsi="http://www.w3.org/2001/XMLSchema-instance" xsi:type="dcterms:W3CDTF">2017-03-17T09:19:00Z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