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4b14" w14:paraId="7d14b14" w:rsidRDefault="00BF1831" w:rsidP="00BF1831" w:rsidR="00BF1831" w:rsidRPr="00BF1831">
      <w:pPr>
        <w:jc w:val="both"/>
        <w15:collapsed w:val="false"/>
        <w:rPr>
          <w:rFonts w:hAnsi="Times New Roman" w:ascii="Times New Roman"/>
          <w:bCs/>
          <w:sz w:val="24"/>
        </w:rPr>
      </w:pPr>
      <w:bookmarkStart w:name="_GoBack" w:id="0"/>
      <w:bookmarkEnd w:id="0"/>
      <w:r w:rsidRPr="00BF1831">
        <w:rPr>
          <w:rFonts w:hAnsi="Times New Roman" w:ascii="Times New Roman"/>
          <w:bCs/>
          <w:sz w:val="24"/>
          <w:lang w:val="pl-PL"/>
        </w:rPr>
        <w:t>Trgova</w:t>
      </w:r>
      <w:r w:rsidRPr="00BF1831">
        <w:rPr>
          <w:rFonts w:hAnsi="Times New Roman" w:ascii="Times New Roman"/>
          <w:bCs/>
          <w:sz w:val="24"/>
        </w:rPr>
        <w:t>č</w:t>
      </w:r>
      <w:r w:rsidRPr="00BF1831">
        <w:rPr>
          <w:rFonts w:hAnsi="Times New Roman" w:ascii="Times New Roman"/>
          <w:bCs/>
          <w:sz w:val="24"/>
          <w:lang w:val="pl-PL"/>
        </w:rPr>
        <w:t>ki</w:t>
      </w:r>
      <w:r w:rsidRPr="00BF1831">
        <w:rPr>
          <w:rFonts w:hAnsi="Times New Roman" w:ascii="Times New Roman"/>
          <w:bCs/>
          <w:sz w:val="24"/>
        </w:rPr>
        <w:t xml:space="preserve"> </w:t>
      </w:r>
      <w:r w:rsidRPr="00BF1831">
        <w:rPr>
          <w:rFonts w:hAnsi="Times New Roman" w:ascii="Times New Roman"/>
          <w:bCs/>
          <w:sz w:val="24"/>
          <w:lang w:val="pl-PL"/>
        </w:rPr>
        <w:t>sud</w:t>
      </w:r>
      <w:r w:rsidRPr="00BF1831">
        <w:rPr>
          <w:rFonts w:hAnsi="Times New Roman" w:ascii="Times New Roman"/>
          <w:bCs/>
          <w:sz w:val="24"/>
        </w:rPr>
        <w:t xml:space="preserve"> u Zagrebu</w:t>
      </w:r>
    </w:p>
    <w:p w:rsidRDefault="00BF1831" w:rsidP="00BF1831" w:rsidR="00BF1831" w:rsidRPr="00BF1831">
      <w:pPr>
        <w:jc w:val="both"/>
        <w:rPr>
          <w:rFonts w:hAnsi="Times New Roman" w:ascii="Times New Roman"/>
          <w:bCs/>
          <w:sz w:val="24"/>
        </w:rPr>
      </w:pPr>
      <w:r w:rsidRPr="00BF1831">
        <w:rPr>
          <w:rFonts w:hAnsi="Times New Roman" w:ascii="Times New Roman"/>
          <w:bCs/>
          <w:sz w:val="24"/>
          <w:lang w:val="pl-PL"/>
        </w:rPr>
        <w:t>Poslovni broj spisa: St-</w:t>
      </w:r>
      <w:r w:rsidR="00855213">
        <w:rPr>
          <w:rFonts w:hAnsi="Times New Roman" w:ascii="Times New Roman"/>
          <w:bCs/>
          <w:sz w:val="24"/>
        </w:rPr>
        <w:t>60</w:t>
      </w:r>
      <w:r w:rsidRPr="00BF1831">
        <w:rPr>
          <w:rFonts w:hAnsi="Times New Roman" w:ascii="Times New Roman"/>
          <w:bCs/>
          <w:sz w:val="24"/>
        </w:rPr>
        <w:t>4</w:t>
      </w:r>
      <w:r w:rsidR="00855213">
        <w:rPr>
          <w:rFonts w:hAnsi="Times New Roman" w:ascii="Times New Roman"/>
          <w:bCs/>
          <w:sz w:val="24"/>
        </w:rPr>
        <w:t>9</w:t>
      </w:r>
      <w:r w:rsidRPr="00BF1831">
        <w:rPr>
          <w:rFonts w:hAnsi="Times New Roman" w:ascii="Times New Roman"/>
          <w:bCs/>
          <w:sz w:val="24"/>
        </w:rPr>
        <w:t>/1</w:t>
      </w:r>
      <w:r w:rsidR="00855213">
        <w:rPr>
          <w:rFonts w:hAnsi="Times New Roman" w:ascii="Times New Roman"/>
          <w:bCs/>
          <w:sz w:val="24"/>
        </w:rPr>
        <w:t>6</w:t>
      </w:r>
    </w:p>
    <w:p w:rsidRDefault="00BF1831" w:rsidP="00855213" w:rsidR="00855213" w:rsidRPr="00855213">
      <w:pPr>
        <w:jc w:val="both"/>
        <w:rPr>
          <w:rFonts w:hAnsi="Times New Roman" w:ascii="Times New Roman"/>
          <w:bCs/>
          <w:sz w:val="24"/>
        </w:rPr>
      </w:pPr>
      <w:r w:rsidRPr="00BF1831">
        <w:rPr>
          <w:rFonts w:hAnsi="Times New Roman" w:ascii="Times New Roman"/>
          <w:bCs/>
          <w:sz w:val="24"/>
          <w:lang w:val="pl-PL"/>
        </w:rPr>
        <w:t xml:space="preserve">Dužnik : </w:t>
      </w:r>
      <w:r w:rsidR="00855213" w:rsidRPr="00855213">
        <w:rPr>
          <w:rFonts w:hAnsi="Times New Roman" w:ascii="Times New Roman"/>
          <w:bCs/>
          <w:sz w:val="24"/>
        </w:rPr>
        <w:t>TEHNOPOL d.o.o., Zagreb, Ilica 316</w:t>
      </w:r>
    </w:p>
    <w:p w:rsidRDefault="00855213" w:rsidP="00855213" w:rsidR="00855213" w:rsidRPr="00855213">
      <w:pPr>
        <w:jc w:val="both"/>
        <w:rPr>
          <w:rFonts w:hAnsi="Times New Roman" w:ascii="Times New Roman"/>
          <w:bCs/>
          <w:sz w:val="24"/>
        </w:rPr>
      </w:pPr>
      <w:r w:rsidRPr="00855213">
        <w:rPr>
          <w:rFonts w:hAnsi="Times New Roman" w:ascii="Times New Roman"/>
          <w:bCs/>
          <w:sz w:val="24"/>
        </w:rPr>
        <w:t xml:space="preserve"> OIB: 79761720927</w:t>
      </w:r>
    </w:p>
    <w:p w:rsidRDefault="00BF1831" w:rsidP="00BF1831" w:rsidR="00BF1831" w:rsidRPr="00BF1831">
      <w:pPr>
        <w:jc w:val="both"/>
        <w:rPr>
          <w:rFonts w:hAnsi="Times New Roman" w:ascii="Times New Roman"/>
          <w:b/>
          <w:bCs/>
          <w:sz w:val="24"/>
          <w:lang w:val="pl-PL"/>
        </w:rPr>
      </w:pPr>
    </w:p>
    <w:p w:rsidRDefault="00BF1831" w:rsidP="0072095A" w:rsidR="00702487" w:rsidRPr="00B34D2C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Cs/>
          <w:sz w:val="24"/>
        </w:rPr>
        <w:tab/>
      </w:r>
      <w:r>
        <w:rPr>
          <w:rFonts w:hAnsi="Times New Roman" w:ascii="Times New Roman"/>
          <w:bCs/>
          <w:sz w:val="24"/>
        </w:rPr>
        <w:tab/>
      </w:r>
      <w:r>
        <w:rPr>
          <w:rFonts w:hAnsi="Times New Roman" w:ascii="Times New Roman"/>
          <w:bCs/>
          <w:sz w:val="24"/>
        </w:rPr>
        <w:tab/>
      </w:r>
      <w:r>
        <w:rPr>
          <w:rFonts w:hAnsi="Times New Roman" w:ascii="Times New Roman"/>
          <w:bCs/>
          <w:sz w:val="24"/>
        </w:rPr>
        <w:tab/>
      </w:r>
      <w:r w:rsidR="0072095A">
        <w:rPr>
          <w:rFonts w:hAnsi="Times New Roman" w:ascii="Times New Roman"/>
          <w:bCs/>
          <w:sz w:val="24"/>
        </w:rPr>
        <w:tab/>
      </w:r>
      <w:r w:rsidR="0072095A">
        <w:rPr>
          <w:rFonts w:hAnsi="Times New Roman" w:ascii="Times New Roman"/>
          <w:bCs/>
          <w:sz w:val="24"/>
        </w:rPr>
        <w:tab/>
      </w:r>
      <w:r w:rsidR="0072095A">
        <w:rPr>
          <w:rFonts w:hAnsi="Times New Roman" w:ascii="Times New Roman"/>
          <w:bCs/>
          <w:sz w:val="24"/>
        </w:rPr>
        <w:tab/>
      </w:r>
      <w:r w:rsidR="00702487" w:rsidRPr="00B34D2C">
        <w:rPr>
          <w:rFonts w:hAnsi="Times New Roman" w:ascii="Times New Roman"/>
          <w:b/>
        </w:rPr>
        <w:t>TABLICA PRIJAVLJENIH TRAŽBINA</w:t>
      </w:r>
    </w:p>
    <w:p w:rsidRDefault="00AD0EC0" w:rsidP="00B34D2C" w:rsidR="00AD0EC0" w:rsidRPr="00AD0EC0">
      <w:pPr>
        <w:pStyle w:val="Bezproreda"/>
        <w:spacing w:after="0"/>
        <w:ind w:left="6372"/>
        <w:rPr>
          <w:rFonts w:hAnsi="Times New Roman" w:ascii="Times New Roman"/>
          <w:b/>
          <w:sz w:val="24"/>
          <w:szCs w:val="24"/>
          <w:u w:val="single"/>
        </w:rPr>
      </w:pPr>
      <w:r w:rsidRPr="00AD0EC0">
        <w:rPr>
          <w:rFonts w:hAnsi="Times New Roman" w:ascii="Times New Roman"/>
          <w:b/>
          <w:sz w:val="24"/>
          <w:szCs w:val="24"/>
          <w:u w:val="single"/>
        </w:rPr>
        <w:t>I</w:t>
      </w:r>
      <w:r w:rsidR="000D1179">
        <w:rPr>
          <w:rFonts w:hAnsi="Times New Roman" w:ascii="Times New Roman"/>
          <w:b/>
          <w:sz w:val="24"/>
          <w:szCs w:val="24"/>
          <w:u w:val="single"/>
        </w:rPr>
        <w:t>I</w:t>
      </w:r>
      <w:r w:rsidRPr="00AD0EC0">
        <w:rPr>
          <w:rFonts w:hAnsi="Times New Roman" w:ascii="Times New Roman"/>
          <w:b/>
          <w:sz w:val="24"/>
          <w:szCs w:val="24"/>
          <w:u w:val="single"/>
        </w:rPr>
        <w:t xml:space="preserve"> viši isplatni red</w:t>
      </w:r>
    </w:p>
    <w:p w:rsidRDefault="00702487" w:rsidP="00B34D2C" w:rsidR="00702487" w:rsidRPr="00B40BEB">
      <w:pPr>
        <w:pStyle w:val="Bezproreda"/>
        <w:spacing w:after="0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88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27"/>
        <w:gridCol w:w="2002"/>
        <w:gridCol w:w="754"/>
        <w:gridCol w:w="1185"/>
        <w:gridCol w:w="1510"/>
        <w:gridCol w:w="1844"/>
        <w:gridCol w:w="1699"/>
        <w:gridCol w:w="1844"/>
        <w:gridCol w:w="709"/>
        <w:gridCol w:w="567"/>
        <w:gridCol w:w="1463"/>
      </w:tblGrid>
      <w:tr w:rsidTr="000D1179" w:rsidR="00B34D2C" w:rsidRPr="00B40BEB">
        <w:trPr>
          <w:trHeight w:val="1266"/>
          <w:jc w:val="center"/>
        </w:trPr>
        <w:tc>
          <w:tcPr>
            <w:tcW w:type="pct" w:w="118"/>
            <w:vAlign w:val="center"/>
          </w:tcPr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br</w:t>
            </w:r>
          </w:p>
        </w:tc>
        <w:tc>
          <w:tcPr>
            <w:tcW w:type="pct" w:w="720"/>
            <w:vAlign w:val="center"/>
          </w:tcPr>
          <w:p w:rsidRDefault="00736883" w:rsidP="0072095A" w:rsidR="00736883" w:rsidRPr="00B34D2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271"/>
            <w:vAlign w:val="center"/>
          </w:tcPr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426"/>
            <w:vAlign w:val="center"/>
          </w:tcPr>
          <w:p w:rsidRDefault="00736883" w:rsidP="003C3D9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</w:t>
            </w:r>
          </w:p>
        </w:tc>
        <w:tc>
          <w:tcPr>
            <w:tcW w:type="pct" w:w="543"/>
            <w:vAlign w:val="center"/>
          </w:tcPr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</w:tc>
        <w:tc>
          <w:tcPr>
            <w:tcW w:type="pct" w:w="663"/>
            <w:vAlign w:val="center"/>
          </w:tcPr>
          <w:p w:rsidRDefault="00941FFB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osn. prij.</w:t>
            </w:r>
            <w:r w:rsidR="00736883" w:rsidRPr="00B40BEB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</w:tc>
        <w:tc>
          <w:tcPr>
            <w:tcW w:type="pct" w:w="611"/>
            <w:vAlign w:val="center"/>
          </w:tcPr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63"/>
            <w:vAlign w:val="center"/>
          </w:tcPr>
          <w:p w:rsidRDefault="00736883" w:rsidP="00B34D2C" w:rsidR="0022347E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pct" w:w="255"/>
          </w:tcPr>
          <w:p w:rsidRDefault="00116996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 osp tražb.</w:t>
            </w:r>
          </w:p>
          <w:p w:rsidRDefault="00736883" w:rsidP="00116996" w:rsidR="0073688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4"/>
          </w:tcPr>
          <w:p w:rsidRDefault="0022347E" w:rsidP="003C3D9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</w:t>
            </w:r>
            <w:r w:rsidR="003C3D9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926E29">
              <w:rPr>
                <w:rFonts w:hAnsi="Times New Roman" w:ascii="Times New Roman"/>
                <w:sz w:val="24"/>
                <w:szCs w:val="24"/>
              </w:rPr>
              <w:t>ospt</w:t>
            </w:r>
            <w:r w:rsidR="00736883" w:rsidRPr="00B40BEB">
              <w:rPr>
                <w:rFonts w:hAnsi="Times New Roman" w:ascii="Times New Roman"/>
                <w:sz w:val="24"/>
                <w:szCs w:val="24"/>
              </w:rPr>
              <w:t>r</w:t>
            </w:r>
          </w:p>
        </w:tc>
        <w:tc>
          <w:tcPr>
            <w:tcW w:type="pct" w:w="526"/>
          </w:tcPr>
          <w:p w:rsidRDefault="00926E29" w:rsidP="00116996" w:rsidR="0073688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="00736883" w:rsidRPr="00B40BEB">
              <w:rPr>
                <w:rFonts w:hAnsi="Times New Roman" w:ascii="Times New Roman"/>
                <w:sz w:val="24"/>
                <w:szCs w:val="24"/>
              </w:rPr>
              <w:t>Oznak</w:t>
            </w:r>
            <w:r w:rsidR="00116996">
              <w:rPr>
                <w:rFonts w:hAnsi="Times New Roman" w:ascii="Times New Roman"/>
                <w:sz w:val="24"/>
                <w:szCs w:val="24"/>
              </w:rPr>
              <w:t>a ovr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ispr ako se tražb</w:t>
            </w:r>
            <w:r w:rsidR="003C3D9C">
              <w:rPr>
                <w:rFonts w:hAnsi="Times New Roman" w:ascii="Times New Roman"/>
                <w:sz w:val="24"/>
                <w:szCs w:val="24"/>
              </w:rPr>
              <w:t xml:space="preserve"> zasn na ovr </w:t>
            </w:r>
            <w:r w:rsidR="00736883" w:rsidRPr="00B40BEB">
              <w:rPr>
                <w:rFonts w:hAnsi="Times New Roman" w:ascii="Times New Roman"/>
                <w:sz w:val="24"/>
                <w:szCs w:val="24"/>
              </w:rPr>
              <w:t>isp</w:t>
            </w:r>
            <w:r w:rsidR="003C3D9C">
              <w:rPr>
                <w:rFonts w:hAnsi="Times New Roman" w:ascii="Times New Roman"/>
                <w:sz w:val="24"/>
                <w:szCs w:val="24"/>
              </w:rPr>
              <w:t>r</w:t>
            </w:r>
          </w:p>
        </w:tc>
      </w:tr>
      <w:tr w:rsidTr="000D1179" w:rsidR="00B34D2C" w:rsidRPr="00B40BEB">
        <w:trPr>
          <w:trHeight w:val="1510"/>
          <w:jc w:val="center"/>
        </w:trPr>
        <w:tc>
          <w:tcPr>
            <w:tcW w:type="pct" w:w="118"/>
          </w:tcPr>
          <w:p w:rsidRDefault="00941FFB" w:rsidP="00B34D2C" w:rsidR="0000472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720"/>
          </w:tcPr>
          <w:p w:rsidRDefault="00BF1831" w:rsidP="008A27F7" w:rsidR="00D1293C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BF1831">
              <w:rPr>
                <w:rFonts w:hAnsi="Times New Roman" w:ascii="Times New Roman"/>
                <w:sz w:val="24"/>
                <w:szCs w:val="24"/>
              </w:rPr>
              <w:t xml:space="preserve">RH,MF,Porezna upr., Podr ured Zagreb, zast. po ŽDO </w:t>
            </w:r>
            <w:r w:rsidR="008A27F7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271"/>
          </w:tcPr>
          <w:p w:rsidRDefault="00BF1831" w:rsidP="00B34D2C" w:rsidR="0000472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BF183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426"/>
          </w:tcPr>
          <w:p w:rsidRDefault="00BF1831" w:rsidP="00B34D2C" w:rsidR="0000472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c.41</w:t>
            </w:r>
          </w:p>
        </w:tc>
        <w:tc>
          <w:tcPr>
            <w:tcW w:type="pct" w:w="543"/>
          </w:tcPr>
          <w:p w:rsidRDefault="00704412" w:rsidP="008A27F7" w:rsidR="002D3A9D" w:rsidRPr="00D1293C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</w:t>
            </w:r>
            <w:r w:rsidR="008A27F7">
              <w:rPr>
                <w:rFonts w:hAnsi="Times New Roman" w:ascii="Times New Roman"/>
              </w:rPr>
              <w:t>1.807</w:t>
            </w:r>
            <w:r w:rsidR="00BF1831" w:rsidRPr="00BF1831">
              <w:rPr>
                <w:rFonts w:hAnsi="Times New Roman" w:ascii="Times New Roman"/>
              </w:rPr>
              <w:t>.</w:t>
            </w:r>
            <w:r w:rsidR="008A27F7">
              <w:rPr>
                <w:rFonts w:hAnsi="Times New Roman" w:ascii="Times New Roman"/>
              </w:rPr>
              <w:t>12</w:t>
            </w:r>
            <w:r w:rsidR="00BF1831" w:rsidRPr="00BF1831">
              <w:rPr>
                <w:rFonts w:hAnsi="Times New Roman" w:ascii="Times New Roman"/>
              </w:rPr>
              <w:t>9,</w:t>
            </w:r>
            <w:r w:rsidR="008A27F7">
              <w:rPr>
                <w:rFonts w:hAnsi="Times New Roman" w:ascii="Times New Roman"/>
              </w:rPr>
              <w:t>37</w:t>
            </w:r>
          </w:p>
        </w:tc>
        <w:tc>
          <w:tcPr>
            <w:tcW w:type="pct" w:w="663"/>
            <w:vAlign w:val="center"/>
          </w:tcPr>
          <w:p w:rsidRDefault="00D1293C" w:rsidP="00D1293C" w:rsidR="0000472F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posl.</w:t>
            </w:r>
            <w:r w:rsidR="000D1179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knj.-analit.</w:t>
            </w:r>
            <w:r w:rsidR="000D1179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kart.</w:t>
            </w:r>
          </w:p>
          <w:p w:rsidRDefault="000D1179" w:rsidP="000D1179" w:rsidR="002D3A9D" w:rsidRPr="00D1293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</w:t>
            </w:r>
            <w:r w:rsidR="002D3A9D">
              <w:rPr>
                <w:rFonts w:hAnsi="Times New Roman" w:ascii="Times New Roman"/>
                <w:sz w:val="24"/>
                <w:szCs w:val="24"/>
              </w:rPr>
              <w:t xml:space="preserve"> dopr.</w:t>
            </w:r>
            <w:r>
              <w:rPr>
                <w:rFonts w:hAnsi="Times New Roman" w:ascii="Times New Roman"/>
                <w:sz w:val="24"/>
                <w:szCs w:val="24"/>
              </w:rPr>
              <w:t>i dr.jav.davanj.</w:t>
            </w:r>
          </w:p>
        </w:tc>
        <w:tc>
          <w:tcPr>
            <w:tcW w:type="pct" w:w="611"/>
            <w:vAlign w:val="center"/>
          </w:tcPr>
          <w:p w:rsidRDefault="000D1179" w:rsidP="000D1179" w:rsidR="00CA4BE3" w:rsidRPr="00B83F8C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hAnsi="Times New Roman" w:ascii="Times New Roman"/>
              </w:rPr>
              <w:t>1.807</w:t>
            </w:r>
            <w:r w:rsidRPr="00BF1831">
              <w:rPr>
                <w:rFonts w:hAnsi="Times New Roman" w:ascii="Times New Roman"/>
              </w:rPr>
              <w:t>.</w:t>
            </w:r>
            <w:r>
              <w:rPr>
                <w:rFonts w:hAnsi="Times New Roman" w:ascii="Times New Roman"/>
              </w:rPr>
              <w:t>12</w:t>
            </w:r>
            <w:r w:rsidRPr="00BF1831">
              <w:rPr>
                <w:rFonts w:hAnsi="Times New Roman" w:ascii="Times New Roman"/>
              </w:rPr>
              <w:t>9,</w:t>
            </w:r>
            <w:r>
              <w:rPr>
                <w:rFonts w:hAnsi="Times New Roman" w:ascii="Times New Roman"/>
              </w:rPr>
              <w:t>37</w:t>
            </w:r>
            <w:r w:rsidR="00704412">
              <w:rPr>
                <w:rFonts w:hAnsi="Times New Roman" w:ascii="Times New Roman"/>
              </w:rPr>
              <w:t xml:space="preserve">   </w:t>
            </w:r>
          </w:p>
        </w:tc>
        <w:tc>
          <w:tcPr>
            <w:tcW w:type="pct" w:w="663"/>
            <w:vAlign w:val="center"/>
          </w:tcPr>
          <w:p w:rsidRDefault="000D1179" w:rsidP="000D1179" w:rsidR="000D117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posl. knj.-analit.kart.</w:t>
            </w:r>
          </w:p>
          <w:p w:rsidRDefault="000D1179" w:rsidP="000D1179" w:rsidR="002D3A9D" w:rsidRPr="00DF14E1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dopr.i dr.jav.davanj.</w:t>
            </w:r>
          </w:p>
        </w:tc>
        <w:tc>
          <w:tcPr>
            <w:tcW w:type="pct" w:w="255"/>
            <w:vAlign w:val="center"/>
          </w:tcPr>
          <w:p w:rsidRDefault="003E17CC" w:rsidP="00B34D2C" w:rsidR="0000472F" w:rsidRPr="00DF14E1">
            <w:pPr>
              <w:pStyle w:val="Bezproreda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204"/>
          </w:tcPr>
          <w:p w:rsidRDefault="0000472F" w:rsidP="00B34D2C" w:rsidR="0000472F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3E17CC" w:rsidP="00B34D2C" w:rsidR="003E17C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3E17CC" w:rsidP="00B34D2C" w:rsidR="003E17CC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</w:p>
        </w:tc>
        <w:tc>
          <w:tcPr>
            <w:tcW w:type="pct" w:w="526"/>
          </w:tcPr>
          <w:p w:rsidRDefault="000D1179" w:rsidP="000D1179" w:rsidR="0000472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Por. Rješ. 1.802368,22</w:t>
            </w:r>
          </w:p>
        </w:tc>
      </w:tr>
      <w:tr w:rsidTr="0011456A" w:rsidR="000D1179" w:rsidRPr="00B40BEB">
        <w:trPr>
          <w:trHeight w:val="1054"/>
          <w:jc w:val="center"/>
        </w:trPr>
        <w:tc>
          <w:tcPr>
            <w:tcW w:type="pct" w:w="118"/>
          </w:tcPr>
          <w:p w:rsidRDefault="000D1179" w:rsidP="000D1179" w:rsidR="000D117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720"/>
          </w:tcPr>
          <w:p w:rsidRDefault="000D1179" w:rsidP="000D1179" w:rsidR="000D1179" w:rsidRPr="000D117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D1179">
              <w:rPr>
                <w:rFonts w:hAnsi="Times New Roman" w:ascii="Times New Roman"/>
                <w:sz w:val="24"/>
                <w:szCs w:val="24"/>
              </w:rPr>
              <w:t>HEP ELEKTRA</w:t>
            </w:r>
          </w:p>
          <w:p w:rsidRDefault="000D1179" w:rsidP="000D1179" w:rsidR="000D1179" w:rsidRPr="0041368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271"/>
            <w:vAlign w:val="center"/>
          </w:tcPr>
          <w:p w:rsidRDefault="000D1179" w:rsidP="000D1179" w:rsidR="000D1179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43965974818</w:t>
            </w:r>
          </w:p>
        </w:tc>
        <w:tc>
          <w:tcPr>
            <w:tcW w:type="pct" w:w="426"/>
          </w:tcPr>
          <w:p w:rsidRDefault="000D1179" w:rsidP="000D1179" w:rsidR="000D117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Ul. Gr. Vukov 37</w:t>
            </w:r>
          </w:p>
        </w:tc>
        <w:tc>
          <w:tcPr>
            <w:tcW w:type="pct" w:w="543"/>
          </w:tcPr>
          <w:p w:rsidRDefault="000D1179" w:rsidP="000D1179" w:rsidR="000D1179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6.543,88</w:t>
            </w:r>
          </w:p>
        </w:tc>
        <w:tc>
          <w:tcPr>
            <w:tcW w:type="pct" w:w="663"/>
            <w:vAlign w:val="center"/>
          </w:tcPr>
          <w:p w:rsidRDefault="000D1179" w:rsidP="000D1179" w:rsidR="000D1179" w:rsidRPr="00D1293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Računi,kart.anal knjigov.</w:t>
            </w:r>
          </w:p>
        </w:tc>
        <w:tc>
          <w:tcPr>
            <w:tcW w:type="pct" w:w="611"/>
          </w:tcPr>
          <w:p w:rsidRDefault="000D1179" w:rsidP="000D1179" w:rsidR="000D1179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6.543,88</w:t>
            </w:r>
          </w:p>
        </w:tc>
        <w:tc>
          <w:tcPr>
            <w:tcW w:type="pct" w:w="663"/>
            <w:vAlign w:val="center"/>
          </w:tcPr>
          <w:p w:rsidRDefault="000D1179" w:rsidP="000D1179" w:rsidR="000D1179" w:rsidRPr="00D1293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Računi,kart.anal knjigov.</w:t>
            </w:r>
          </w:p>
        </w:tc>
        <w:tc>
          <w:tcPr>
            <w:tcW w:type="pct" w:w="255"/>
            <w:vAlign w:val="center"/>
          </w:tcPr>
          <w:p w:rsidRDefault="000D1179" w:rsidP="000D1179" w:rsidR="000D1179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-</w:t>
            </w:r>
          </w:p>
        </w:tc>
        <w:tc>
          <w:tcPr>
            <w:tcW w:type="pct" w:w="204"/>
          </w:tcPr>
          <w:p w:rsidRDefault="000D1179" w:rsidP="000D1179" w:rsidR="000D117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</w:p>
        </w:tc>
        <w:tc>
          <w:tcPr>
            <w:tcW w:type="pct" w:w="526"/>
          </w:tcPr>
          <w:p w:rsidRDefault="0011456A" w:rsidP="000D1179" w:rsidR="000D117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Prav.i ovr. rješ.o ovrsi 4.621,40 kn</w:t>
            </w:r>
          </w:p>
        </w:tc>
      </w:tr>
      <w:tr w:rsidTr="0011456A" w:rsidR="0011456A" w:rsidRPr="00B40BEB">
        <w:trPr>
          <w:trHeight w:val="971"/>
          <w:jc w:val="center"/>
        </w:trPr>
        <w:tc>
          <w:tcPr>
            <w:tcW w:type="pct" w:w="118"/>
          </w:tcPr>
          <w:p w:rsidRDefault="0011456A" w:rsidP="0011456A" w:rsidR="0011456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pct" w:w="720"/>
          </w:tcPr>
          <w:p w:rsidRDefault="0011456A" w:rsidP="0011456A" w:rsidR="0011456A" w:rsidRPr="000D117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VIPNET D.O.O.</w:t>
            </w:r>
          </w:p>
        </w:tc>
        <w:tc>
          <w:tcPr>
            <w:tcW w:type="pct" w:w="271"/>
            <w:vAlign w:val="center"/>
          </w:tcPr>
          <w:p w:rsidRDefault="0011456A" w:rsidP="0011456A" w:rsidR="0011456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29524210204</w:t>
            </w:r>
          </w:p>
        </w:tc>
        <w:tc>
          <w:tcPr>
            <w:tcW w:type="pct" w:w="426"/>
          </w:tcPr>
          <w:p w:rsidRDefault="0011456A" w:rsidP="0011456A" w:rsidR="0011456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Vrtni put 1, Zagreb</w:t>
            </w:r>
          </w:p>
        </w:tc>
        <w:tc>
          <w:tcPr>
            <w:tcW w:type="pct" w:w="543"/>
          </w:tcPr>
          <w:p w:rsidRDefault="0011456A" w:rsidP="0011456A" w:rsidR="0011456A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4.939,71</w:t>
            </w:r>
          </w:p>
        </w:tc>
        <w:tc>
          <w:tcPr>
            <w:tcW w:type="pct" w:w="663"/>
            <w:vAlign w:val="center"/>
          </w:tcPr>
          <w:p w:rsidRDefault="0011456A" w:rsidP="0011456A" w:rsidR="0011456A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IOS, računi</w:t>
            </w:r>
          </w:p>
        </w:tc>
        <w:tc>
          <w:tcPr>
            <w:tcW w:type="pct" w:w="611"/>
          </w:tcPr>
          <w:p w:rsidRDefault="0011456A" w:rsidP="0011456A" w:rsidR="0011456A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4.939,71</w:t>
            </w:r>
          </w:p>
        </w:tc>
        <w:tc>
          <w:tcPr>
            <w:tcW w:type="pct" w:w="663"/>
            <w:vAlign w:val="center"/>
          </w:tcPr>
          <w:p w:rsidRDefault="0011456A" w:rsidP="0011456A" w:rsidR="0011456A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IOS, računi</w:t>
            </w:r>
          </w:p>
        </w:tc>
        <w:tc>
          <w:tcPr>
            <w:tcW w:type="pct" w:w="255"/>
            <w:vAlign w:val="center"/>
          </w:tcPr>
          <w:p w:rsidRDefault="0011456A" w:rsidP="0011456A" w:rsidR="0011456A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-</w:t>
            </w:r>
          </w:p>
        </w:tc>
        <w:tc>
          <w:tcPr>
            <w:tcW w:type="pct" w:w="204"/>
          </w:tcPr>
          <w:p w:rsidRDefault="0011456A" w:rsidP="0011456A" w:rsidR="0011456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26"/>
          </w:tcPr>
          <w:p w:rsidRDefault="0011456A" w:rsidP="0011456A" w:rsidR="0011456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</w:p>
          <w:p w:rsidRDefault="0011456A" w:rsidP="0011456A" w:rsidR="0011456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-</w:t>
            </w:r>
          </w:p>
        </w:tc>
      </w:tr>
      <w:tr w:rsidTr="000D1179" w:rsidR="0011456A" w:rsidRPr="00B40BEB">
        <w:trPr>
          <w:trHeight w:val="339"/>
          <w:jc w:val="center"/>
        </w:trPr>
        <w:tc>
          <w:tcPr>
            <w:tcW w:type="pct" w:w="118"/>
          </w:tcPr>
          <w:p w:rsidRDefault="0011456A" w:rsidP="0011456A" w:rsidR="0011456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0"/>
          </w:tcPr>
          <w:p w:rsidRDefault="0011456A" w:rsidP="0011456A" w:rsidR="0011456A" w:rsidRPr="009A4E9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9A4E91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U K U P N O :</w:t>
            </w:r>
          </w:p>
        </w:tc>
        <w:tc>
          <w:tcPr>
            <w:tcW w:type="pct" w:w="271"/>
          </w:tcPr>
          <w:p w:rsidRDefault="0011456A" w:rsidP="0011456A" w:rsidR="0011456A" w:rsidRPr="009A4E9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426"/>
          </w:tcPr>
          <w:p w:rsidRDefault="0011456A" w:rsidP="0011456A" w:rsidR="0011456A" w:rsidRPr="009A4E9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3"/>
          </w:tcPr>
          <w:p w:rsidRDefault="0011456A" w:rsidP="009A4E91" w:rsidR="0011456A" w:rsidRPr="009A4E91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9A4E91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9A4E91" w:rsidRPr="009A4E91">
              <w:rPr>
                <w:rFonts w:cs="Arial" w:hAnsi="Arial" w:ascii="Arial"/>
                <w:sz w:val="20"/>
                <w:szCs w:val="20"/>
              </w:rPr>
              <w:t>1.818.612,96</w:t>
            </w:r>
          </w:p>
        </w:tc>
        <w:tc>
          <w:tcPr>
            <w:tcW w:type="pct" w:w="663"/>
            <w:vAlign w:val="center"/>
          </w:tcPr>
          <w:p w:rsidRDefault="0011456A" w:rsidP="0011456A" w:rsidR="0011456A" w:rsidRPr="009A4E91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611"/>
            <w:vAlign w:val="center"/>
          </w:tcPr>
          <w:p w:rsidRDefault="0011456A" w:rsidP="009A4E91" w:rsidR="0011456A" w:rsidRPr="009A4E91">
            <w:pPr>
              <w:pStyle w:val="Bezproreda"/>
              <w:spacing w:after="0"/>
              <w:rPr>
                <w:rFonts w:cs="Arial" w:hAnsi="Arial" w:ascii="Arial"/>
                <w:sz w:val="24"/>
                <w:szCs w:val="24"/>
              </w:rPr>
            </w:pPr>
            <w:r w:rsidRPr="009A4E91">
              <w:rPr>
                <w:rFonts w:cs="Arial" w:hAnsi="Arial" w:ascii="Arial"/>
                <w:sz w:val="20"/>
                <w:szCs w:val="20"/>
              </w:rPr>
              <w:t xml:space="preserve">   </w:t>
            </w:r>
            <w:r w:rsidR="009A4E91" w:rsidRPr="009A4E91">
              <w:rPr>
                <w:rFonts w:cs="Arial" w:hAnsi="Arial" w:ascii="Arial"/>
                <w:sz w:val="20"/>
                <w:szCs w:val="20"/>
              </w:rPr>
              <w:t>1.818.612,96</w:t>
            </w:r>
            <w:r w:rsidRPr="009A4E91">
              <w:rPr>
                <w:rFonts w:cs="Arial" w:hAnsi="Arial" w:ascii="Arial"/>
                <w:sz w:val="20"/>
                <w:szCs w:val="20"/>
              </w:rPr>
              <w:t xml:space="preserve">       </w:t>
            </w:r>
          </w:p>
        </w:tc>
        <w:tc>
          <w:tcPr>
            <w:tcW w:type="pct" w:w="663"/>
            <w:vAlign w:val="center"/>
          </w:tcPr>
          <w:p w:rsidRDefault="0011456A" w:rsidP="0011456A" w:rsidR="0011456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255"/>
            <w:vAlign w:val="center"/>
          </w:tcPr>
          <w:p w:rsidRDefault="0011456A" w:rsidP="0011456A" w:rsidR="0011456A">
            <w:pPr>
              <w:pStyle w:val="Bezproreda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204"/>
          </w:tcPr>
          <w:p w:rsidRDefault="0011456A" w:rsidP="0011456A" w:rsidR="0011456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26"/>
          </w:tcPr>
          <w:p w:rsidRDefault="0011456A" w:rsidP="0011456A" w:rsidR="0011456A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22347E" w:rsidP="00B34D2C" w:rsidR="00B34D2C">
      <w:pPr>
        <w:pStyle w:val="Bezproreda"/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941FFB" w:rsidP="003C3D9C" w:rsidR="0022347E" w:rsidRPr="00B34D2C">
      <w:pPr>
        <w:pStyle w:val="Bezproreda"/>
        <w:spacing w:lineRule="auto" w:line="276" w:after="0"/>
        <w:ind w:firstLine="708" w:left="9204"/>
        <w:rPr>
          <w:rFonts w:hAnsi="Times New Roman" w:ascii="Times New Roman"/>
        </w:rPr>
      </w:pPr>
      <w:r>
        <w:rPr>
          <w:rFonts w:hAnsi="Times New Roman" w:ascii="Times New Roman"/>
          <w:sz w:val="24"/>
        </w:rPr>
        <w:t xml:space="preserve">           </w:t>
      </w:r>
      <w:r w:rsidR="00B34D2C">
        <w:rPr>
          <w:rFonts w:hAnsi="Times New Roman" w:ascii="Times New Roman"/>
          <w:sz w:val="24"/>
        </w:rPr>
        <w:t xml:space="preserve">     </w:t>
      </w:r>
      <w:r w:rsidR="0022347E" w:rsidRPr="00B34D2C">
        <w:rPr>
          <w:rFonts w:hAnsi="Times New Roman" w:ascii="Times New Roman"/>
        </w:rPr>
        <w:t>Stečajni upravitelj:</w:t>
      </w:r>
    </w:p>
    <w:p w:rsidRDefault="00926E29" w:rsidP="003C3D9C" w:rsidR="00B34D2C" w:rsidRPr="00B34D2C">
      <w:pPr>
        <w:pStyle w:val="Bezproreda"/>
        <w:spacing w:lineRule="auto" w:line="276"/>
        <w:rPr>
          <w:rFonts w:hAnsi="Times New Roman" w:ascii="Times New Roman"/>
        </w:rPr>
      </w:pPr>
      <w:r w:rsidRPr="00B34D2C">
        <w:rPr>
          <w:rFonts w:hAnsi="Times New Roman" w:ascii="Times New Roman"/>
        </w:rPr>
        <w:t>Zagreb, 1</w:t>
      </w:r>
      <w:r w:rsidR="00F855DB">
        <w:rPr>
          <w:rFonts w:hAnsi="Times New Roman" w:ascii="Times New Roman"/>
        </w:rPr>
        <w:t>9</w:t>
      </w:r>
      <w:r w:rsidR="00941FFB">
        <w:rPr>
          <w:rFonts w:hAnsi="Times New Roman" w:ascii="Times New Roman"/>
        </w:rPr>
        <w:t xml:space="preserve">. </w:t>
      </w:r>
      <w:r w:rsidR="0011456A">
        <w:rPr>
          <w:rFonts w:hAnsi="Times New Roman" w:ascii="Times New Roman"/>
        </w:rPr>
        <w:t>siječnj</w:t>
      </w:r>
      <w:r w:rsidRPr="00B34D2C">
        <w:rPr>
          <w:rFonts w:hAnsi="Times New Roman" w:ascii="Times New Roman"/>
        </w:rPr>
        <w:t>a 201</w:t>
      </w:r>
      <w:r w:rsidR="0011456A">
        <w:rPr>
          <w:rFonts w:hAnsi="Times New Roman" w:ascii="Times New Roman"/>
        </w:rPr>
        <w:t>9</w:t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B34D2C">
        <w:rPr>
          <w:rFonts w:hAnsi="Times New Roman" w:ascii="Times New Roman"/>
        </w:rPr>
        <w:t xml:space="preserve">       </w:t>
      </w:r>
      <w:r w:rsidR="003C3D9C">
        <w:rPr>
          <w:rFonts w:hAnsi="Times New Roman" w:ascii="Times New Roman"/>
        </w:rPr>
        <w:t xml:space="preserve">      </w:t>
      </w:r>
      <w:r w:rsidR="00B34D2C">
        <w:rPr>
          <w:rFonts w:hAnsi="Times New Roman" w:ascii="Times New Roman"/>
        </w:rPr>
        <w:t xml:space="preserve">     </w:t>
      </w:r>
      <w:r w:rsidR="0022347E" w:rsidRPr="00B34D2C">
        <w:rPr>
          <w:rFonts w:hAnsi="Times New Roman" w:ascii="Times New Roman"/>
        </w:rPr>
        <w:t>Matko Ljuban</w:t>
      </w:r>
    </w:p>
    <w:p w:rsidRDefault="00E977DF" w:rsidP="00D13A15" w:rsidR="00D13A15" w:rsidRPr="00BF1831">
      <w:pPr>
        <w:jc w:val="both"/>
        <w:rPr>
          <w:rFonts w:hAnsi="Times New Roman" w:ascii="Times New Roman"/>
          <w:bCs/>
          <w:sz w:val="24"/>
        </w:rPr>
      </w:pPr>
      <w:r w:rsidRPr="00BF1831">
        <w:rPr>
          <w:rFonts w:hAnsi="Times New Roman" w:ascii="Times New Roman"/>
          <w:bCs/>
          <w:sz w:val="24"/>
          <w:lang w:val="pl-PL"/>
        </w:rPr>
        <w:lastRenderedPageBreak/>
        <w:t>Trgova</w:t>
      </w:r>
      <w:r w:rsidRPr="00BF1831">
        <w:rPr>
          <w:rFonts w:hAnsi="Times New Roman" w:ascii="Times New Roman"/>
          <w:bCs/>
          <w:sz w:val="24"/>
        </w:rPr>
        <w:t>č</w:t>
      </w:r>
      <w:r w:rsidRPr="00BF1831">
        <w:rPr>
          <w:rFonts w:hAnsi="Times New Roman" w:ascii="Times New Roman"/>
          <w:bCs/>
          <w:sz w:val="24"/>
          <w:lang w:val="pl-PL"/>
        </w:rPr>
        <w:t>ki</w:t>
      </w:r>
      <w:r w:rsidRPr="00BF1831">
        <w:rPr>
          <w:rFonts w:hAnsi="Times New Roman" w:ascii="Times New Roman"/>
          <w:bCs/>
          <w:sz w:val="24"/>
        </w:rPr>
        <w:t xml:space="preserve"> </w:t>
      </w:r>
      <w:r w:rsidRPr="00BF1831">
        <w:rPr>
          <w:rFonts w:hAnsi="Times New Roman" w:ascii="Times New Roman"/>
          <w:bCs/>
          <w:sz w:val="24"/>
          <w:lang w:val="pl-PL"/>
        </w:rPr>
        <w:t>sud</w:t>
      </w:r>
      <w:r w:rsidRPr="00BF1831">
        <w:rPr>
          <w:rFonts w:hAnsi="Times New Roman" w:ascii="Times New Roman"/>
          <w:bCs/>
          <w:sz w:val="24"/>
        </w:rPr>
        <w:t xml:space="preserve"> u Zagrebu</w:t>
      </w:r>
      <w:r w:rsidR="007C6DDB">
        <w:rPr>
          <w:rFonts w:hAnsi="Times New Roman" w:ascii="Times New Roman"/>
          <w:bCs/>
          <w:sz w:val="24"/>
        </w:rPr>
        <w:t>,</w:t>
      </w:r>
      <w:r w:rsidRPr="00BF1831">
        <w:rPr>
          <w:rFonts w:hAnsi="Times New Roman" w:ascii="Times New Roman"/>
          <w:bCs/>
          <w:sz w:val="24"/>
          <w:lang w:val="pl-PL"/>
        </w:rPr>
        <w:t xml:space="preserve"> </w:t>
      </w:r>
      <w:r w:rsidR="00D13A15" w:rsidRPr="00BF1831">
        <w:rPr>
          <w:rFonts w:hAnsi="Times New Roman" w:ascii="Times New Roman"/>
          <w:bCs/>
          <w:sz w:val="24"/>
          <w:lang w:val="pl-PL"/>
        </w:rPr>
        <w:t>St-</w:t>
      </w:r>
      <w:r w:rsidR="00D13A15">
        <w:rPr>
          <w:rFonts w:hAnsi="Times New Roman" w:ascii="Times New Roman"/>
          <w:bCs/>
          <w:sz w:val="24"/>
        </w:rPr>
        <w:t>60</w:t>
      </w:r>
      <w:r w:rsidR="00D13A15" w:rsidRPr="00BF1831">
        <w:rPr>
          <w:rFonts w:hAnsi="Times New Roman" w:ascii="Times New Roman"/>
          <w:bCs/>
          <w:sz w:val="24"/>
        </w:rPr>
        <w:t>4</w:t>
      </w:r>
      <w:r w:rsidR="00D13A15">
        <w:rPr>
          <w:rFonts w:hAnsi="Times New Roman" w:ascii="Times New Roman"/>
          <w:bCs/>
          <w:sz w:val="24"/>
        </w:rPr>
        <w:t>9</w:t>
      </w:r>
      <w:r w:rsidR="00D13A15" w:rsidRPr="00BF1831">
        <w:rPr>
          <w:rFonts w:hAnsi="Times New Roman" w:ascii="Times New Roman"/>
          <w:bCs/>
          <w:sz w:val="24"/>
        </w:rPr>
        <w:t>/1</w:t>
      </w:r>
      <w:r w:rsidR="00D13A15">
        <w:rPr>
          <w:rFonts w:hAnsi="Times New Roman" w:ascii="Times New Roman"/>
          <w:bCs/>
          <w:sz w:val="24"/>
        </w:rPr>
        <w:t>6</w:t>
      </w:r>
    </w:p>
    <w:p w:rsidRDefault="00D13A15" w:rsidP="007C6DDB" w:rsidR="008465DE">
      <w:pPr>
        <w:jc w:val="both"/>
        <w:rPr>
          <w:rFonts w:hAnsi="Times New Roman" w:ascii="Times New Roman"/>
          <w:sz w:val="24"/>
        </w:rPr>
      </w:pPr>
      <w:r w:rsidRPr="00BF1831">
        <w:rPr>
          <w:rFonts w:hAnsi="Times New Roman" w:ascii="Times New Roman"/>
          <w:bCs/>
          <w:sz w:val="24"/>
          <w:lang w:val="pl-PL"/>
        </w:rPr>
        <w:t xml:space="preserve">Dužnik : </w:t>
      </w:r>
      <w:r w:rsidRPr="00855213">
        <w:rPr>
          <w:rFonts w:hAnsi="Times New Roman" w:ascii="Times New Roman"/>
          <w:bCs/>
          <w:sz w:val="24"/>
        </w:rPr>
        <w:t>TEHNOPOL d.o.o., Zagreb, Ilica 316</w:t>
      </w:r>
      <w:r w:rsidR="007C6DDB">
        <w:rPr>
          <w:rFonts w:hAnsi="Times New Roman" w:ascii="Times New Roman"/>
          <w:bCs/>
          <w:sz w:val="24"/>
        </w:rPr>
        <w:t xml:space="preserve">, </w:t>
      </w:r>
      <w:r w:rsidRPr="00855213">
        <w:rPr>
          <w:rFonts w:hAnsi="Times New Roman" w:ascii="Times New Roman"/>
          <w:bCs/>
          <w:sz w:val="24"/>
        </w:rPr>
        <w:t xml:space="preserve"> OIB: 79761720927</w:t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555"/>
        <w:gridCol w:w="3555"/>
        <w:gridCol w:w="3555"/>
        <w:gridCol w:w="3555"/>
      </w:tblGrid>
      <w:tr w:rsidTr="00912DCE" w:rsidR="008465DE" w:rsidRPr="008465DE">
        <w:tc>
          <w:tcPr>
            <w:tcW w:type="dxa" w:w="14220"/>
            <w:gridSpan w:val="4"/>
          </w:tcPr>
          <w:p w:rsidRDefault="00106ADD" w:rsidP="008465DE" w:rsidR="008465DE" w:rsidRPr="008465DE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 xml:space="preserve">                                               </w:t>
            </w:r>
            <w:r w:rsidR="008465DE" w:rsidRPr="008465DE">
              <w:rPr>
                <w:rFonts w:hAnsi="Times New Roman" w:ascii="Times New Roman"/>
                <w:b/>
                <w:sz w:val="24"/>
              </w:rPr>
              <w:t>UKUPAN ZBROJ PRIJAVLJENIH, PRIZNATIH I OSPORENIH TRAŽBINA</w:t>
            </w:r>
          </w:p>
        </w:tc>
      </w:tr>
      <w:tr w:rsidTr="00912DCE" w:rsidR="008465DE" w:rsidRPr="008465DE">
        <w:tc>
          <w:tcPr>
            <w:tcW w:type="dxa" w:w="3555"/>
          </w:tcPr>
          <w:p w:rsidRDefault="008465DE" w:rsidP="008465DE" w:rsidR="008465DE" w:rsidRPr="008465DE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>Iznos prijavljene tražbine (kn)</w:t>
            </w: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>Iznos priznate tražbine (kn)</w:t>
            </w: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>Iznos osporene tražbine (kn)</w:t>
            </w:r>
          </w:p>
        </w:tc>
      </w:tr>
      <w:tr w:rsidTr="009A4E91" w:rsidR="008465DE" w:rsidRPr="008465DE">
        <w:trPr>
          <w:trHeight w:val="352"/>
        </w:trPr>
        <w:tc>
          <w:tcPr>
            <w:tcW w:type="dxa" w:w="3555"/>
          </w:tcPr>
          <w:p w:rsidRDefault="008465DE" w:rsidP="008465DE" w:rsidR="008465DE" w:rsidRPr="008465DE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8465DE">
              <w:rPr>
                <w:rFonts w:hAnsi="Times New Roman" w:ascii="Times New Roman"/>
                <w:b/>
                <w:sz w:val="24"/>
              </w:rPr>
              <w:t>I.VIŠI ISPLATNI RED</w:t>
            </w:r>
          </w:p>
        </w:tc>
        <w:tc>
          <w:tcPr>
            <w:tcW w:type="dxa" w:w="3555"/>
          </w:tcPr>
          <w:p w:rsidRDefault="007C6DDB" w:rsidP="007C6DDB" w:rsidR="008465DE" w:rsidRPr="00A3262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- </w:t>
            </w:r>
          </w:p>
        </w:tc>
        <w:tc>
          <w:tcPr>
            <w:tcW w:type="dxa" w:w="3555"/>
          </w:tcPr>
          <w:p w:rsidRDefault="007C6DDB" w:rsidP="008465DE" w:rsidR="008465DE" w:rsidRPr="00A3262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-</w:t>
            </w:r>
          </w:p>
        </w:tc>
        <w:tc>
          <w:tcPr>
            <w:tcW w:type="dxa" w:w="3555"/>
          </w:tcPr>
          <w:p w:rsidRDefault="00B54D83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 xml:space="preserve">              -</w:t>
            </w:r>
          </w:p>
        </w:tc>
      </w:tr>
      <w:tr w:rsidTr="009A4E91" w:rsidR="008465DE" w:rsidRPr="008465DE">
        <w:trPr>
          <w:trHeight w:val="400"/>
        </w:trPr>
        <w:tc>
          <w:tcPr>
            <w:tcW w:type="dxa" w:w="3555"/>
          </w:tcPr>
          <w:p w:rsidRDefault="008465DE" w:rsidP="008465DE" w:rsidR="008465DE" w:rsidRPr="008465DE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8465DE">
              <w:rPr>
                <w:rFonts w:hAnsi="Times New Roman" w:ascii="Times New Roman"/>
                <w:b/>
                <w:sz w:val="24"/>
              </w:rPr>
              <w:t>II. VIŠI ISPLATNI RED</w:t>
            </w:r>
          </w:p>
        </w:tc>
        <w:tc>
          <w:tcPr>
            <w:tcW w:type="dxa" w:w="3555"/>
          </w:tcPr>
          <w:p w:rsidRDefault="009A4E91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1.818.612,96</w:t>
            </w:r>
          </w:p>
        </w:tc>
        <w:tc>
          <w:tcPr>
            <w:tcW w:type="dxa" w:w="3555"/>
          </w:tcPr>
          <w:p w:rsidRDefault="009A4E91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1.818.612,96</w:t>
            </w:r>
          </w:p>
        </w:tc>
        <w:tc>
          <w:tcPr>
            <w:tcW w:type="dxa" w:w="3555"/>
          </w:tcPr>
          <w:p w:rsidRDefault="00B54D83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-</w:t>
            </w:r>
          </w:p>
        </w:tc>
      </w:tr>
      <w:tr w:rsidTr="009A4E91" w:rsidR="008465DE" w:rsidRPr="008465DE">
        <w:trPr>
          <w:trHeight w:val="434"/>
        </w:trPr>
        <w:tc>
          <w:tcPr>
            <w:tcW w:type="dxa" w:w="3555"/>
          </w:tcPr>
          <w:p w:rsidRDefault="008465DE" w:rsidP="008465DE" w:rsidR="008465DE" w:rsidRPr="008465DE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8465DE">
              <w:rPr>
                <w:rFonts w:hAnsi="Times New Roman" w:ascii="Times New Roman"/>
                <w:b/>
                <w:sz w:val="24"/>
              </w:rPr>
              <w:t>UKUPNO</w:t>
            </w:r>
          </w:p>
        </w:tc>
        <w:tc>
          <w:tcPr>
            <w:tcW w:type="dxa" w:w="3555"/>
          </w:tcPr>
          <w:p w:rsidRDefault="009A4E91" w:rsidP="00941FFB" w:rsidR="008465DE" w:rsidRPr="00494F95">
            <w:pPr>
              <w:pStyle w:val="Bezproreda"/>
              <w:rPr>
                <w:rFonts w:cs="Arial" w:hAnsi="Arial" w:ascii="Arial"/>
                <w:b/>
                <w:sz w:val="24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1.818.612,96</w:t>
            </w:r>
          </w:p>
        </w:tc>
        <w:tc>
          <w:tcPr>
            <w:tcW w:type="dxa" w:w="3555"/>
          </w:tcPr>
          <w:p w:rsidRDefault="009A4E91" w:rsidP="008465DE" w:rsidR="008465DE" w:rsidRPr="00494F95">
            <w:pPr>
              <w:pStyle w:val="Bezproreda"/>
              <w:rPr>
                <w:rFonts w:cs="Arial" w:hAnsi="Arial" w:ascii="Arial"/>
                <w:b/>
                <w:sz w:val="24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1.818.612,96</w:t>
            </w:r>
          </w:p>
        </w:tc>
        <w:tc>
          <w:tcPr>
            <w:tcW w:type="dxa" w:w="3555"/>
          </w:tcPr>
          <w:p w:rsidRDefault="00B54D83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 xml:space="preserve">              -</w:t>
            </w:r>
          </w:p>
        </w:tc>
      </w:tr>
    </w:tbl>
    <w:p w:rsidRDefault="007D11FD" w:rsidP="0022347E" w:rsidR="007D11FD">
      <w:pPr>
        <w:pStyle w:val="Bezproreda"/>
        <w:ind w:firstLine="708" w:left="9204"/>
        <w:rPr>
          <w:rFonts w:hAnsi="Times New Roman" w:ascii="Times New Roman"/>
          <w:sz w:val="24"/>
        </w:rPr>
      </w:pPr>
    </w:p>
    <w:p w:rsidRDefault="007C6DDB" w:rsidP="007C6DDB" w:rsidR="007C6DDB" w:rsidRPr="007D11F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3"/>
        <w:gridCol w:w="3405"/>
        <w:gridCol w:w="993"/>
        <w:gridCol w:w="1840"/>
        <w:gridCol w:w="1275"/>
        <w:gridCol w:w="1702"/>
        <w:gridCol w:w="2691"/>
        <w:gridCol w:w="3400"/>
      </w:tblGrid>
      <w:tr w:rsidTr="007C6DDB" w:rsidR="007C6DDB" w:rsidRPr="00B40BEB">
        <w:trPr>
          <w:trHeight w:val="983"/>
          <w:jc w:val="center"/>
        </w:trPr>
        <w:tc>
          <w:tcPr>
            <w:tcW w:type="pct" w:w="125"/>
            <w:vAlign w:val="center"/>
          </w:tcPr>
          <w:p w:rsidRDefault="007C6DDB" w:rsidP="00E67592" w:rsidR="007C6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 br</w:t>
            </w:r>
          </w:p>
          <w:p w:rsidRDefault="007C6DDB" w:rsidP="00E67592" w:rsidR="007C6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84"/>
            <w:vAlign w:val="center"/>
          </w:tcPr>
          <w:p w:rsidRDefault="007C6DDB" w:rsidP="007C6DDB" w:rsidR="007C6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316"/>
            <w:vAlign w:val="center"/>
          </w:tcPr>
          <w:p w:rsidRDefault="007C6DDB" w:rsidP="007C6DDB" w:rsidR="007C6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razlučn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</w:t>
            </w:r>
          </w:p>
        </w:tc>
        <w:tc>
          <w:tcPr>
            <w:tcW w:type="pct" w:w="586"/>
            <w:vAlign w:val="center"/>
          </w:tcPr>
          <w:p w:rsidRDefault="007C6DDB" w:rsidP="007C6DDB" w:rsidR="007C6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406"/>
            <w:vAlign w:val="center"/>
          </w:tcPr>
          <w:p w:rsidRDefault="007C6DDB" w:rsidP="007C6DDB" w:rsidR="007C6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Jav. knj. u koj je raz. pr.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u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pis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542"/>
            <w:vAlign w:val="center"/>
          </w:tcPr>
          <w:p w:rsidRDefault="007C6DDB" w:rsidP="007C6DDB" w:rsidR="007C6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tražb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osig razl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</w:t>
            </w:r>
          </w:p>
        </w:tc>
        <w:tc>
          <w:tcPr>
            <w:tcW w:type="pct" w:w="857"/>
            <w:vAlign w:val="center"/>
          </w:tcPr>
          <w:p w:rsidRDefault="007C6DDB" w:rsidP="007C6DDB" w:rsidR="007C6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1083"/>
            <w:vAlign w:val="center"/>
          </w:tcPr>
          <w:p w:rsidRDefault="007C6DDB" w:rsidP="007C6DDB" w:rsidR="007C6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7C6DDB" w:rsidR="007C6DDB" w:rsidRPr="00B40BEB">
        <w:trPr>
          <w:jc w:val="center"/>
        </w:trPr>
        <w:tc>
          <w:tcPr>
            <w:tcW w:type="pct" w:w="125"/>
          </w:tcPr>
          <w:p w:rsidRDefault="007C6DDB" w:rsidP="00E67592" w:rsidR="007C6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1084"/>
          </w:tcPr>
          <w:p w:rsidRDefault="007C6DDB" w:rsidP="00E67592" w:rsidR="007C6DDB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BF1831">
              <w:rPr>
                <w:rFonts w:hAnsi="Times New Roman" w:ascii="Times New Roman"/>
                <w:sz w:val="24"/>
                <w:szCs w:val="24"/>
              </w:rPr>
              <w:t xml:space="preserve">RH,MF,Porezna upr., Podr ured Zagreb, zast. po ŽDO </w:t>
            </w: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316"/>
          </w:tcPr>
          <w:p w:rsidRDefault="007C6DDB" w:rsidP="00E67592" w:rsidR="007C6DDB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BF183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86"/>
          </w:tcPr>
          <w:p w:rsidRDefault="007C6DDB" w:rsidP="00E67592" w:rsidR="007C6DDB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c.41</w:t>
            </w:r>
          </w:p>
        </w:tc>
        <w:tc>
          <w:tcPr>
            <w:tcW w:type="pct" w:w="406"/>
          </w:tcPr>
          <w:p w:rsidRDefault="007C6DDB" w:rsidP="00E67592" w:rsidR="007C6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42"/>
          </w:tcPr>
          <w:p w:rsidRDefault="007C6DDB" w:rsidP="00E67592" w:rsidR="007C6DDB" w:rsidRPr="00924F23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924F23">
              <w:rPr>
                <w:rFonts w:hAnsi="Times New Roman" w:ascii="Times New Roman"/>
                <w:b/>
                <w:sz w:val="24"/>
                <w:szCs w:val="24"/>
              </w:rPr>
              <w:t>1.474.448,18</w:t>
            </w:r>
          </w:p>
        </w:tc>
        <w:tc>
          <w:tcPr>
            <w:tcW w:type="pct" w:w="857"/>
          </w:tcPr>
          <w:p w:rsidRDefault="007C6DDB" w:rsidP="00E67592" w:rsidR="007C6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MF-a, PU Zagreb od 4.3.2014.</w:t>
            </w:r>
          </w:p>
        </w:tc>
        <w:tc>
          <w:tcPr>
            <w:tcW w:type="pct" w:w="1083"/>
          </w:tcPr>
          <w:p w:rsidRDefault="007C6DDB" w:rsidP="00E67592" w:rsidR="007C6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BRODICA</w:t>
            </w:r>
            <w:r w:rsidRPr="009E789C">
              <w:rPr>
                <w:rFonts w:hAnsi="Times New Roman" w:ascii="Times New Roman"/>
                <w:sz w:val="24"/>
                <w:szCs w:val="24"/>
              </w:rPr>
              <w:t>, duljine 5,50 m, godina proizvodnje 2004., upisana u luci LI Novalja, oznake 329 NV</w:t>
            </w:r>
          </w:p>
        </w:tc>
      </w:tr>
    </w:tbl>
    <w:p w:rsidRDefault="007C6DDB" w:rsidP="007C6DDB" w:rsidR="007C6DDB">
      <w:pPr>
        <w:jc w:val="center"/>
        <w:rPr>
          <w:rFonts w:hAnsi="Times New Roman" w:ascii="Times New Roman"/>
          <w:b/>
          <w:sz w:val="24"/>
        </w:rPr>
      </w:pPr>
    </w:p>
    <w:p w:rsidRDefault="007C6DDB" w:rsidP="007C6DDB" w:rsidR="007C6DDB" w:rsidRPr="007C6DDB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20"/>
        <w:gridCol w:w="3498"/>
        <w:gridCol w:w="1234"/>
        <w:gridCol w:w="1843"/>
        <w:gridCol w:w="3544"/>
        <w:gridCol w:w="3481"/>
      </w:tblGrid>
      <w:tr w:rsidTr="007C6DDB" w:rsidR="007C6DDB" w:rsidRPr="007B4027">
        <w:trPr>
          <w:jc w:val="center"/>
        </w:trPr>
        <w:tc>
          <w:tcPr>
            <w:tcW w:type="pct" w:w="218"/>
            <w:vAlign w:val="center"/>
          </w:tcPr>
          <w:p w:rsidRDefault="007C6DDB" w:rsidP="00E67592" w:rsidR="007C6DDB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 b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7C6DDB" w:rsidP="00E67592" w:rsidR="007C6DDB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30"/>
            <w:vAlign w:val="center"/>
          </w:tcPr>
          <w:p w:rsidRDefault="007C6DDB" w:rsidP="00E67592" w:rsidR="007C6DDB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434"/>
            <w:vAlign w:val="center"/>
          </w:tcPr>
          <w:p w:rsidRDefault="007C6DDB" w:rsidP="00E67592" w:rsidR="007C6DDB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izlu. </w:t>
            </w:r>
            <w:r w:rsidR="00924F23">
              <w:rPr>
                <w:rFonts w:hAnsi="Times New Roman" w:ascii="Times New Roman"/>
                <w:sz w:val="24"/>
                <w:szCs w:val="24"/>
              </w:rPr>
              <w:t>v</w:t>
            </w:r>
            <w:r>
              <w:rPr>
                <w:rFonts w:hAnsi="Times New Roman" w:ascii="Times New Roman"/>
                <w:sz w:val="24"/>
                <w:szCs w:val="24"/>
              </w:rPr>
              <w:t>jerovn</w:t>
            </w:r>
            <w:r w:rsidR="00924F23">
              <w:rPr>
                <w:rFonts w:hAnsi="Times New Roman" w:ascii="Times New Roman"/>
                <w:sz w:val="24"/>
                <w:szCs w:val="24"/>
              </w:rPr>
              <w:t>.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648"/>
            <w:vAlign w:val="center"/>
          </w:tcPr>
          <w:p w:rsidRDefault="007C6DDB" w:rsidP="00E67592" w:rsidR="007C6DDB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izluč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</w:t>
            </w:r>
          </w:p>
        </w:tc>
        <w:tc>
          <w:tcPr>
            <w:tcW w:type="pct" w:w="1246"/>
            <w:vAlign w:val="center"/>
          </w:tcPr>
          <w:p w:rsidRDefault="007C6DDB" w:rsidP="00E67592" w:rsidR="007C6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1224"/>
            <w:vAlign w:val="center"/>
          </w:tcPr>
          <w:p w:rsidRDefault="007C6DDB" w:rsidP="00E67592" w:rsidR="007C6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7C6DDB" w:rsidR="007C6DDB" w:rsidRPr="007B4027">
        <w:trPr>
          <w:trHeight w:val="471"/>
          <w:jc w:val="center"/>
        </w:trPr>
        <w:tc>
          <w:tcPr>
            <w:tcW w:type="pct" w:w="218"/>
          </w:tcPr>
          <w:p w:rsidRDefault="007C6DDB" w:rsidP="00E67592" w:rsidR="007C6DDB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1230"/>
          </w:tcPr>
          <w:p w:rsidRDefault="007C6DDB" w:rsidP="00E67592" w:rsidR="007C6DDB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434"/>
          </w:tcPr>
          <w:p w:rsidRDefault="007C6DDB" w:rsidP="00E67592" w:rsidR="007C6DDB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648"/>
          </w:tcPr>
          <w:p w:rsidRDefault="007C6DDB" w:rsidP="00E67592" w:rsidR="007C6DDB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1246"/>
          </w:tcPr>
          <w:p w:rsidRDefault="007C6DDB" w:rsidP="00E67592" w:rsidR="007C6DDB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1224"/>
          </w:tcPr>
          <w:p w:rsidRDefault="007C6DDB" w:rsidP="00E67592" w:rsidR="007C6DDB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</w:tr>
    </w:tbl>
    <w:p w:rsidRDefault="0022347E" w:rsidP="0022347E" w:rsidR="0022347E">
      <w:pPr>
        <w:pStyle w:val="Bezproreda"/>
        <w:ind w:firstLine="708" w:left="9204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upravitelj:</w:t>
      </w:r>
    </w:p>
    <w:p w:rsidRDefault="009E789C" w:rsidP="007C6DDB" w:rsidR="009A4E91">
      <w:pPr>
        <w:pStyle w:val="Bezproreda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>Zagreb, 19</w:t>
      </w:r>
      <w:r w:rsidR="00941FFB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siječnj</w:t>
      </w:r>
      <w:r w:rsidR="0022347E">
        <w:rPr>
          <w:rFonts w:hAnsi="Times New Roman" w:ascii="Times New Roman"/>
          <w:sz w:val="24"/>
        </w:rPr>
        <w:t>a 201</w:t>
      </w:r>
      <w:r>
        <w:rPr>
          <w:rFonts w:hAnsi="Times New Roman" w:ascii="Times New Roman"/>
          <w:sz w:val="24"/>
        </w:rPr>
        <w:t>9.</w:t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  <w:t>Matko Ljuban</w:t>
      </w:r>
    </w:p>
    <w:sectPr w:rsidSect="00CA1F73" w:rsidR="009A4E91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127" w:rsidP="00702487" w:rsidR="00F80127">
      <w:pPr>
        <w:spacing w:after="0"/>
      </w:pPr>
      <w:r>
        <w:separator/>
      </w:r>
    </w:p>
  </w:endnote>
  <w:endnote w:id="0" w:type="continuationSeparator">
    <w:p w:rsidRDefault="00F80127" w:rsidP="00702487" w:rsidR="00F801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127" w:rsidP="00702487" w:rsidR="00F80127">
      <w:pPr>
        <w:spacing w:after="0"/>
      </w:pPr>
      <w:r>
        <w:separator/>
      </w:r>
    </w:p>
  </w:footnote>
  <w:footnote w:id="0" w:type="continuationSeparator">
    <w:p w:rsidRDefault="00F80127" w:rsidP="00702487" w:rsidR="00F80127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1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472F"/>
    <w:rsid w:val="0005727B"/>
    <w:rsid w:val="00067A8D"/>
    <w:rsid w:val="00090D51"/>
    <w:rsid w:val="000A725F"/>
    <w:rsid w:val="000D1179"/>
    <w:rsid w:val="000E040C"/>
    <w:rsid w:val="0010382D"/>
    <w:rsid w:val="00106ADD"/>
    <w:rsid w:val="0011456A"/>
    <w:rsid w:val="00116996"/>
    <w:rsid w:val="0014150C"/>
    <w:rsid w:val="001420BD"/>
    <w:rsid w:val="00155F4D"/>
    <w:rsid w:val="00155F51"/>
    <w:rsid w:val="001626C0"/>
    <w:rsid w:val="00195E24"/>
    <w:rsid w:val="001E7BDA"/>
    <w:rsid w:val="00204471"/>
    <w:rsid w:val="0020564E"/>
    <w:rsid w:val="002139C4"/>
    <w:rsid w:val="0022347E"/>
    <w:rsid w:val="002240F2"/>
    <w:rsid w:val="00236260"/>
    <w:rsid w:val="00256B70"/>
    <w:rsid w:val="00270A98"/>
    <w:rsid w:val="002A6D50"/>
    <w:rsid w:val="002C42F1"/>
    <w:rsid w:val="002D3A9D"/>
    <w:rsid w:val="00312698"/>
    <w:rsid w:val="00316BFE"/>
    <w:rsid w:val="00330AE5"/>
    <w:rsid w:val="00391884"/>
    <w:rsid w:val="003C3D9C"/>
    <w:rsid w:val="003E17CC"/>
    <w:rsid w:val="003F58F0"/>
    <w:rsid w:val="004055F5"/>
    <w:rsid w:val="00423360"/>
    <w:rsid w:val="00451114"/>
    <w:rsid w:val="00454410"/>
    <w:rsid w:val="00485638"/>
    <w:rsid w:val="00494F95"/>
    <w:rsid w:val="004C0B3F"/>
    <w:rsid w:val="004F650B"/>
    <w:rsid w:val="005342BF"/>
    <w:rsid w:val="0055740E"/>
    <w:rsid w:val="0057406D"/>
    <w:rsid w:val="005B4DA6"/>
    <w:rsid w:val="005C29F8"/>
    <w:rsid w:val="005C5E8C"/>
    <w:rsid w:val="005C728D"/>
    <w:rsid w:val="005E73BE"/>
    <w:rsid w:val="005F0D52"/>
    <w:rsid w:val="00636969"/>
    <w:rsid w:val="00677477"/>
    <w:rsid w:val="006C2F8F"/>
    <w:rsid w:val="006D2F61"/>
    <w:rsid w:val="006D42F7"/>
    <w:rsid w:val="006E35D7"/>
    <w:rsid w:val="006F688C"/>
    <w:rsid w:val="00702487"/>
    <w:rsid w:val="00704412"/>
    <w:rsid w:val="007106EA"/>
    <w:rsid w:val="0072095A"/>
    <w:rsid w:val="007354DE"/>
    <w:rsid w:val="00736883"/>
    <w:rsid w:val="007443EC"/>
    <w:rsid w:val="00771723"/>
    <w:rsid w:val="00792521"/>
    <w:rsid w:val="007C6DDB"/>
    <w:rsid w:val="007D11FD"/>
    <w:rsid w:val="007E23A2"/>
    <w:rsid w:val="007E3D16"/>
    <w:rsid w:val="008166C1"/>
    <w:rsid w:val="008316FC"/>
    <w:rsid w:val="008465DE"/>
    <w:rsid w:val="008512FB"/>
    <w:rsid w:val="00852A9E"/>
    <w:rsid w:val="00855213"/>
    <w:rsid w:val="00870E89"/>
    <w:rsid w:val="008874FF"/>
    <w:rsid w:val="008908E9"/>
    <w:rsid w:val="008A27F7"/>
    <w:rsid w:val="00912DCE"/>
    <w:rsid w:val="00924F23"/>
    <w:rsid w:val="00926E29"/>
    <w:rsid w:val="00941FFB"/>
    <w:rsid w:val="00961223"/>
    <w:rsid w:val="009A4051"/>
    <w:rsid w:val="009A4E91"/>
    <w:rsid w:val="009E789C"/>
    <w:rsid w:val="009F6EC3"/>
    <w:rsid w:val="00A1062E"/>
    <w:rsid w:val="00A32626"/>
    <w:rsid w:val="00A343C6"/>
    <w:rsid w:val="00A3770E"/>
    <w:rsid w:val="00A45058"/>
    <w:rsid w:val="00A651EC"/>
    <w:rsid w:val="00AB616C"/>
    <w:rsid w:val="00AD0EC0"/>
    <w:rsid w:val="00B34D2C"/>
    <w:rsid w:val="00B54D83"/>
    <w:rsid w:val="00B95508"/>
    <w:rsid w:val="00BA70BF"/>
    <w:rsid w:val="00BB310C"/>
    <w:rsid w:val="00BB320E"/>
    <w:rsid w:val="00BF1831"/>
    <w:rsid w:val="00C05233"/>
    <w:rsid w:val="00C61F72"/>
    <w:rsid w:val="00C62193"/>
    <w:rsid w:val="00C66959"/>
    <w:rsid w:val="00CA1F73"/>
    <w:rsid w:val="00CA4BE3"/>
    <w:rsid w:val="00CC1687"/>
    <w:rsid w:val="00CF1C0D"/>
    <w:rsid w:val="00D01465"/>
    <w:rsid w:val="00D1293C"/>
    <w:rsid w:val="00D13A15"/>
    <w:rsid w:val="00D251AD"/>
    <w:rsid w:val="00D4170C"/>
    <w:rsid w:val="00D57333"/>
    <w:rsid w:val="00D672F9"/>
    <w:rsid w:val="00D72DAB"/>
    <w:rsid w:val="00D87FD8"/>
    <w:rsid w:val="00DA2C31"/>
    <w:rsid w:val="00DB1053"/>
    <w:rsid w:val="00DE47B6"/>
    <w:rsid w:val="00E57140"/>
    <w:rsid w:val="00E977DF"/>
    <w:rsid w:val="00F80127"/>
    <w:rsid w:val="00F855DB"/>
    <w:rsid w:val="00FA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240F2"/>
    <w:pPr>
      <w:ind w:left="720"/>
      <w:contextualSpacing/>
    </w:pPr>
  </w:style>
  <w:style w:styleId="Reetkatablice" w:type="table">
    <w:name w:val="Table Grid"/>
    <w:basedOn w:val="Obinatablica"/>
    <w:uiPriority w:val="59"/>
    <w:rsid w:val="008465D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0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D5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D52"/>
    <w:rPr>
      <w:rFonts w:hAnsi="Times New Roman" w:ascii="Times New Roman"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D5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D5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240F2"/>
    <w:pPr>
      <w:ind w:left="720"/>
      <w:contextualSpacing/>
    </w:pPr>
  </w:style>
  <w:style w:styleId="Reetkatablice" w:type="table">
    <w:name w:val="Table Grid"/>
    <w:basedOn w:val="Obinatablica"/>
    <w:uiPriority w:val="59"/>
    <w:rsid w:val="008465D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0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D5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D52"/>
    <w:rPr>
      <w:rFonts w:ascii="Times New Roman" w:hAnsi="Times New Roman"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D5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D5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341</properties:Words>
  <properties:Characters>1885</properties:Characters>
  <properties:Lines>199</properties:Lines>
  <properties:Paragraphs>108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2019-02-04T10:46:00Z</dcterms:created>
  <dc:creator>ADMINIBM</dc:creator>
  <cp:lastModifiedBy>Vinka Mihalinčić</cp:lastModifiedBy>
  <dcterms:modified xmlns:xsi="http://www.w3.org/2001/XMLSchema-instance" xsi:type="dcterms:W3CDTF">2019-02-05T08:26:00Z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St-6049/2016-27 / Podnesak - Tablica prijavljenih i osporenih tražbina (Tablice prijavljenih i utvrđenih tražbina od 30.1.19_.docx)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