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313ac" w14:paraId="78313a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F02A7A">
        <w:t xml:space="preserve"> U KARLOVCU</w:t>
      </w:r>
      <w:r w:rsidR="00DE2695">
        <w:tab/>
      </w:r>
      <w:r w:rsidR="00E55186">
        <w:t xml:space="preserve">    </w:t>
      </w:r>
    </w:p>
    <w:p w:rsidRDefault="00D717FE" w:rsidP="003B402D" w:rsidR="00D717FE" w:rsidRPr="00692A21">
      <w:pPr>
        <w:tabs>
          <w:tab w:pos="7100" w:val="left"/>
        </w:tabs>
      </w:pPr>
      <w:r w:rsidRPr="00692A21">
        <w:t xml:space="preserve">Karlovac, </w:t>
      </w:r>
      <w:r w:rsidR="00401BEE">
        <w:t>Trg hrvatskih branitelja 1</w:t>
      </w:r>
      <w:r w:rsidR="003B402D">
        <w:tab/>
      </w:r>
      <w:r w:rsidR="003B402D" w:rsidRPr="00435B5D">
        <w:t>4 St-</w:t>
      </w:r>
      <w:r w:rsidR="003B402D">
        <w:t>383/2018-23</w:t>
      </w:r>
    </w:p>
    <w:p w:rsidRDefault="00F7064E" w:rsidP="00514EDC" w:rsidR="00F7064E"/>
    <w:p w:rsidRDefault="003B402D" w:rsidP="00514EDC" w:rsidR="003B402D"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p w:rsidRDefault="00A52F03" w:rsidP="00A52F03" w:rsidR="00514EDC">
      <w:pPr>
        <w:jc w:val="both"/>
      </w:pPr>
      <w:r>
        <w:t xml:space="preserve"> </w:t>
      </w:r>
      <w:r w:rsidR="001A178B">
        <w:t xml:space="preserve">          </w:t>
      </w:r>
      <w:r w:rsidR="00131287">
        <w:t xml:space="preserve">Trgovački sud u Zagrebu, Stalna </w:t>
      </w:r>
      <w:r w:rsidR="00F02A7A">
        <w:t>s</w:t>
      </w:r>
      <w:r w:rsidR="00131287">
        <w:t>lužba</w:t>
      </w:r>
      <w:r w:rsidR="00F02A7A">
        <w:t xml:space="preserve"> u Karlovcu</w:t>
      </w:r>
      <w:r w:rsidR="00131287">
        <w:t xml:space="preserve">,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2E631A" w:rsidRPr="005B6D74">
        <w:t>EUROPARTS d.o.o., Zagreb, Roberta Frangeša Mihanovića 7, OIB 75431671526</w:t>
      </w:r>
      <w:r w:rsidRPr="00A52F03">
        <w:t>,</w:t>
      </w:r>
      <w:r>
        <w:t xml:space="preserve"> </w:t>
      </w:r>
      <w:r w:rsidR="00667114" w:rsidRPr="00692A21">
        <w:t xml:space="preserve">dana </w:t>
      </w:r>
      <w:r w:rsidR="003B402D">
        <w:t>20</w:t>
      </w:r>
      <w:r w:rsidR="00F02A7A">
        <w:t>. veljače</w:t>
      </w:r>
      <w:r w:rsidR="005372CA">
        <w:t xml:space="preserve"> 2019</w:t>
      </w:r>
      <w:r w:rsidR="006360F9">
        <w:t>.</w:t>
      </w:r>
      <w:r w:rsidR="00514EDC" w:rsidRPr="00692A21">
        <w:t xml:space="preserve">  </w:t>
      </w:r>
      <w:r w:rsidR="007672DA">
        <w:t xml:space="preserve"> </w:t>
      </w:r>
    </w:p>
    <w:p w:rsidRDefault="007672DA" w:rsidP="00A52F03" w:rsidR="007672DA">
      <w:pPr>
        <w:jc w:val="both"/>
      </w:pPr>
    </w:p>
    <w:p w:rsidRDefault="00514EDC" w:rsidP="00514EDC" w:rsidR="00514ED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2E631A" w:rsidRPr="005B6D74">
        <w:t>EUROPARTS d.o.o., Zagreb, Roberta Frangeša Mihanovića 7, OIB 75431671526</w:t>
      </w:r>
      <w:r w:rsidRPr="00692A21">
        <w:t>.</w:t>
      </w:r>
      <w:r w:rsidR="005A56DF" w:rsidRPr="005A56DF">
        <w:t xml:space="preserve"> </w:t>
      </w:r>
      <w:r w:rsidR="005A56DF">
        <w:t>Ste</w:t>
      </w:r>
      <w:r w:rsidR="008C5EB2">
        <w:t xml:space="preserve">čajni postupak je otvoren dana </w:t>
      </w:r>
      <w:r w:rsidR="003B402D">
        <w:t>20</w:t>
      </w:r>
      <w:r w:rsidR="00F02A7A">
        <w:t>. veljače</w:t>
      </w:r>
      <w:r w:rsidR="00E6517A">
        <w:t xml:space="preserve"> 2019</w:t>
      </w:r>
      <w:r w:rsidR="006360F9">
        <w:t>.</w:t>
      </w:r>
      <w:r w:rsidR="005A56DF">
        <w:t xml:space="preserve"> u </w:t>
      </w:r>
      <w:r w:rsidR="003B402D">
        <w:t>10,30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3B402D">
        <w:rPr>
          <w:lang w:val="pl-PL"/>
        </w:rPr>
        <w:t>Nevenka Koroman, Zagreb, Gjure Szaba 4, OIB  29918517997</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E631A" w:rsidRPr="005B6D74">
        <w:t>EUROPARTS d.o.o., Zagreb, Roberta Frangeša Mihanovića 7, OIB 75431671526</w:t>
      </w:r>
      <w:r w:rsidR="008C5EB2">
        <w:t xml:space="preserve">, s danom </w:t>
      </w:r>
      <w:r w:rsidR="003B402D">
        <w:t>20</w:t>
      </w:r>
      <w:r w:rsidR="00F02A7A">
        <w:t>. veljače</w:t>
      </w:r>
      <w:r w:rsidR="00E6517A">
        <w:t xml:space="preserve">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2E631A" w:rsidRPr="005B6D74">
        <w:t>EUROPARTS d.o.o., Zagreb, Roberta Frangeša Mihanovića 7, OIB 75431671526</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 xml:space="preserve">Nalaže se Financijskoj agenciji da naloži banci prijenos zaplijenjenog iznosa predujma od </w:t>
      </w:r>
      <w:r w:rsidR="00E6517A">
        <w:t>5.000,00</w:t>
      </w:r>
      <w:r>
        <w:t xml:space="preserve"> kn na račun ovog suda IBAN: HR9223900011300000460, model HR00, pozivom na broj </w:t>
      </w:r>
      <w:r w:rsidR="002E631A">
        <w:t>383</w:t>
      </w:r>
      <w:r w:rsidR="00E6517A">
        <w:t>-18</w:t>
      </w:r>
      <w:r>
        <w:t>.</w:t>
      </w:r>
    </w:p>
    <w:p w:rsidRDefault="003B402D" w:rsidP="00BB534F" w:rsidR="003B402D">
      <w:pPr>
        <w:pStyle w:val="Odlomakpopisa"/>
      </w:pPr>
    </w:p>
    <w:p w:rsidRDefault="00514EDC" w:rsidP="00514EDC" w:rsidR="00514EDC">
      <w:pPr>
        <w:jc w:val="center"/>
      </w:pPr>
      <w:r w:rsidRPr="00E26DAE">
        <w:t>Obrazloženje</w:t>
      </w:r>
      <w:r w:rsidR="00E26DAE" w:rsidRPr="00E26DAE">
        <w:t xml:space="preserve"> </w:t>
      </w:r>
    </w:p>
    <w:p w:rsidRDefault="00CD7FD6" w:rsidP="00514EDC" w:rsidR="00CD7FD6">
      <w:pPr>
        <w:jc w:val="center"/>
      </w:pPr>
    </w:p>
    <w:p w:rsidRDefault="002E631A" w:rsidP="002E631A" w:rsidR="002E631A">
      <w:pPr>
        <w:ind w:firstLine="708"/>
        <w:jc w:val="both"/>
      </w:pPr>
      <w:r>
        <w:t xml:space="preserve">FINA-a Regionalni centar Zagreb, podnijela je ovom sudu dana 8. veljače 2018. prijedlog za otvaranje stečajnog postupka nad dužnikom </w:t>
      </w:r>
      <w:r w:rsidRPr="005B6D74">
        <w:t>EUROPARTS d.o.o., Zagreb, Roberta Frangeša Mihanovića 7, OIB 75431671526</w:t>
      </w:r>
      <w:r>
        <w:t xml:space="preserve">.  </w:t>
      </w:r>
    </w:p>
    <w:p w:rsidRDefault="002E631A" w:rsidP="002E631A" w:rsidR="002E631A">
      <w:pPr>
        <w:ind w:firstLine="708"/>
        <w:jc w:val="both"/>
      </w:pPr>
      <w:r>
        <w:lastRenderedPageBreak/>
        <w:t xml:space="preserve">Prijedlog je podnesen temeljem odredbe članka 110. stavka 1. Stečajnog zakona (Narodne novine broj 78/15, 104/17, dalje u tekstu: SZ-a). U prijedlogu predlagatelj navodi da na dan 6. veljače 2018. dužnik u Očevidniku redoslijeda osnova za plaćanje ima evidentirane neizvršene osnove za plaćanje u neprekinutom razdoblju od 120 dana u ukupnom iznosu od 83.000,97 kn, te da dužnik ima dvoje zaposlenih. </w:t>
      </w:r>
    </w:p>
    <w:p w:rsidRDefault="002E631A" w:rsidP="002E631A" w:rsidR="002E631A">
      <w:pPr>
        <w:ind w:firstLine="708"/>
        <w:jc w:val="both"/>
      </w:pPr>
    </w:p>
    <w:p w:rsidRDefault="002E631A" w:rsidP="002E631A" w:rsidR="002E631A">
      <w:pPr>
        <w:ind w:firstLine="708"/>
        <w:jc w:val="both"/>
      </w:pPr>
      <w:r>
        <w:t>Rješenjem ovog suda posl.br. 4 St-383/18 od 6. lipnja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2E631A" w:rsidP="002E631A" w:rsidR="002E631A" w:rsidRPr="005F7ED3">
      <w:pPr>
        <w:ind w:firstLine="708"/>
        <w:jc w:val="both"/>
      </w:pPr>
    </w:p>
    <w:p w:rsidRDefault="002E631A" w:rsidP="002E631A" w:rsidR="002E631A">
      <w:pPr>
        <w:ind w:firstLine="708"/>
        <w:jc w:val="both"/>
      </w:pPr>
      <w:r>
        <w:t xml:space="preserve">Podneskom od 8. lipnja 2018. FINA je izvijestila sud da ostaje kod prijedloga za otvaranje stečajnog postupka. </w:t>
      </w:r>
    </w:p>
    <w:p w:rsidRDefault="002E631A" w:rsidP="002E631A" w:rsidR="002E631A">
      <w:pPr>
        <w:ind w:firstLine="708"/>
        <w:jc w:val="both"/>
      </w:pPr>
    </w:p>
    <w:p w:rsidRDefault="002E631A" w:rsidP="002E631A" w:rsidR="002E631A">
      <w:pPr>
        <w:ind w:firstLine="708"/>
        <w:jc w:val="both"/>
      </w:pPr>
      <w:r w:rsidRPr="005F7ED3">
        <w:t xml:space="preserve">Na </w:t>
      </w:r>
      <w:r>
        <w:t>ročište</w:t>
      </w:r>
      <w:r w:rsidRPr="005F7ED3">
        <w:t xml:space="preserve"> </w:t>
      </w:r>
      <w:r>
        <w:t xml:space="preserve">radi očitovanja o prijedlogu za otvaranje stečajnoga postupka od 27. rujna 2018., niti na ročište radi rasprave o pretpostavkama za otvaranje stečajnog postupka od 14. studenog 2018., nisu pristupili niti predlagatelj, niti dužnik, niti zakonski zastupnik dužnika, a niti je dužnik postupio po zaključku suda od 6. lipnja 2018. da dostavi sudu popis imovine i obveza dužnika, pa je sud zaključkom od 27. rujna 2018. zatražio od javnih tijela koja vode evidenciju o određenoj vrsti imovine dostavu podataka iz njihovih službenih evidencija o tome da li je dužnik evidentiran kao vlasnik imovine. </w:t>
      </w:r>
    </w:p>
    <w:p w:rsidRDefault="002E631A" w:rsidP="002E631A" w:rsidR="002E631A">
      <w:pPr>
        <w:ind w:firstLine="708"/>
        <w:jc w:val="both"/>
      </w:pPr>
    </w:p>
    <w:p w:rsidRDefault="002E631A" w:rsidP="002E631A" w:rsidR="002E631A">
      <w:pPr>
        <w:ind w:firstLine="708"/>
        <w:jc w:val="both"/>
      </w:pPr>
      <w:r>
        <w:t>Uvidom u</w:t>
      </w:r>
      <w:r w:rsidRPr="00A44D76">
        <w:t xml:space="preserve"> pribavljen</w:t>
      </w:r>
      <w:r>
        <w:t>e podatke</w:t>
      </w:r>
      <w:r w:rsidRPr="00A44D76">
        <w:t xml:space="preserve"> iz informacijskog sustava zemljišnih knjiga (list </w:t>
      </w:r>
      <w:r>
        <w:t>15 i 16</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3. listopada 2018. (list 17 spisa) utvrđeno je da dužnik nije registriran kao vlasnik zrakoplova. Uvidom u</w:t>
      </w:r>
      <w:r w:rsidRPr="00A44D76">
        <w:t xml:space="preserve"> obavijest Središnjeg klirinško depozitarnog društva d.d. od </w:t>
      </w:r>
      <w:r>
        <w:t>4. listopada 2018.</w:t>
      </w:r>
      <w:r w:rsidRPr="00A44D76">
        <w:t xml:space="preserve"> (list </w:t>
      </w:r>
      <w:r>
        <w:t xml:space="preserve">18 </w:t>
      </w:r>
      <w:r w:rsidRPr="00A44D76">
        <w:t xml:space="preserve">spisa) </w:t>
      </w:r>
      <w:r>
        <w:t>utvrđeno je</w:t>
      </w:r>
      <w:r w:rsidRPr="00A44D76">
        <w:t xml:space="preserve"> da u sustavu SKDD d.d. ne postoji račun nematerijaliziranih vrijednosnih papira dužnika.</w:t>
      </w:r>
      <w:r>
        <w:t xml:space="preserve"> Uvidom u</w:t>
      </w:r>
      <w:r w:rsidRPr="00A44D76">
        <w:t xml:space="preserve"> obavijest Ministarstva mora, prometa i infrastrukture od </w:t>
      </w:r>
      <w:r>
        <w:t>3. listopada 2018.</w:t>
      </w:r>
      <w:r w:rsidRPr="00A44D76">
        <w:t xml:space="preserve"> (list </w:t>
      </w:r>
      <w:r>
        <w:t>19</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Stanice za tehnički pregled vozila "Zagreb I" </w:t>
      </w:r>
      <w:r w:rsidRPr="003A3ECE">
        <w:t xml:space="preserve">od </w:t>
      </w:r>
      <w:r>
        <w:t>22. listopada 2018. (list 24 spisa) utvrđeno je da dužnik nije</w:t>
      </w:r>
      <w:r w:rsidRPr="008F3D3E">
        <w:t xml:space="preserve"> </w:t>
      </w:r>
      <w:r>
        <w:t xml:space="preserve">evidentiran kao vlasnik vozila. </w:t>
      </w:r>
    </w:p>
    <w:p w:rsidRDefault="002E631A" w:rsidP="002E631A" w:rsidR="002E631A">
      <w:pPr>
        <w:ind w:firstLine="708"/>
        <w:jc w:val="both"/>
      </w:pPr>
    </w:p>
    <w:p w:rsidRDefault="002E631A" w:rsidP="002E631A" w:rsidR="002E631A">
      <w:pPr>
        <w:ind w:firstLine="708"/>
        <w:jc w:val="both"/>
      </w:pPr>
      <w:r>
        <w:t>Nadalje, uvidom u potvrdu FINA-e o blokadi računa i novčanih sredstava dužnika od 5. listopada 2018. (list 21 spisa) sud je utvrdio da na dan izdavanja potvrde u Očevidniku redoslijeda osnova za plaćanje dužnik ima evidentirane neizvršene osnove za plaćanje u neprekinutom razdoblju od 360 dana, time da nepodmirene obveze na dan izdavanja potvrde iznose 92.116,31 kn.</w:t>
      </w:r>
    </w:p>
    <w:p w:rsidRDefault="00D7239B" w:rsidP="00D7239B" w:rsidR="00D7239B">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7239B" w:rsidP="00D7239B" w:rsidR="00D7239B">
      <w:pPr>
        <w:ind w:firstLine="708"/>
        <w:jc w:val="both"/>
      </w:pPr>
      <w:r>
        <w:lastRenderedPageBreak/>
        <w:t>Dakle, i</w:t>
      </w:r>
      <w:r w:rsidRPr="005F7ED3">
        <w:t>z</w:t>
      </w:r>
      <w:r>
        <w:t xml:space="preserve"> potvrde FINA-e o od 5. listopada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2E631A">
        <w:t>383/</w:t>
      </w:r>
      <w:r w:rsidR="00D7239B">
        <w:t>20</w:t>
      </w:r>
      <w:r w:rsidR="00E6517A">
        <w:t>18</w:t>
      </w:r>
      <w:r w:rsidRPr="00692A21">
        <w:t xml:space="preserve"> od </w:t>
      </w:r>
      <w:r w:rsidR="00D7239B">
        <w:t>15</w:t>
      </w:r>
      <w:r w:rsidR="00E6517A">
        <w:t>. studenog</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D7239B" w:rsidP="00D7239B" w:rsidR="00D7239B"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3B402D" w:rsidR="00C515B4">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3B402D" w:rsidP="003B402D" w:rsidR="003B402D">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E631A">
        <w:t>7</w:t>
      </w:r>
      <w:r w:rsidR="00D7239B">
        <w:t>. veljače</w:t>
      </w:r>
      <w:r w:rsidR="00E6517A">
        <w:t xml:space="preserve"> 2019</w:t>
      </w:r>
      <w:r w:rsidRPr="00692A21">
        <w:t>. nije uplaćen predujam za pokriće troškova stečajnog postupka, na plaćanje kojeg su pozvani vjerovnici rješenje</w:t>
      </w:r>
      <w:r w:rsidR="00667114" w:rsidRPr="00692A21">
        <w:t>m</w:t>
      </w:r>
      <w:r w:rsidRPr="00692A21">
        <w:t xml:space="preserve"> od </w:t>
      </w:r>
      <w:r w:rsidR="00D7239B">
        <w:t>15</w:t>
      </w:r>
      <w:r w:rsidR="00E6517A">
        <w:t>. studenog</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7239B">
        <w:t>15</w:t>
      </w:r>
      <w:r w:rsidR="00E6517A">
        <w:t>. studenog</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E6517A" w:rsidP="00E6517A" w:rsidR="00E6517A">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E6517A" w:rsidP="00E6517A" w:rsidR="00E6517A" w:rsidRPr="00692A21">
      <w:pPr>
        <w:ind w:firstLine="708"/>
        <w:jc w:val="both"/>
      </w:pPr>
    </w:p>
    <w:p w:rsidRDefault="00667114" w:rsidP="00D61214" w:rsidR="006360F9" w:rsidRPr="00692A21">
      <w:pPr>
        <w:jc w:val="center"/>
      </w:pPr>
      <w:r w:rsidRPr="00551293">
        <w:t xml:space="preserve">U Karlovcu, </w:t>
      </w:r>
      <w:r w:rsidR="003B402D">
        <w:t>20</w:t>
      </w:r>
      <w:r w:rsidR="00D7239B">
        <w:t>. veljače</w:t>
      </w:r>
      <w:r w:rsidR="00E6517A">
        <w:t xml:space="preserve">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0A59DC" w:rsidR="006E72DD">
      <w:headerReference w:type="even" r:id="rId10"/>
      <w:headerReference w:type="default" r:id="rId11"/>
      <w:pgSz w:h="16838" w:w="11906"/>
      <w:pgMar w:gutter="0" w:footer="708" w:header="708" w:left="1417" w:bottom="1560" w:right="1417"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0948">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2E631A">
      <w:t>383</w:t>
    </w:r>
    <w:r w:rsidR="00E6517A">
      <w:t>/2018-</w:t>
    </w:r>
    <w:r w:rsidR="002E631A">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A59DC"/>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E631A"/>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B402D"/>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372CA"/>
    <w:rsid w:val="00541781"/>
    <w:rsid w:val="00551293"/>
    <w:rsid w:val="00554276"/>
    <w:rsid w:val="00554546"/>
    <w:rsid w:val="005555FF"/>
    <w:rsid w:val="00593FD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D427C"/>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7FD6"/>
    <w:rsid w:val="00CE03D0"/>
    <w:rsid w:val="00CF05EC"/>
    <w:rsid w:val="00CF3A92"/>
    <w:rsid w:val="00D21CC7"/>
    <w:rsid w:val="00D24094"/>
    <w:rsid w:val="00D30745"/>
    <w:rsid w:val="00D47D5D"/>
    <w:rsid w:val="00D50090"/>
    <w:rsid w:val="00D61214"/>
    <w:rsid w:val="00D61C9A"/>
    <w:rsid w:val="00D717FE"/>
    <w:rsid w:val="00D7239B"/>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6517A"/>
    <w:rsid w:val="00E71F9A"/>
    <w:rsid w:val="00E85299"/>
    <w:rsid w:val="00EA75D2"/>
    <w:rsid w:val="00ED1D4E"/>
    <w:rsid w:val="00ED2662"/>
    <w:rsid w:val="00ED6D80"/>
    <w:rsid w:val="00EE61A0"/>
    <w:rsid w:val="00F02A7A"/>
    <w:rsid w:val="00F10CB7"/>
    <w:rsid w:val="00F20948"/>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794E"/>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0948"/>
    <w:rPr>
      <w:color w:val="808080"/>
      <w:bdr w:space="0" w:sz="0" w:color="auto" w:val="none"/>
      <w:shd w:fill="auto" w:color="auto" w:val="clear"/>
    </w:rPr>
  </w:style>
  <w:style w:customStyle="true" w:styleId="eSPISCCParagraphDefaultFont" w:type="character">
    <w:name w:val="eSPIS_CC_Paragraph Default Font"/>
    <w:basedOn w:val="Zadanifontodlomka"/>
    <w:rsid w:val="00F20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0948"/>
    <w:rPr>
      <w:bdr w:space="0" w:sz="0" w:color="auto" w:val="none"/>
      <w:shd w:fill="FFFFCC" w:color="auto" w:val="clear"/>
      <w:lang w:val="hr-HR"/>
    </w:rPr>
  </w:style>
  <w:style w:customStyle="true" w:styleId="PozadinaSvijetloCrvena" w:type="character">
    <w:name w:val="Pozadina_SvijetloCrvena"/>
    <w:basedOn w:val="eSPISCCParagraphDefaultFont"/>
    <w:rsid w:val="00F20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0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0948"/>
    <w:rPr>
      <w:color w:val="808080"/>
      <w:bdr w:color="auto" w:space="0" w:sz="0" w:val="none"/>
      <w:shd w:color="auto" w:fill="auto" w:val="clear"/>
    </w:rPr>
  </w:style>
  <w:style w:customStyle="1" w:styleId="eSPISCCParagraphDefaultFont" w:type="character">
    <w:name w:val="eSPIS_CC_Paragraph Default Font"/>
    <w:basedOn w:val="Zadanifontodlomka"/>
    <w:rsid w:val="00F20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0948"/>
    <w:rPr>
      <w:bdr w:color="auto" w:space="0" w:sz="0" w:val="none"/>
      <w:shd w:color="auto" w:fill="FFFFCC" w:val="clear"/>
      <w:lang w:val="hr-HR"/>
    </w:rPr>
  </w:style>
  <w:style w:customStyle="1" w:styleId="PozadinaSvijetloCrvena" w:type="character">
    <w:name w:val="Pozadina_SvijetloCrvena"/>
    <w:basedOn w:val="eSPISCCParagraphDefaultFont"/>
    <w:rsid w:val="00F20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0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St-383/2018</izvorni_sadrzaj>
    <derivirana_varijabla naziv="DomainObject.Predmet.OznakaBroj_1">St-383/2018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EUROPARTS d.o.o. zastupanog po punomoćniku Siniša Pogačić</izvorni_sadrzaj>
    <derivirana_varijabla naziv="DomainObject.Predmet.ProtustrankaFormated_1">  EUROPARTS d.o.o. zastupanog po punomoćniku Siniša Pogačić</derivirana_varijabla>
  </DomainObject.Predmet.ProtustrankaFormated>
  <DomainObject.Predmet.ProtustrankaFormatedOIB>
    <izvorni_sadrzaj>  EUROPARTS d.o.o., OIB 75431671526 zastupanog po punomoćniku Siniša Pogačić</izvorni_sadrzaj>
    <derivirana_varijabla naziv="DomainObject.Predmet.ProtustrankaFormatedOIB_1">  EUROPARTS d.o.o., OIB 75431671526 zastupanog po punomoćniku Siniša Pogačić</derivirana_varijabla>
  </DomainObject.Predmet.ProtustrankaFormatedOIB>
  <DomainObject.Predmet.ProtustrankaFormatedWithAdress>
    <izvorni_sadrzaj> EUROPARTS d.o.o., Roberta Frangeša Mihanovića 7, 10000 Zagreb zastupanog po punomoćniku Siniša Pogačić</izvorni_sadrzaj>
    <derivirana_varijabla naziv="DomainObject.Predmet.ProtustrankaFormatedWithAdress_1"> EUROPARTS d.o.o., Roberta Frangeša Mihanovića 7, 10000 Zagreb zastupanog po punomoćniku Siniša Pogačić</derivirana_varijabla>
  </DomainObject.Predmet.ProtustrankaFormatedWithAdress>
  <DomainObject.Predmet.ProtustrankaFormatedWithAdressOIB>
    <izvorni_sadrzaj> EUROPARTS d.o.o., OIB 75431671526, Roberta Frangeša Mihanovića 7, 10000 Zagreb zastupanog po punomoćniku Siniša Pogačić</izvorni_sadrzaj>
    <derivirana_varijabla naziv="DomainObject.Predmet.ProtustrankaFormatedWithAdressOIB_1"> EUROPARTS d.o.o., OIB 75431671526, Roberta Frangeša Mihanovića 7, 10000 Zagreb zastupanog po punomoćniku Siniša Pogačić</derivirana_varijabla>
  </DomainObject.Predmet.ProtustrankaFormatedWithAdressOIB>
  <DomainObject.Predmet.ProtustrankaWithAdress>
    <izvorni_sadrzaj>EUROPARTS d.o.o. Roberta Frangeša Mihanovića 7, 10000 Zagreb</izvorni_sadrzaj>
    <derivirana_varijabla naziv="DomainObject.Predmet.ProtustrankaWithAdress_1">EUROPARTS d.o.o. Roberta Frangeša Mihanovića 7, 10000 Zagreb</derivirana_varijabla>
  </DomainObject.Predmet.ProtustrankaWithAdress>
  <DomainObject.Predmet.ProtustrankaWithAdressOIB>
    <izvorni_sadrzaj>EUROPARTS d.o.o., OIB 75431671526, Roberta Frangeša Mihanovića 7, 10000 Zagreb</izvorni_sadrzaj>
    <derivirana_varijabla naziv="DomainObject.Predmet.ProtustrankaWithAdressOIB_1">EUROPARTS d.o.o., OIB 75431671526, Roberta Frangeša Mihanovića 7, 10000 Zagreb</derivirana_varijabla>
  </DomainObject.Predmet.ProtustrankaWithAdressOIB>
  <DomainObject.Predmet.ProtustrankaNazivFormated>
    <izvorni_sadrzaj>EUROPARTS d.o.o.</izvorni_sadrzaj>
    <derivirana_varijabla naziv="DomainObject.Predmet.ProtustrankaNazivFormated_1">EUROPARTS d.o.o.</derivirana_varijabla>
  </DomainObject.Predmet.ProtustrankaNazivFormated>
  <DomainObject.Predmet.ProtustrankaNazivFormatedOIB>
    <izvorni_sadrzaj>EUROPARTS d.o.o., OIB 75431671526</izvorni_sadrzaj>
    <derivirana_varijabla naziv="DomainObject.Predmet.ProtustrankaNazivFormatedOIB_1">EUROPARTS d.o.o., OIB 75431671526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EUROPARTS d.o.o. zastupanog po punomoćniku Siniša Pogačić</item>
    </izvorni_sadrzaj>
    <derivirana_varijabla naziv="DomainObject.Predmet.ProtuStrankaListFormated_1">
      <item>EUROPARTS d.o.o. zastupanog po punomoćniku Siniša Pogačić</item>
    </derivirana_varijabla>
  </DomainObject.Predmet.ProtuStrankaListFormated>
  <DomainObject.Predmet.ProtuStrankaListFormatedOIB>
    <izvorni_sadrzaj>
      <item>EUROPARTS d.o.o., OIB 75431671526 zastupanog po punomoćniku Siniša Pogačić</item>
    </izvorni_sadrzaj>
    <derivirana_varijabla naziv="DomainObject.Predmet.ProtuStrankaListFormatedOIB_1">
      <item>EUROPARTS d.o.o., OIB 75431671526 zastupanog po punomoćniku Siniša Pogačić</item>
    </derivirana_varijabla>
  </DomainObject.Predmet.ProtuStrankaListFormatedOIB>
  <DomainObject.Predmet.ProtuStrankaListFormatedWithAdress>
    <izvorni_sadrzaj>
      <item>EUROPARTS d.o.o., Roberta Frangeša Mihanovića 7, 10000 Zagreb zastupanog po punomoćniku Siniša Pogačić</item>
    </izvorni_sadrzaj>
    <derivirana_varijabla naziv="DomainObject.Predmet.ProtuStrankaListFormatedWithAdress_1">
      <item>EUROPARTS d.o.o., Roberta Frangeša Mihanovića 7, 10000 Zagreb zastupanog po punomoćniku Siniša Pogačić</item>
    </derivirana_varijabla>
  </DomainObject.Predmet.ProtuStrankaListFormatedWithAdress>
  <DomainObject.Predmet.ProtuStrankaListFormatedWithAdressOIB>
    <izvorni_sadrzaj>
      <item>EUROPARTS d.o.o., OIB 75431671526, Roberta Frangeša Mihanovića 7, 10000 Zagreb zastupanog po punomoćniku Siniša Pogačić</item>
    </izvorni_sadrzaj>
    <derivirana_varijabla naziv="DomainObject.Predmet.ProtuStrankaListFormatedWithAdressOIB_1">
      <item>EUROPARTS d.o.o., OIB 75431671526, Roberta Frangeša Mihanovića 7, 10000 Zagreb zastupanog po punomoćniku Siniša Pogačić</item>
    </derivirana_varijabla>
  </DomainObject.Predmet.ProtuStrankaListFormatedWithAdressOIB>
  <DomainObject.Predmet.ProtuStrankaListNazivFormated>
    <izvorni_sadrzaj>
      <item>EUROPARTS d.o.o.</item>
    </izvorni_sadrzaj>
    <derivirana_varijabla naziv="DomainObject.Predmet.ProtuStrankaListNazivFormated_1">
      <item>EUROPARTS d.o.o.</item>
    </derivirana_varijabla>
  </DomainObject.Predmet.ProtuStrankaListNazivFormated>
  <DomainObject.Predmet.ProtuStrankaListNazivFormatedOIB>
    <izvorni_sadrzaj>
      <item>EUROPARTS d.o.o., OIB 75431671526</item>
    </izvorni_sadrzaj>
    <derivirana_varijabla naziv="DomainObject.Predmet.ProtuStrankaListNazivFormatedOIB_1">
      <item>EUROPARTS d.o.o., OIB 75431671526</item>
    </derivirana_varijabla>
  </DomainObject.Predmet.ProtuStrankaListNazivFormatedOIB>
  <DomainObject.Predmet.OstaliListFormated>
    <izvorni_sadrzaj>
      <item>Siniša Pogačić punomoćnik sudionika u postupku EUROPARTS d.o.o.</item>
    </izvorni_sadrzaj>
    <derivirana_varijabla naziv="DomainObject.Predmet.OstaliListFormated_1">
      <item>Siniša Pogačić punomoćnik sudionika u postupku EUROPARTS d.o.o.</item>
    </derivirana_varijabla>
  </DomainObject.Predmet.OstaliListFormated>
  <DomainObject.Predmet.OstaliListFormatedOIB>
    <izvorni_sadrzaj>
      <item>Siniša Pogačić, OIB 22711043413 punomoćnik sudionika u postupku EUROPARTS d.o.o.</item>
    </izvorni_sadrzaj>
    <derivirana_varijabla naziv="DomainObject.Predmet.OstaliListFormatedOIB_1">
      <item>Siniša Pogačić, OIB 22711043413 punomoćnik sudionika u postupku EUROPARTS d.o.o.</item>
    </derivirana_varijabla>
  </DomainObject.Predmet.OstaliListFormatedOIB>
  <DomainObject.Predmet.OstaliListFormatedWithAdress>
    <izvorni_sadrzaj>
      <item>Siniša Pogačić, Devetačka Ulica 19, 10000 Zagreb punomoćnik sudionika u postupku EUROPARTS d.o.o.</item>
    </izvorni_sadrzaj>
    <derivirana_varijabla naziv="DomainObject.Predmet.OstaliListFormatedWithAdress_1">
      <item>Siniša Pogačić, Devetačka Ulica 19, 10000 Zagreb punomoćnik sudionika u postupku EUROPARTS d.o.o.</item>
    </derivirana_varijabla>
  </DomainObject.Predmet.OstaliListFormatedWithAdress>
  <DomainObject.Predmet.OstaliListFormatedWithAdressOIB>
    <izvorni_sadrzaj>
      <item>Siniša Pogačić, OIB 22711043413, Devetačka Ulica 19, 10000 Zagreb punomoćnik sudionika u postupku EUROPARTS d.o.o.</item>
    </izvorni_sadrzaj>
    <derivirana_varijabla naziv="DomainObject.Predmet.OstaliListFormatedWithAdressOIB_1">
      <item>Siniša Pogačić, OIB 22711043413, Devetačka Ulica 19, 10000 Zagreb punomoćnik sudionika u postupku EUROPARTS d.o.o.</item>
    </derivirana_varijabla>
  </DomainObject.Predmet.OstaliListFormatedWithAdressOIB>
  <DomainObject.Predmet.OstaliListNazivFormated>
    <izvorni_sadrzaj>
      <item>Siniša Pogačić</item>
    </izvorni_sadrzaj>
    <derivirana_varijabla naziv="DomainObject.Predmet.OstaliListNazivFormated_1">
      <item>Siniša Pogačić</item>
    </derivirana_varijabla>
  </DomainObject.Predmet.OstaliListNazivFormated>
  <DomainObject.Predmet.OstaliListNazivFormatedOIB>
    <izvorni_sadrzaj>
      <item>Siniša Pogačić, OIB 22711043413</item>
    </izvorni_sadrzaj>
    <derivirana_varijabla naziv="DomainObject.Predmet.OstaliListNazivFormatedOIB_1">
      <item>Siniša Pogačić, OIB 22711043413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EUROPARTS d.o.o.</izvorni_sadrzaj>
    <derivirana_varijabla naziv="DomainObject.Predmet.ProtustrankaIDrugi_1">EUROPARTS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EUROPARTS d.o.o., OIB 75431671526, Roberta Frangeša Mihanovića 7, 10000 Zagreb</izvorni_sadrzaj>
    <derivirana_varijabla naziv="DomainObject.Predmet.ProtustrankaIDrugiAdressOIB_1">EUROPARTS d.o.o., OIB 75431671526, Roberta Frangeša Mihanovića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EUROPARTS d.o.o.</item>
      <item>FINA Regionalni centar Zagreb</item>
      <item>Siniša Pogačić</item>
    </izvorni_sadrzaj>
    <derivirana_varijabla naziv="DomainObject.Predmet.SudioniciListNaziv_1">
      <item>EUROPARTS d.o.o.</item>
      <item>FINA Regionalni centar Zagreb</item>
      <item>Siniša Pogačić</item>
    </derivirana_varijabla>
  </DomainObject.Predmet.SudioniciListNaziv>
  <DomainObject.Predmet.SudioniciListAdressOIB>
    <izvorni_sadrzaj>
      <item>EUROPARTS d.o.o., OIB 75431671526, Roberta Frangeša Mihanovića 7,10000 Zagreb</item>
      <item>FINA Regionalni centar Zagreb, OIB 85821130368, Trg svibanjskih žrtava 1995. 1,10000 Zagreb</item>
      <item>Siniša Pogačić, OIB 22711043413, Devetačka Ulica 19,10000 Zagreb</item>
    </izvorni_sadrzaj>
    <derivirana_varijabla naziv="DomainObject.Predmet.SudioniciListAdressOIB_1">
      <item>EUROPARTS d.o.o., OIB 75431671526, Roberta Frangeša Mihanovića 7,10000 Zagreb</item>
      <item>FINA Regionalni centar Zagreb, OIB 85821130368, Trg svibanjskih žrtava 1995. 1,10000 Zagreb</item>
      <item>Siniša Pogačić, OIB 22711043413, Devetačka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75431671526</item>
      <item>, OIB 85821130368</item>
      <item>, OIB 22711043413</item>
    </izvorni_sadrzaj>
    <derivirana_varijabla naziv="DomainObject.Predmet.SudioniciListNazivOIB_1">
      <item>, OIB 75431671526</item>
      <item>, OIB 85821130368</item>
      <item>, OIB 22711043413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St-383/2018-10</izvorni_sadrzaj>
    <derivirana_varijabla naziv="DomainObject.PredzadnjaOdlukaIzPredmeta.Oznaka_1">St-383/2018-10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1521</properties:Words>
  <properties:Characters>8565</properties:Characters>
  <properties:Lines>177</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2019-02-07T08:55:00Z</dcterms:created>
  <dc:creator>Korisnik</dc:creator>
  <cp:lastModifiedBy>Renata Klokočki</cp:lastModifiedBy>
  <cp:lastPrinted>2019-02-20T08:55:00Z</cp:lastPrinted>
  <dcterms:modified xmlns:xsi="http://www.w3.org/2001/XMLSchema-instance" xsi:type="dcterms:W3CDTF">2019-02-20T08:57:00Z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-EUROPARTS.docx)</vt:lpwstr>
  </prop:property>
  <prop:property name="CC_coloring" pid="4" fmtid="{D5CDD505-2E9C-101B-9397-08002B2CF9AE}">
    <vt:bool>false</vt:bool>
  </prop:property>
  <prop:property name="BrojStranica" pid="5" fmtid="{D5CDD505-2E9C-101B-9397-08002B2CF9AE}">
    <vt:i4>4</vt:i4>
  </prop:property>
</prop:Properties>
</file>