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0967" w14:paraId="731096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E1225B" w:rsidP="00E1225B" w:rsidR="00E1225B">
      <w:pPr>
        <w:ind w:left="5040"/>
        <w:jc w:val="right"/>
      </w:pPr>
      <w:r w:rsidRPr="001800EA">
        <w:t xml:space="preserve">SANDRA VRLJEVIĆ, </w:t>
      </w:r>
    </w:p>
    <w:p w:rsidRDefault="00E1225B" w:rsidP="00E1225B" w:rsidR="00F2122B">
      <w:pPr>
        <w:ind w:left="5040"/>
        <w:jc w:val="right"/>
      </w:pPr>
      <w:r w:rsidRPr="001800EA">
        <w:t>Radonić, Vrlje</w:t>
      </w:r>
      <w:r>
        <w:t>vići 4</w:t>
      </w:r>
    </w:p>
    <w:p w:rsidRDefault="00E1225B" w:rsidP="00E1225B" w:rsidR="00E1225B" w:rsidRPr="00B0613D">
      <w:pPr>
        <w:ind w:left="5040"/>
        <w:jc w:val="right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552CE9">
        <w:t>43</w:t>
      </w:r>
      <w:r w:rsidR="00E1225B">
        <w:t>1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E1225B" w:rsidRPr="001800EA">
        <w:t>F</w:t>
      </w:r>
      <w:r w:rsidR="00E1225B">
        <w:t>I</w:t>
      </w:r>
      <w:r w:rsidR="00E1225B" w:rsidRPr="001800EA">
        <w:t>RST CLASS DESIGN d.o.o. Radonić, Vrljevići 4, OIB: 82042401695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552CE9">
        <w:t>9,</w:t>
      </w:r>
      <w:r w:rsidR="00E1225B">
        <w:t>4</w:t>
      </w:r>
      <w:r w:rsidR="00DD66CD">
        <w:t>5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552CE9">
        <w:t>9,</w:t>
      </w:r>
      <w:r w:rsidR="00E1225B">
        <w:t>4</w:t>
      </w:r>
      <w:r w:rsidR="00DD66CD">
        <w:t>7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730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43</w:t>
    </w:r>
    <w:r w:rsidR="00E1225B">
      <w:t>1</w:t>
    </w:r>
    <w:r w:rsidR="0053063B">
      <w:t>/1</w:t>
    </w:r>
    <w:r w:rsidR="00BE7BE4">
      <w:t>6</w:t>
    </w:r>
    <w:r w:rsidR="0053063B">
      <w:t>-</w:t>
    </w:r>
    <w:r w:rsidR="00552CE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30C8E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D66CD"/>
    <w:rsid w:val="00DF5870"/>
    <w:rsid w:val="00E051A2"/>
    <w:rsid w:val="00E069BC"/>
    <w:rsid w:val="00E073B9"/>
    <w:rsid w:val="00E1225B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30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C8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C8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C8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330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C8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C8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C8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FIRST CLASS DESIGN d.o.o. za građenje i trgovinu</izvorni_sadrzaj>
    <derivirana_varijabla naziv="DomainObject.Predmet.ProtustrankaFormated_1">  FIRST CLASS DESIGN d.o.o. za građenje i trgovinu</derivirana_varijabla>
  </DomainObject.Predmet.ProtustrankaFormated>
  <DomainObject.Predmet.ProtustrankaFormatedOIB>
    <izvorni_sadrzaj>  FIRST CLASS DESIGN d.o.o. za građenje i trgovinu, OIB 82042401695</izvorni_sadrzaj>
    <derivirana_varijabla naziv="DomainObject.Predmet.ProtustrankaFormatedOIB_1">  FIRST CLASS DESIGN d.o.o. za građenje i trgovinu, OIB 82042401695</derivirana_varijabla>
  </DomainObject.Predmet.ProtustrankaFormatedOIB>
  <DomainObject.Predmet.ProtustrankaFormatedWithAdress>
    <izvorni_sadrzaj> FIRST CLASS DESIGN d.o.o. za građenje i trgovinu, Vrljevići 4 , 22221 Radonić</izvorni_sadrzaj>
    <derivirana_varijabla naziv="DomainObject.Predmet.ProtustrankaFormatedWithAdress_1"> FIRST CLASS DESIGN d.o.o. za građenje i trgovinu, Vrljevići 4 , 22221 Radonić</derivirana_varijabla>
  </DomainObject.Predmet.ProtustrankaFormatedWithAdress>
  <DomainObject.Predmet.ProtustrankaFormatedWithAdressOIB>
    <izvorni_sadrzaj> FIRST CLASS DESIGN d.o.o. za građenje i trgovinu, OIB 82042401695, Vrljevići 4 , 22221 Radonić</izvorni_sadrzaj>
    <derivirana_varijabla naziv="DomainObject.Predmet.ProtustrankaFormatedWithAdressOIB_1"> FIRST CLASS DESIGN d.o.o. za građenje i trgovinu, OIB 82042401695, Vrljevići 4 , 22221 Radonić</derivirana_varijabla>
  </DomainObject.Predmet.ProtustrankaFormatedWithAdressOIB>
  <DomainObject.Predmet.ProtustrankaWithAdress>
    <izvorni_sadrzaj>FIRST CLASS DESIGN d.o.o. za građenje i trgovinu Vrljevići 4 , 22221 Radonić</izvorni_sadrzaj>
    <derivirana_varijabla naziv="DomainObject.Predmet.ProtustrankaWithAdress_1">FIRST CLASS DESIGN d.o.o. za građenje i trgovinu Vrljevići 4 , 22221 Radonić</derivirana_varijabla>
  </DomainObject.Predmet.ProtustrankaWithAdress>
  <DomainObject.Predmet.ProtustrankaWithAdressOIB>
    <izvorni_sadrzaj>FIRST CLASS DESIGN d.o.o. za građenje i trgovinu, OIB 82042401695, Vrljevići 4 , 22221 Radonić</izvorni_sadrzaj>
    <derivirana_varijabla naziv="DomainObject.Predmet.ProtustrankaWithAdressOIB_1">FIRST CLASS DESIGN d.o.o. za građenje i trgovinu, OIB 82042401695, Vrljevići 4 , 22221 Radonić</derivirana_varijabla>
  </DomainObject.Predmet.ProtustrankaWithAdressOIB>
  <DomainObject.Predmet.ProtustrankaNazivFormated>
    <izvorni_sadrzaj>FIRST CLASS DESIGN d.o.o. za građenje i trgovinu</izvorni_sadrzaj>
    <derivirana_varijabla naziv="DomainObject.Predmet.ProtustrankaNazivFormated_1">FIRST CLASS DESIGN d.o.o. za građenje i trgovinu</derivirana_varijabla>
  </DomainObject.Predmet.ProtustrankaNazivFormated>
  <DomainObject.Predmet.ProtustrankaNazivFormatedOIB>
    <izvorni_sadrzaj>FIRST CLASS DESIGN d.o.o. za građenje i trgovinu, OIB 82042401695</izvorni_sadrzaj>
    <derivirana_varijabla naziv="DomainObject.Predmet.ProtustrankaNazivFormatedOIB_1">FIRST CLASS DESIGN d.o.o. za građenje i trgovinu, OIB 82042401695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FIRST CLASS DESIGN d.o.o. za građenje i trgovinu</item>
    </izvorni_sadrzaj>
    <derivirana_varijabla naziv="DomainObject.Predmet.ProtuStrankaListFormated_1">
      <item>FIRST CLASS DESIGN d.o.o. za građenje i trgovinu</item>
    </derivirana_varijabla>
  </DomainObject.Predmet.ProtuStrankaListFormated>
  <DomainObject.Predmet.ProtuStrankaListFormatedOIB>
    <izvorni_sadrzaj>
      <item>FIRST CLASS DESIGN d.o.o. za građenje i trgovinu, OIB 82042401695</item>
    </izvorni_sadrzaj>
    <derivirana_varijabla naziv="DomainObject.Predmet.ProtuStrankaListFormatedOIB_1">
      <item>FIRST CLASS DESIGN d.o.o. za građenje i trgovinu, OIB 82042401695</item>
    </derivirana_varijabla>
  </DomainObject.Predmet.ProtuStrankaListFormatedOIB>
  <DomainObject.Predmet.ProtuStrankaListFormatedWithAdress>
    <izvorni_sadrzaj>
      <item>FIRST CLASS DESIGN d.o.o. za građenje i trgovinu, Vrljevići 4 , 22221 Radonić</item>
    </izvorni_sadrzaj>
    <derivirana_varijabla naziv="DomainObject.Predmet.ProtuStrankaListFormatedWithAdress_1">
      <item>FIRST CLASS DESIGN d.o.o. za građenje i trgovinu, Vrljevići 4 , 22221 Radonić</item>
    </derivirana_varijabla>
  </DomainObject.Predmet.ProtuStrankaListFormatedWithAdress>
  <DomainObject.Predmet.ProtuStrankaListFormatedWithAdressOIB>
    <izvorni_sadrzaj>
      <item>FIRST CLASS DESIGN d.o.o. za građenje i trgovinu, OIB 82042401695, Vrljevići 4 , 22221 Radonić</item>
    </izvorni_sadrzaj>
    <derivirana_varijabla naziv="DomainObject.Predmet.ProtuStrankaListFormatedWithAdressOIB_1">
      <item>FIRST CLASS DESIGN d.o.o. za građenje i trgovinu, OIB 82042401695, Vrljevići 4 , 22221 Radonić</item>
    </derivirana_varijabla>
  </DomainObject.Predmet.ProtuStrankaListFormatedWithAdressOIB>
  <DomainObject.Predmet.ProtuStrankaListNazivFormated>
    <izvorni_sadrzaj>
      <item>FIRST CLASS DESIGN d.o.o. za građenje i trgovinu</item>
    </izvorni_sadrzaj>
    <derivirana_varijabla naziv="DomainObject.Predmet.ProtuStrankaListNazivFormated_1">
      <item>FIRST CLASS DESIGN d.o.o. za građenje i trgovinu</item>
    </derivirana_varijabla>
  </DomainObject.Predmet.ProtuStrankaListNazivFormated>
  <DomainObject.Predmet.ProtuStrankaListNazivFormatedOIB>
    <izvorni_sadrzaj>
      <item>FIRST CLASS DESIGN d.o.o. za građenje i trgovinu, OIB 82042401695</item>
    </izvorni_sadrzaj>
    <derivirana_varijabla naziv="DomainObject.Predmet.ProtuStrankaListNazivFormatedOIB_1">
      <item>FIRST CLASS DESIGN d.o.o. za građenje i trgovinu, OIB 82042401695</item>
    </derivirana_varijabla>
  </DomainObject.Predmet.ProtuStrankaListNazivFormatedOIB>
  <DomainObject.Predmet.OstaliListFormated>
    <izvorni_sadrzaj>
      <item>Sandra Vrljević</item>
      <item>Gokhan Sancak</item>
    </izvorni_sadrzaj>
    <derivirana_varijabla naziv="DomainObject.Predmet.OstaliListFormated_1">
      <item>Sandra Vrljević</item>
      <item>Gokhan Sancak</item>
    </derivirana_varijabla>
  </DomainObject.Predmet.OstaliListFormated>
  <DomainObject.Predmet.OstaliListFormatedOIB>
    <izvorni_sadrzaj>
      <item>Sandra Vrljević, OIB 40602428436</item>
      <item>Gokhan Sancak, OIB 55385305457</item>
    </izvorni_sadrzaj>
    <derivirana_varijabla naziv="DomainObject.Predmet.OstaliListFormatedOIB_1">
      <item>Sandra Vrljević, OIB 40602428436</item>
      <item>Gokhan Sancak, OIB 55385305457</item>
    </derivirana_varijabla>
  </DomainObject.Predmet.OstaliListFormatedOIB>
  <DomainObject.Predmet.OstaliListFormatedWithAdress>
    <izvorni_sadrzaj>
      <item>Sandra Vrljević, Vrljevići 4, 22221 Radonić</item>
      <item>Gokhan Sancak, Mažurica 51, 22000 Šibenik</item>
    </izvorni_sadrzaj>
    <derivirana_varijabla naziv="DomainObject.Predmet.OstaliListFormatedWithAdress_1">
      <item>Sandra Vrljević, Vrljevići 4, 22221 Radonić</item>
      <item>Gokhan Sancak, Mažurica 51, 22000 Šibenik</item>
    </derivirana_varijabla>
  </DomainObject.Predmet.OstaliListFormatedWithAdress>
  <DomainObject.Predmet.OstaliListFormatedWithAdressOIB>
    <izvorni_sadrzaj>
      <item>Sandra Vrljević, OIB 40602428436, Vrljevići 4, 22221 Radonić</item>
      <item>Gokhan Sancak, OIB 55385305457, Mažurica 51, 22000 Šibenik</item>
    </izvorni_sadrzaj>
    <derivirana_varijabla naziv="DomainObject.Predmet.OstaliListFormatedWithAdressOIB_1">
      <item>Sandra Vrljević, OIB 40602428436, Vrljevići 4, 22221 Radonić</item>
      <item>Gokhan Sancak, OIB 55385305457, Mažurica 51, 22000 Šibenik</item>
    </derivirana_varijabla>
  </DomainObject.Predmet.OstaliListFormatedWithAdressOIB>
  <DomainObject.Predmet.OstaliListNazivFormated>
    <izvorni_sadrzaj>
      <item>Sandra Vrljević</item>
      <item>Gokhan Sancak</item>
    </izvorni_sadrzaj>
    <derivirana_varijabla naziv="DomainObject.Predmet.OstaliListNazivFormated_1">
      <item>Sandra Vrljević</item>
      <item>Gokhan Sancak</item>
    </derivirana_varijabla>
  </DomainObject.Predmet.OstaliListNazivFormated>
  <DomainObject.Predmet.OstaliListNazivFormatedOIB>
    <izvorni_sadrzaj>
      <item>Sandra Vrljević, OIB 40602428436</item>
      <item>Gokhan Sancak, OIB 55385305457</item>
    </izvorni_sadrzaj>
    <derivirana_varijabla naziv="DomainObject.Predmet.OstaliListNazivFormatedOIB_1">
      <item>Sandra Vrljević, OIB 40602428436</item>
      <item>Gokhan Sancak, OIB 55385305457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FIRST CLASS DESIGN d.o.o. za građenje i trgovinu</izvorni_sadrzaj>
    <derivirana_varijabla naziv="DomainObject.Predmet.ProtustrankaIDrugi_1">FIRST CLASS DESIGN 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FIRST CLASS DESIGN d.o.o. za građenje i trgovinu, OIB 82042401695, Vrljevići 4 , 22221 Radonić</izvorni_sadrzaj>
    <derivirana_varijabla naziv="DomainObject.Predmet.ProtustrankaIDrugiAdressOIB_1">FIRST CLASS DESIGN d.o.o. za građenje i trgovinu, OIB 82042401695, Vrljevići 4 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FIRST CLASS DESIGN d.o.o. za građenje i trgovinu</item>
      <item>Sandra Vrljević</item>
      <item>Gokhan Sancak</item>
    </izvorni_sadrzaj>
    <derivirana_varijabla naziv="DomainObject.Predmet.SudioniciListNaziv_1">
      <item>FINA - Podružnica Šibenik</item>
      <item>FIRST CLASS DESIGN d.o.o. za građenje i trgovinu</item>
      <item>Sandra Vrljević</item>
      <item>Gokhan Sancak</item>
    </derivirana_varijabla>
  </DomainObject.Predmet.SudioniciListNaziv>
  <DomainObject.Predmet.SudioniciListAdressOIB>
    <izvorni_sadrzaj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izvorni_sadrzaj>
    <derivirana_varijabla naziv="DomainObject.Predmet.SudioniciListAdressOIB_1">
      <item>FINA - Podružnica Šibenik, OIB 85821130368, Perivoj L. Marune 1,22000 Šibenik</item>
      <item>FIRST CLASS DESIGN d.o.o. za građenje i trgovinu, OIB 82042401695, Vrljevići 4 ,22221 Radonić</item>
      <item>Sandra Vrljević, OIB 40602428436, Vrljevići 4,22221 Radonić</item>
      <item>Gokhan Sancak, OIB 55385305457, Mažurica 51,22000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82042401695</item>
      <item>, OIB 40602428436</item>
      <item>, OIB 55385305457</item>
    </izvorni_sadrzaj>
    <derivirana_varijabla naziv="DomainObject.Predmet.SudioniciListNazivOIB_1">
      <item>, OIB 85821130368</item>
      <item>, OIB 82042401695</item>
      <item>, OIB 40602428436</item>
      <item>, OIB 55385305457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5F16D-1FD8-4A22-897D-9B75E4799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168</properties:Words>
  <properties:Characters>946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2016-03-29T07:46:00Z</dcterms:created>
  <dc:creator>Ardena Bajlo</dc:creator>
  <cp:lastModifiedBy>wsadmin</cp:lastModifiedBy>
  <cp:lastPrinted>2016-03-03T12:16:00Z</cp:lastPrinted>
  <dcterms:modified xmlns:xsi="http://www.w3.org/2001/XMLSchema-instance" xsi:type="dcterms:W3CDTF">2016-03-29T12:35:00Z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