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1d27" w14:paraId="d0a1d27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DE4572">
        <w:rPr>
          <w:b/>
        </w:rPr>
        <w:t>1719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240550">
        <w:rPr>
          <w:b/>
        </w:rPr>
        <w:t>24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DE4572" w:rsidRPr="00DE4572">
        <w:t>BLISS j.d.o.o. za trgovinu i usluge, skraćena tvrtka: BLISS j.d.o.o., Slavonski Brod, Vinogradska 81, OIB: 82586199912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DE4572">
        <w:t>13</w:t>
      </w:r>
      <w:r w:rsidR="001112F6">
        <w:t xml:space="preserve">. </w:t>
      </w:r>
      <w:r w:rsidR="00DE4572">
        <w:t>veljače</w:t>
      </w:r>
      <w:r w:rsidR="002E79FB">
        <w:t xml:space="preserve"> 201</w:t>
      </w:r>
      <w:r w:rsidR="004C4F49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DE4572">
        <w:t>14</w:t>
      </w:r>
      <w:r w:rsidR="001112F6">
        <w:t>.</w:t>
      </w:r>
      <w:r w:rsidR="00DE4572">
        <w:t xml:space="preserve"> </w:t>
      </w:r>
      <w:r w:rsidR="006B2CFC">
        <w:t>veljače</w:t>
      </w:r>
      <w:r w:rsidR="00FB009E">
        <w:t xml:space="preserve"> 201</w:t>
      </w:r>
      <w:r w:rsidR="004C4F49">
        <w:t>7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71B43" w:rsidP="00471B43" w:rsidR="009D6C9B">
      <w:pPr>
        <w:pStyle w:val="Odlomakpopisa"/>
        <w:numPr>
          <w:ilvl w:val="0"/>
          <w:numId w:val="11"/>
        </w:numPr>
        <w:rPr>
          <w:szCs w:val="22"/>
        </w:rPr>
      </w:pPr>
      <w:r w:rsidRPr="00471B43">
        <w:rPr>
          <w:szCs w:val="22"/>
        </w:rPr>
        <w:t xml:space="preserve"> </w:t>
      </w:r>
      <w:r w:rsidR="007B49AF">
        <w:rPr>
          <w:szCs w:val="22"/>
        </w:rPr>
        <w:t>ANA DUBRAVAC</w:t>
      </w:r>
      <w:r w:rsidR="00DE4572">
        <w:rPr>
          <w:szCs w:val="22"/>
        </w:rPr>
        <w:t>, Slobodnica,</w:t>
      </w:r>
    </w:p>
    <w:p w:rsidRDefault="00DE4572" w:rsidP="00DE4572" w:rsidR="00DE4572">
      <w:pPr>
        <w:pStyle w:val="Odlomakpopisa"/>
        <w:ind w:left="420"/>
        <w:rPr>
          <w:szCs w:val="22"/>
        </w:rPr>
      </w:pPr>
      <w:r>
        <w:rPr>
          <w:szCs w:val="22"/>
        </w:rPr>
        <w:t xml:space="preserve">Ribarska 24, OIB 27976793009                                     </w:t>
      </w:r>
      <w:r w:rsidRPr="00DE4572">
        <w:rPr>
          <w:szCs w:val="22"/>
        </w:rPr>
        <w:t xml:space="preserve">u iznosu od      </w:t>
      </w:r>
      <w:r>
        <w:rPr>
          <w:szCs w:val="22"/>
        </w:rPr>
        <w:t>12.667,17</w:t>
      </w:r>
      <w:r w:rsidRPr="00DE4572">
        <w:rPr>
          <w:szCs w:val="22"/>
        </w:rPr>
        <w:t xml:space="preserve"> Kn  </w:t>
      </w:r>
    </w:p>
    <w:p w:rsidRDefault="00471B43" w:rsidP="009D6C9B" w:rsidR="00DE4572">
      <w:pPr>
        <w:pStyle w:val="Odlomakpopisa"/>
        <w:ind w:left="420"/>
        <w:rPr>
          <w:szCs w:val="22"/>
        </w:rPr>
      </w:pPr>
      <w:r>
        <w:rPr>
          <w:szCs w:val="22"/>
        </w:rPr>
        <w:t xml:space="preserve">       </w:t>
      </w:r>
      <w:r w:rsidR="00DE4572">
        <w:rPr>
          <w:szCs w:val="22"/>
        </w:rPr>
        <w:t xml:space="preserve">                </w:t>
      </w:r>
      <w:r w:rsidR="00DE4572">
        <w:rPr>
          <w:szCs w:val="22"/>
        </w:rPr>
        <w:tab/>
      </w:r>
      <w:r w:rsidR="00DE4572">
        <w:rPr>
          <w:szCs w:val="22"/>
        </w:rPr>
        <w:tab/>
      </w:r>
      <w:r w:rsidR="00DE4572">
        <w:rPr>
          <w:szCs w:val="22"/>
        </w:rPr>
        <w:tab/>
      </w:r>
      <w:r w:rsidR="00DE4572">
        <w:rPr>
          <w:szCs w:val="22"/>
        </w:rPr>
        <w:tab/>
      </w:r>
      <w:r w:rsidR="00DE4572">
        <w:rPr>
          <w:szCs w:val="22"/>
        </w:rPr>
        <w:tab/>
      </w:r>
      <w:r>
        <w:rPr>
          <w:szCs w:val="22"/>
        </w:rPr>
        <w:t xml:space="preserve">  </w:t>
      </w:r>
    </w:p>
    <w:p w:rsidRDefault="00101864" w:rsidP="00671ABE" w:rsidR="00CF4B5F" w:rsidRPr="00671ABE">
      <w:pPr>
        <w:rPr>
          <w:szCs w:val="22"/>
        </w:rPr>
      </w:pPr>
      <w:r>
        <w:rPr>
          <w:szCs w:val="22"/>
        </w:rPr>
        <w:t xml:space="preserve"> </w:t>
      </w:r>
      <w:r w:rsidR="00213E5E">
        <w:rPr>
          <w:szCs w:val="22"/>
        </w:rPr>
        <w:t xml:space="preserve">              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</w:t>
      </w:r>
      <w:r w:rsidR="00213E5E">
        <w:rPr>
          <w:szCs w:val="22"/>
        </w:rPr>
        <w:t xml:space="preserve">  </w:t>
      </w:r>
      <w:r w:rsidR="004565ED" w:rsidRPr="00671ABE">
        <w:rPr>
          <w:szCs w:val="22"/>
        </w:rPr>
        <w:t xml:space="preserve">  </w:t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7B49AF" w:rsidP="009D6C9B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 w:rsidRPr="007B49AF">
        <w:t xml:space="preserve">KATA </w:t>
      </w:r>
      <w:r w:rsidR="00DE4572">
        <w:t>DUJMIĆ, Slobodnica</w:t>
      </w:r>
      <w:r w:rsidR="009D6C9B">
        <w:t>,</w:t>
      </w:r>
      <w:r w:rsidR="00471B43">
        <w:t xml:space="preserve"> </w:t>
      </w:r>
    </w:p>
    <w:p w:rsidRDefault="00DE4572" w:rsidP="009D6C9B" w:rsidR="00471B43">
      <w:pPr>
        <w:pStyle w:val="Odlomakpopisa"/>
        <w:tabs>
          <w:tab w:pos="5910" w:val="left"/>
        </w:tabs>
        <w:ind w:left="420"/>
      </w:pPr>
      <w:r>
        <w:t>Željeznička stanica 9, OIB 93538623147</w:t>
      </w:r>
      <w:r w:rsidR="00471B43">
        <w:t xml:space="preserve">           </w:t>
      </w:r>
      <w:r>
        <w:t xml:space="preserve">         </w:t>
      </w:r>
      <w:r w:rsidR="009D6C9B">
        <w:t xml:space="preserve">  </w:t>
      </w:r>
      <w:r w:rsidR="00101864" w:rsidRPr="00471B43">
        <w:t xml:space="preserve">u iznosu od         </w:t>
      </w:r>
      <w:r>
        <w:t>8.225,46</w:t>
      </w:r>
      <w:r w:rsidR="00101864" w:rsidRPr="00471B43">
        <w:t xml:space="preserve"> Kn               </w:t>
      </w:r>
    </w:p>
    <w:p w:rsidRDefault="00101864" w:rsidP="00471B43" w:rsidR="0006366B">
      <w:pPr>
        <w:tabs>
          <w:tab w:pos="5910" w:val="left"/>
        </w:tabs>
        <w:ind w:left="420"/>
      </w:pPr>
      <w:r>
        <w:t xml:space="preserve">                                                     </w:t>
      </w:r>
    </w:p>
    <w:p w:rsidRDefault="00101864" w:rsidP="0006366B" w:rsidR="00C44096">
      <w:pPr>
        <w:tabs>
          <w:tab w:pos="5910" w:val="left"/>
        </w:tabs>
      </w:pPr>
      <w:r>
        <w:t xml:space="preserve">                                                                    </w:t>
      </w:r>
      <w:r w:rsidR="004565ED">
        <w:t xml:space="preserve">    </w:t>
      </w:r>
      <w:r w:rsidR="004C4F49">
        <w:t xml:space="preserve">               </w:t>
      </w:r>
      <w:r w:rsidR="0006366B">
        <w:t xml:space="preserve">    </w:t>
      </w:r>
      <w:r w:rsidR="008860B1">
        <w:t xml:space="preserve">  </w:t>
      </w:r>
      <w:r w:rsidR="004565ED">
        <w:t xml:space="preserve"> </w:t>
      </w:r>
    </w:p>
    <w:p w:rsidRDefault="007B49AF" w:rsidP="00471B43" w:rsidR="00471B43">
      <w:pPr>
        <w:pStyle w:val="Odlomakpopisa"/>
        <w:numPr>
          <w:ilvl w:val="0"/>
          <w:numId w:val="11"/>
        </w:numPr>
        <w:tabs>
          <w:tab w:pos="5625" w:val="left"/>
          <w:tab w:pos="5910" w:val="left"/>
        </w:tabs>
      </w:pPr>
      <w:r w:rsidRPr="007B49AF">
        <w:t xml:space="preserve">KLAUDIJA </w:t>
      </w:r>
      <w:r w:rsidR="00DE4572">
        <w:t>GALIĆ, Slavonski Brod</w:t>
      </w:r>
      <w:r w:rsidR="00471B43">
        <w:t xml:space="preserve">, </w:t>
      </w:r>
    </w:p>
    <w:p w:rsidRDefault="00DE4572" w:rsidP="000A2327" w:rsidR="00DE4572">
      <w:pPr>
        <w:pStyle w:val="Odlomakpopisa"/>
        <w:tabs>
          <w:tab w:pos="5625" w:val="left"/>
          <w:tab w:pos="5910" w:val="left"/>
        </w:tabs>
        <w:ind w:left="420"/>
      </w:pPr>
      <w:r>
        <w:t>Ul.P.Krešimira IV br.4</w:t>
      </w:r>
      <w:r w:rsidR="00471B43">
        <w:t xml:space="preserve">,  </w:t>
      </w:r>
      <w:r>
        <w:t xml:space="preserve">           </w:t>
      </w:r>
      <w:r w:rsidR="000A2327">
        <w:t xml:space="preserve">                              </w:t>
      </w:r>
      <w:r>
        <w:t xml:space="preserve">     </w:t>
      </w:r>
      <w:r w:rsidR="00240550">
        <w:t xml:space="preserve">  </w:t>
      </w:r>
      <w:r>
        <w:t xml:space="preserve"> </w:t>
      </w:r>
      <w:r w:rsidRPr="00DE4572">
        <w:t xml:space="preserve">u iznosu od         </w:t>
      </w:r>
      <w:r w:rsidR="000A2327">
        <w:t>8.792,73</w:t>
      </w:r>
      <w:r w:rsidRPr="00DE4572">
        <w:t xml:space="preserve"> Kn</w:t>
      </w:r>
      <w:r>
        <w:t xml:space="preserve"> </w:t>
      </w:r>
    </w:p>
    <w:p w:rsidRDefault="00471B43" w:rsidP="00471B43" w:rsidR="00471B43">
      <w:pPr>
        <w:pStyle w:val="Odlomakpopisa"/>
        <w:tabs>
          <w:tab w:pos="5625" w:val="left"/>
          <w:tab w:pos="5910" w:val="left"/>
        </w:tabs>
        <w:ind w:left="420"/>
      </w:pPr>
      <w:r w:rsidRPr="00471B43">
        <w:t xml:space="preserve">OIB </w:t>
      </w:r>
      <w:r w:rsidR="00DE4572">
        <w:t>51769484957</w:t>
      </w:r>
      <w:r w:rsidR="00101864" w:rsidRPr="00471B43">
        <w:t xml:space="preserve">      </w:t>
      </w:r>
      <w:r>
        <w:t xml:space="preserve">                  </w:t>
      </w:r>
      <w:r w:rsidR="009D6C9B">
        <w:t xml:space="preserve"> </w:t>
      </w:r>
      <w:r>
        <w:t xml:space="preserve"> </w:t>
      </w:r>
    </w:p>
    <w:p w:rsidRDefault="00101864" w:rsidP="00471B43" w:rsidR="0006366B">
      <w:pPr>
        <w:pStyle w:val="Odlomakpopisa"/>
        <w:tabs>
          <w:tab w:pos="5625" w:val="left"/>
          <w:tab w:pos="5910" w:val="left"/>
        </w:tabs>
        <w:ind w:left="420"/>
      </w:pPr>
      <w:r>
        <w:t xml:space="preserve">                                         </w:t>
      </w:r>
      <w:r>
        <w:tab/>
        <w:t xml:space="preserve">  </w:t>
      </w:r>
      <w:r>
        <w:tab/>
        <w:t xml:space="preserve"> </w:t>
      </w:r>
      <w:r>
        <w:tab/>
        <w:t xml:space="preserve">                                                    </w:t>
      </w:r>
      <w:r w:rsidR="0006366B">
        <w:t xml:space="preserve">                        </w:t>
      </w:r>
      <w:r w:rsidR="008860B1">
        <w:t xml:space="preserve"> </w:t>
      </w:r>
      <w:r w:rsidR="0006366B">
        <w:t xml:space="preserve">   </w:t>
      </w:r>
      <w:r w:rsidR="004C4F49">
        <w:t xml:space="preserve">      </w:t>
      </w:r>
    </w:p>
    <w:p w:rsidRDefault="007B49AF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 w:rsidRPr="007B49AF">
        <w:t xml:space="preserve">MARIJANA </w:t>
      </w:r>
      <w:r w:rsidR="000A2327">
        <w:t>LUKIĆ, Poljanci</w:t>
      </w:r>
      <w:r w:rsidR="00471B43">
        <w:t>,</w:t>
      </w:r>
    </w:p>
    <w:p w:rsidRDefault="000A2327" w:rsidP="009D6C9B" w:rsidR="00471B43">
      <w:pPr>
        <w:pStyle w:val="Odlomakpopisa"/>
        <w:tabs>
          <w:tab w:pos="5910" w:val="left"/>
        </w:tabs>
        <w:ind w:left="420"/>
      </w:pPr>
      <w:r>
        <w:t>Poljanci 78</w:t>
      </w:r>
      <w:r w:rsidR="00471B43">
        <w:t xml:space="preserve">,  </w:t>
      </w:r>
      <w:r w:rsidR="009D6C9B" w:rsidRPr="009D6C9B">
        <w:t xml:space="preserve">OIB </w:t>
      </w:r>
      <w:r>
        <w:t>72752761812</w:t>
      </w:r>
      <w:r w:rsidR="00471B43">
        <w:t xml:space="preserve">         </w:t>
      </w:r>
      <w:r w:rsidR="009D6C9B">
        <w:t xml:space="preserve">                         </w:t>
      </w:r>
      <w:r w:rsidR="00240550">
        <w:t xml:space="preserve">  </w:t>
      </w:r>
      <w:r w:rsidR="009D6C9B">
        <w:t xml:space="preserve"> </w:t>
      </w:r>
      <w:r w:rsidR="00101864" w:rsidRPr="00471B43">
        <w:t xml:space="preserve">u iznosu od          </w:t>
      </w:r>
      <w:r>
        <w:t>9.342,91</w:t>
      </w:r>
      <w:r w:rsidR="00101864" w:rsidRPr="00471B43">
        <w:t xml:space="preserve"> Kn</w:t>
      </w:r>
    </w:p>
    <w:p w:rsidRDefault="00101864" w:rsidP="00471B43" w:rsidR="00D966B8">
      <w:pPr>
        <w:pStyle w:val="Odlomakpopisa"/>
        <w:tabs>
          <w:tab w:pos="5910" w:val="left"/>
        </w:tabs>
        <w:ind w:left="420"/>
      </w:pPr>
      <w:r>
        <w:t xml:space="preserve">                                            </w:t>
      </w:r>
      <w:r w:rsidR="00D966B8">
        <w:t xml:space="preserve">                      </w:t>
      </w:r>
    </w:p>
    <w:p w:rsidRDefault="00D966B8" w:rsidP="0006366B" w:rsidR="00D966B8">
      <w:pPr>
        <w:tabs>
          <w:tab w:pos="5910" w:val="left"/>
        </w:tabs>
      </w:pPr>
    </w:p>
    <w:p w:rsidRDefault="007B49AF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 w:rsidRPr="007B49AF">
        <w:t xml:space="preserve">MAGDALENA </w:t>
      </w:r>
      <w:r w:rsidR="000A2327">
        <w:t xml:space="preserve">MAJIĆ </w:t>
      </w:r>
      <w:r w:rsidR="00471B43">
        <w:t>,</w:t>
      </w:r>
      <w:r w:rsidR="000A2327">
        <w:t>Donja Bebrina,</w:t>
      </w:r>
      <w:r w:rsidR="00471B43">
        <w:t xml:space="preserve"> </w:t>
      </w:r>
    </w:p>
    <w:p w:rsidRDefault="000A2327" w:rsidP="009D6C9B" w:rsidR="00471B43">
      <w:pPr>
        <w:pStyle w:val="Odlomakpopisa"/>
        <w:tabs>
          <w:tab w:pos="5910" w:val="left"/>
        </w:tabs>
        <w:ind w:left="420"/>
      </w:pPr>
      <w:r>
        <w:t>Donja Bebrina 42</w:t>
      </w:r>
      <w:r w:rsidR="00471B43">
        <w:t xml:space="preserve">,  </w:t>
      </w:r>
      <w:r w:rsidR="009D6C9B" w:rsidRPr="009D6C9B">
        <w:t xml:space="preserve">OIB </w:t>
      </w:r>
      <w:r>
        <w:t>11541308462</w:t>
      </w:r>
      <w:r w:rsidR="00471B43">
        <w:t xml:space="preserve">      </w:t>
      </w:r>
      <w:r>
        <w:t xml:space="preserve">                 </w:t>
      </w:r>
      <w:r w:rsidR="00240550">
        <w:t xml:space="preserve">  </w:t>
      </w:r>
      <w:r w:rsidR="00101864" w:rsidRPr="00471B43">
        <w:t>u iznosu od</w:t>
      </w:r>
      <w:r w:rsidR="00240550">
        <w:t xml:space="preserve">          </w:t>
      </w:r>
      <w:r w:rsidR="00101864" w:rsidRPr="00471B43">
        <w:t xml:space="preserve"> </w:t>
      </w:r>
      <w:r>
        <w:t>5.221,95</w:t>
      </w:r>
      <w:r w:rsidR="00101864" w:rsidRPr="00471B43">
        <w:t xml:space="preserve"> Kn</w:t>
      </w:r>
    </w:p>
    <w:p w:rsidRDefault="00101864" w:rsidP="00471B43" w:rsidR="00D966B8">
      <w:pPr>
        <w:pStyle w:val="Odlomakpopisa"/>
        <w:tabs>
          <w:tab w:pos="5910" w:val="left"/>
        </w:tabs>
        <w:ind w:left="420"/>
      </w:pPr>
      <w:r>
        <w:t xml:space="preserve">                             </w:t>
      </w:r>
      <w:r w:rsidR="00D966B8">
        <w:t xml:space="preserve">             </w:t>
      </w:r>
      <w:r w:rsidR="00471B43">
        <w:t xml:space="preserve">      </w:t>
      </w:r>
      <w:r>
        <w:t xml:space="preserve">  </w:t>
      </w:r>
      <w:r w:rsidR="00D966B8">
        <w:t xml:space="preserve">           </w:t>
      </w:r>
    </w:p>
    <w:p w:rsidRDefault="002F1E40" w:rsidP="0006366B" w:rsidR="00D966B8">
      <w:pPr>
        <w:tabs>
          <w:tab w:pos="5910" w:val="left"/>
        </w:tabs>
      </w:pPr>
      <w:r>
        <w:lastRenderedPageBreak/>
        <w:t xml:space="preserve">                                        </w:t>
      </w:r>
    </w:p>
    <w:p w:rsidRDefault="007B49AF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>
        <w:t>VALENTINA RAPIĆ</w:t>
      </w:r>
      <w:r w:rsidR="000A2327">
        <w:t>, Slavonski Brod,</w:t>
      </w:r>
    </w:p>
    <w:p w:rsidRDefault="000A2327" w:rsidP="009D6C9B" w:rsidR="009D6C9B" w:rsidRPr="009D6C9B">
      <w:pPr>
        <w:pStyle w:val="Odlomakpopisa"/>
        <w:tabs>
          <w:tab w:pos="5910" w:val="left"/>
        </w:tabs>
        <w:ind w:left="420"/>
      </w:pPr>
      <w:r>
        <w:t>Šestinac III br.</w:t>
      </w:r>
      <w:r w:rsidR="00471B43">
        <w:t xml:space="preserve">, </w:t>
      </w:r>
      <w:r w:rsidR="007676B7">
        <w:t>O</w:t>
      </w:r>
      <w:r w:rsidR="009D6C9B" w:rsidRPr="009D6C9B">
        <w:t xml:space="preserve">IB </w:t>
      </w:r>
      <w:r w:rsidR="007676B7">
        <w:t>13261946943</w:t>
      </w:r>
      <w:r w:rsidR="00101864" w:rsidRPr="009D6C9B">
        <w:t xml:space="preserve">  </w:t>
      </w:r>
      <w:r w:rsidR="009D6C9B">
        <w:t xml:space="preserve">                           </w:t>
      </w:r>
      <w:r w:rsidR="009D6C9B" w:rsidRPr="009D6C9B">
        <w:t xml:space="preserve">u iznosu od             </w:t>
      </w:r>
      <w:r w:rsidR="007676B7">
        <w:t>5.151,04</w:t>
      </w:r>
      <w:r w:rsidR="009D6C9B" w:rsidRPr="009D6C9B">
        <w:t xml:space="preserve"> Kn</w:t>
      </w:r>
    </w:p>
    <w:p w:rsidRDefault="00471B43" w:rsidP="009D6C9B" w:rsidR="00671ABE">
      <w:pPr>
        <w:pStyle w:val="Odlomakpopisa"/>
        <w:tabs>
          <w:tab w:pos="5910" w:val="left"/>
        </w:tabs>
        <w:ind w:left="420"/>
      </w:pPr>
      <w:r>
        <w:t xml:space="preserve">                     </w:t>
      </w:r>
      <w:r w:rsidR="00101864">
        <w:t xml:space="preserve">                 </w:t>
      </w:r>
      <w:r>
        <w:t xml:space="preserve">                           </w:t>
      </w:r>
      <w:r w:rsidR="00101864">
        <w:t xml:space="preserve"> </w:t>
      </w:r>
    </w:p>
    <w:p w:rsidRDefault="007B49AF" w:rsidP="00471B43" w:rsidR="00471B43">
      <w:pPr>
        <w:pStyle w:val="Odlomakpopisa"/>
        <w:numPr>
          <w:ilvl w:val="0"/>
          <w:numId w:val="11"/>
        </w:numPr>
        <w:tabs>
          <w:tab w:pos="5910" w:val="left"/>
        </w:tabs>
      </w:pPr>
      <w:r>
        <w:t>SUZANA RELIĆ</w:t>
      </w:r>
      <w:r w:rsidR="007676B7">
        <w:t>, Slavonski Brod</w:t>
      </w:r>
      <w:r w:rsidR="00471B43">
        <w:t xml:space="preserve">,                          </w:t>
      </w:r>
      <w:r w:rsidR="00240550">
        <w:t xml:space="preserve"> </w:t>
      </w:r>
      <w:r w:rsidR="007676B7">
        <w:t xml:space="preserve"> </w:t>
      </w:r>
      <w:r w:rsidR="00471B43" w:rsidRPr="00471B43">
        <w:t>u iznosu od</w:t>
      </w:r>
      <w:r w:rsidR="00240550">
        <w:t xml:space="preserve">           </w:t>
      </w:r>
      <w:r w:rsidR="00471B43" w:rsidRPr="00471B43">
        <w:t xml:space="preserve"> </w:t>
      </w:r>
      <w:r w:rsidR="007676B7">
        <w:t xml:space="preserve">  7.617,66</w:t>
      </w:r>
      <w:r w:rsidR="00471B43" w:rsidRPr="00471B43">
        <w:t xml:space="preserve"> Kn</w:t>
      </w:r>
      <w:r w:rsidR="00101864" w:rsidRPr="00471B43">
        <w:t xml:space="preserve">                                            </w:t>
      </w:r>
    </w:p>
    <w:p w:rsidRDefault="007676B7" w:rsidP="00471B43" w:rsidR="00101864">
      <w:pPr>
        <w:pStyle w:val="Odlomakpopisa"/>
        <w:tabs>
          <w:tab w:pos="5910" w:val="left"/>
        </w:tabs>
        <w:ind w:left="420"/>
      </w:pPr>
      <w:r>
        <w:t>Ivana  Antunovića 41</w:t>
      </w:r>
      <w:r w:rsidR="00471B43">
        <w:t>,</w:t>
      </w:r>
      <w:r w:rsidR="00471B43" w:rsidRPr="00471B43">
        <w:t xml:space="preserve"> OIB </w:t>
      </w:r>
      <w:r>
        <w:t>00720245059</w:t>
      </w:r>
      <w:r w:rsidR="00471B43">
        <w:t xml:space="preserve">                  </w:t>
      </w:r>
    </w:p>
    <w:p w:rsidRDefault="00101864" w:rsidP="00671ABE" w:rsidR="00101864">
      <w:pPr>
        <w:tabs>
          <w:tab w:pos="5910" w:val="left"/>
        </w:tabs>
      </w:pPr>
    </w:p>
    <w:p w:rsidRDefault="007B49AF" w:rsidP="00471B43" w:rsidR="009D6C9B">
      <w:pPr>
        <w:pStyle w:val="Odlomakpopisa"/>
        <w:numPr>
          <w:ilvl w:val="0"/>
          <w:numId w:val="11"/>
        </w:numPr>
        <w:tabs>
          <w:tab w:pos="5910" w:val="left"/>
        </w:tabs>
      </w:pPr>
      <w:r w:rsidRPr="007B49AF">
        <w:t xml:space="preserve">MAGDALENA </w:t>
      </w:r>
      <w:r w:rsidR="007676B7">
        <w:t>HERSTER, Slavonski Brod</w:t>
      </w:r>
      <w:r w:rsidR="00471B43">
        <w:t>,</w:t>
      </w:r>
    </w:p>
    <w:p w:rsidRDefault="007676B7" w:rsidP="009D6C9B" w:rsidR="00471B43">
      <w:pPr>
        <w:pStyle w:val="Odlomakpopisa"/>
        <w:tabs>
          <w:tab w:pos="5910" w:val="left"/>
        </w:tabs>
        <w:ind w:left="420"/>
      </w:pPr>
      <w:r>
        <w:t>Stadionska 47</w:t>
      </w:r>
      <w:r w:rsidR="00471B43">
        <w:t xml:space="preserve">,  </w:t>
      </w:r>
      <w:r w:rsidR="009D6C9B">
        <w:t xml:space="preserve">OIB </w:t>
      </w:r>
      <w:r>
        <w:t>73058919174</w:t>
      </w:r>
      <w:r w:rsidR="00354361">
        <w:t xml:space="preserve">                       </w:t>
      </w:r>
      <w:r w:rsidR="009D6C9B">
        <w:t xml:space="preserve"> </w:t>
      </w:r>
      <w:r>
        <w:t xml:space="preserve">    </w:t>
      </w:r>
      <w:r w:rsidR="00240550">
        <w:t xml:space="preserve"> </w:t>
      </w:r>
      <w:r>
        <w:t xml:space="preserve"> </w:t>
      </w:r>
      <w:r w:rsidR="00471B43" w:rsidRPr="00471B43">
        <w:t xml:space="preserve">u iznosu od             </w:t>
      </w:r>
      <w:r>
        <w:t>2.127,27</w:t>
      </w:r>
      <w:r w:rsidR="00471B43" w:rsidRPr="00471B43">
        <w:t xml:space="preserve"> Kn</w:t>
      </w:r>
    </w:p>
    <w:p w:rsidRDefault="00101864" w:rsidP="00471B43" w:rsidR="00101864" w:rsidRPr="00671ABE">
      <w:pPr>
        <w:pStyle w:val="Odlomakpopisa"/>
        <w:tabs>
          <w:tab w:pos="5910" w:val="left"/>
        </w:tabs>
        <w:ind w:left="420"/>
      </w:pPr>
      <w:r>
        <w:t xml:space="preserve">            </w:t>
      </w:r>
      <w:r w:rsidR="00471B43" w:rsidRPr="00471B43">
        <w:t xml:space="preserve">       </w:t>
      </w:r>
      <w:r>
        <w:t xml:space="preserve">                                                     </w:t>
      </w:r>
    </w:p>
    <w:p w:rsidRDefault="00101864" w:rsidP="00671ABE" w:rsidR="00671ABE" w:rsidRPr="00671ABE">
      <w:pPr>
        <w:tabs>
          <w:tab w:pos="5910" w:val="left"/>
        </w:tabs>
      </w:pPr>
      <w:r>
        <w:t xml:space="preserve">                                                               </w:t>
      </w:r>
      <w:r w:rsidR="00671ABE">
        <w:t xml:space="preserve">                              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="007B49AF">
        <w:rPr>
          <w:b/>
        </w:rPr>
        <w:t xml:space="preserve">              </w:t>
      </w:r>
      <w:r w:rsidR="00671ABE">
        <w:t xml:space="preserve">          </w:t>
      </w:r>
      <w:r w:rsidR="007B49AF">
        <w:t xml:space="preserve">      </w:t>
      </w:r>
      <w:r w:rsidR="00671ABE">
        <w:t>u iznosu od</w:t>
      </w:r>
      <w:r w:rsidR="007B49AF">
        <w:t xml:space="preserve">    </w:t>
      </w:r>
      <w:r w:rsidR="007676B7">
        <w:t xml:space="preserve">  </w:t>
      </w:r>
      <w:r w:rsidR="007B49AF">
        <w:t xml:space="preserve">     </w:t>
      </w:r>
      <w:r w:rsidR="007676B7">
        <w:t xml:space="preserve">  </w:t>
      </w:r>
      <w:r w:rsidR="007B49AF" w:rsidRPr="007B49AF">
        <w:rPr>
          <w:b/>
        </w:rPr>
        <w:t>59.146,19</w:t>
      </w:r>
      <w:r w:rsidR="007676B7">
        <w:t xml:space="preserve"> </w:t>
      </w:r>
      <w:r w:rsidR="00671ABE">
        <w:rPr>
          <w:b/>
        </w:rPr>
        <w:t>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7676B7" w:rsidP="00E54518" w:rsidR="007676B7">
      <w:pPr>
        <w:jc w:val="both"/>
      </w:pPr>
    </w:p>
    <w:p w:rsidRDefault="007676B7" w:rsidP="00E54518" w:rsidR="007676B7">
      <w:pPr>
        <w:jc w:val="both"/>
      </w:pPr>
      <w:r>
        <w:t>1.HEP- Operator distribucijskog sustava d.o.o.</w:t>
      </w:r>
    </w:p>
    <w:p w:rsidRDefault="007676B7" w:rsidP="00E54518" w:rsidR="007676B7">
      <w:pPr>
        <w:jc w:val="both"/>
      </w:pPr>
      <w:r>
        <w:t>Slavonski Brod, Petra Krešimira IV 11,                               u iznosu od              681,03 Kn</w:t>
      </w:r>
    </w:p>
    <w:p w:rsidRDefault="007676B7" w:rsidP="00E54518" w:rsidR="007676B7">
      <w:pPr>
        <w:jc w:val="both"/>
      </w:pPr>
      <w:r>
        <w:t>OIB46830300751</w:t>
      </w:r>
    </w:p>
    <w:p w:rsidRDefault="007676B7" w:rsidP="00E54518" w:rsidR="007676B7">
      <w:pPr>
        <w:jc w:val="both"/>
      </w:pPr>
    </w:p>
    <w:p w:rsidRDefault="007676B7" w:rsidP="00E54518" w:rsidR="007676B7">
      <w:pPr>
        <w:jc w:val="both"/>
      </w:pPr>
      <w:r>
        <w:t xml:space="preserve">2. KOMUNALAC d.o.o., Slavonski Brod, </w:t>
      </w:r>
    </w:p>
    <w:p w:rsidRDefault="007676B7" w:rsidP="00E54518" w:rsidR="007676B7">
      <w:pPr>
        <w:jc w:val="both"/>
      </w:pPr>
      <w:r>
        <w:t xml:space="preserve">Stjepana pl.Horvata 38, OIB 61888142985                       </w:t>
      </w:r>
      <w:r w:rsidR="00494208">
        <w:t xml:space="preserve">  </w:t>
      </w:r>
      <w:r>
        <w:t xml:space="preserve"> u iznosu od              335,59 Kn</w:t>
      </w:r>
    </w:p>
    <w:p w:rsidRDefault="007676B7" w:rsidP="00E54518" w:rsidR="007676B7">
      <w:pPr>
        <w:jc w:val="both"/>
      </w:pPr>
    </w:p>
    <w:p w:rsidRDefault="007676B7" w:rsidP="00E54518" w:rsidR="007676B7">
      <w:pPr>
        <w:jc w:val="both"/>
      </w:pPr>
      <w:r>
        <w:t>3. GRAD SLAVONSKI BROD, Slavonski Brod,</w:t>
      </w:r>
    </w:p>
    <w:p w:rsidRDefault="007676B7" w:rsidP="00E54518" w:rsidR="007676B7">
      <w:pPr>
        <w:jc w:val="both"/>
      </w:pPr>
      <w:r>
        <w:t xml:space="preserve"> Vukovarska 1, OIB 58007872049                                       u iznosu od         </w:t>
      </w:r>
      <w:r w:rsidR="00494208">
        <w:t xml:space="preserve"> </w:t>
      </w:r>
      <w:r>
        <w:t xml:space="preserve"> 1.163,78 Kn</w:t>
      </w:r>
    </w:p>
    <w:p w:rsidRDefault="007676B7" w:rsidP="00E54518" w:rsidR="007676B7">
      <w:pPr>
        <w:jc w:val="both"/>
      </w:pPr>
    </w:p>
    <w:p w:rsidRDefault="00203A23" w:rsidP="00203A23" w:rsidR="00203A23">
      <w:pPr>
        <w:rPr>
          <w:b/>
        </w:rPr>
      </w:pPr>
    </w:p>
    <w:p w:rsidRDefault="007676B7" w:rsidP="00671ABE" w:rsidR="00671ABE" w:rsidRPr="00671ABE">
      <w:pPr>
        <w:jc w:val="both"/>
        <w:rPr>
          <w:szCs w:val="22"/>
        </w:rPr>
      </w:pPr>
      <w:r>
        <w:rPr>
          <w:szCs w:val="22"/>
        </w:rPr>
        <w:t>4</w:t>
      </w:r>
      <w:r w:rsidR="00671ABE" w:rsidRPr="00671ABE">
        <w:rPr>
          <w:szCs w:val="22"/>
        </w:rPr>
        <w:t>. REPUBLIKA HRVATSKA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>Ministarstvo financija, Porezna uprava,</w:t>
      </w:r>
      <w:r>
        <w:rPr>
          <w:szCs w:val="22"/>
        </w:rPr>
        <w:t xml:space="preserve">                           </w:t>
      </w:r>
      <w:r w:rsidR="00494208">
        <w:rPr>
          <w:szCs w:val="22"/>
        </w:rPr>
        <w:t xml:space="preserve">   </w:t>
      </w:r>
      <w:r>
        <w:rPr>
          <w:szCs w:val="22"/>
        </w:rPr>
        <w:t xml:space="preserve"> </w:t>
      </w:r>
      <w:r w:rsidRPr="00671ABE">
        <w:rPr>
          <w:szCs w:val="22"/>
        </w:rPr>
        <w:t xml:space="preserve">u iznosu od         </w:t>
      </w:r>
      <w:r w:rsidR="007676B7">
        <w:rPr>
          <w:szCs w:val="22"/>
        </w:rPr>
        <w:t>37.221,73</w:t>
      </w:r>
      <w:r w:rsidRPr="00671ABE">
        <w:rPr>
          <w:szCs w:val="22"/>
        </w:rPr>
        <w:t xml:space="preserve"> Kn</w:t>
      </w:r>
      <w:r>
        <w:rPr>
          <w:szCs w:val="22"/>
        </w:rPr>
        <w:t xml:space="preserve">   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 xml:space="preserve">Područni ured Slavonija i Baranja, </w:t>
      </w:r>
    </w:p>
    <w:p w:rsidRDefault="00671ABE" w:rsidP="00671ABE" w:rsidR="00595CB9">
      <w:pPr>
        <w:jc w:val="both"/>
      </w:pPr>
      <w:r w:rsidRPr="00671ABE">
        <w:rPr>
          <w:szCs w:val="22"/>
        </w:rPr>
        <w:t>OIB 18683136487</w:t>
      </w:r>
      <w:r w:rsidR="0006366B">
        <w:rPr>
          <w:szCs w:val="22"/>
        </w:rPr>
        <w:t xml:space="preserve">                                                    </w:t>
      </w:r>
    </w:p>
    <w:p w:rsidRDefault="007314A7" w:rsidP="007676B7" w:rsidR="00FB1C7C" w:rsidRPr="007676B7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  <w:r w:rsidR="005A30CB">
        <w:tab/>
        <w:t xml:space="preserve">     </w:t>
      </w:r>
      <w:r w:rsidR="00FB1C7C">
        <w:t xml:space="preserve">  </w:t>
      </w:r>
    </w:p>
    <w:p w:rsidRDefault="00AB18C1" w:rsidP="00A368D4" w:rsidR="00EF36E3">
      <w:pPr>
        <w:jc w:val="both"/>
      </w:pPr>
      <w:r>
        <w:t xml:space="preserve">                                      </w:t>
      </w:r>
      <w:r w:rsidR="005A30CB">
        <w:t xml:space="preserve">                         </w:t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7B49AF">
        <w:rPr>
          <w:b/>
        </w:rPr>
        <w:t xml:space="preserve">  </w:t>
      </w:r>
      <w:r w:rsidR="00FB1C7C">
        <w:rPr>
          <w:b/>
        </w:rPr>
        <w:t xml:space="preserve">  </w:t>
      </w:r>
      <w:r w:rsidR="007B49AF">
        <w:rPr>
          <w:b/>
        </w:rPr>
        <w:t xml:space="preserve">     </w:t>
      </w:r>
      <w:r w:rsidR="0057107F">
        <w:rPr>
          <w:b/>
        </w:rPr>
        <w:t xml:space="preserve"> </w:t>
      </w:r>
      <w:r>
        <w:rPr>
          <w:b/>
        </w:rPr>
        <w:t xml:space="preserve">u </w:t>
      </w:r>
      <w:r w:rsidR="007B49AF">
        <w:rPr>
          <w:b/>
        </w:rPr>
        <w:t>iznosu</w:t>
      </w:r>
      <w:r>
        <w:rPr>
          <w:b/>
        </w:rPr>
        <w:t xml:space="preserve">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2D4C8C">
        <w:rPr>
          <w:b/>
        </w:rPr>
        <w:t xml:space="preserve">   </w:t>
      </w:r>
      <w:r w:rsidR="007B49AF">
        <w:rPr>
          <w:b/>
        </w:rPr>
        <w:t xml:space="preserve">   39.402,13</w:t>
      </w:r>
      <w:r w:rsidR="0057107F" w:rsidRPr="0057107F">
        <w:rPr>
          <w:b/>
        </w:rPr>
        <w:t xml:space="preserve"> Kn</w:t>
      </w:r>
    </w:p>
    <w:p w:rsidRDefault="009422FF" w:rsidP="00A368D4" w:rsidR="009422F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4F1773" w:rsidR="009730B2">
      <w:pPr>
        <w:jc w:val="both"/>
      </w:pPr>
      <w:r>
        <w:rPr>
          <w:b/>
        </w:rPr>
        <w:tab/>
      </w:r>
      <w:r>
        <w:rPr>
          <w:b/>
        </w:rPr>
        <w:tab/>
      </w:r>
      <w:r w:rsidR="00441221">
        <w:tab/>
      </w:r>
    </w:p>
    <w:p w:rsidRDefault="00240550" w:rsidP="004F1773" w:rsidR="00240550">
      <w:pPr>
        <w:jc w:val="both"/>
      </w:pPr>
    </w:p>
    <w:p w:rsidRDefault="00240550" w:rsidP="004F1773" w:rsidR="00240550">
      <w:pPr>
        <w:jc w:val="both"/>
      </w:pPr>
    </w:p>
    <w:p w:rsidRDefault="00240550" w:rsidP="004F1773" w:rsidR="00240550">
      <w:pPr>
        <w:jc w:val="both"/>
      </w:pPr>
    </w:p>
    <w:p w:rsidRDefault="00240550" w:rsidP="004F1773" w:rsidR="00240550">
      <w:pPr>
        <w:jc w:val="both"/>
      </w:pPr>
    </w:p>
    <w:p w:rsidRDefault="00240550" w:rsidP="004F1773" w:rsidR="00240550">
      <w:pPr>
        <w:jc w:val="both"/>
      </w:pPr>
    </w:p>
    <w:p w:rsidRDefault="0069341B" w:rsidP="00423106" w:rsidR="00CD56B6">
      <w:pPr>
        <w:jc w:val="both"/>
      </w:pPr>
      <w:r>
        <w:lastRenderedPageBreak/>
        <w:t xml:space="preserve">                        </w:t>
      </w:r>
    </w:p>
    <w:p w:rsidRDefault="00423106" w:rsidP="00FA6A11" w:rsidR="00686DCE" w:rsidRPr="00595CB9">
      <w:pPr>
        <w:jc w:val="both"/>
      </w:pPr>
      <w:r>
        <w:t xml:space="preserve"> </w:t>
      </w:r>
      <w:r w:rsidR="00C80AB6">
        <w:tab/>
      </w:r>
      <w:r w:rsidR="00C80AB6">
        <w:tab/>
      </w:r>
      <w:r w:rsidR="00961C13">
        <w:t xml:space="preserve">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7676B7">
        <w:t>1719</w:t>
      </w:r>
      <w:r w:rsidRPr="00FA6A11">
        <w:t>/201</w:t>
      </w:r>
      <w:r w:rsidR="00B07D34">
        <w:t>6</w:t>
      </w:r>
      <w:r w:rsidRPr="00FA6A11">
        <w:t>-</w:t>
      </w:r>
      <w:r w:rsidR="00A0132D">
        <w:t>1</w:t>
      </w:r>
      <w:r w:rsidR="007676B7">
        <w:t>5</w:t>
      </w:r>
      <w:r w:rsidRPr="00FA6A11">
        <w:t xml:space="preserve"> od </w:t>
      </w:r>
      <w:r w:rsidR="007676B7">
        <w:t>25</w:t>
      </w:r>
      <w:r w:rsidR="00B07D34">
        <w:t xml:space="preserve">. </w:t>
      </w:r>
      <w:r w:rsidR="002D4C8C">
        <w:t>studenog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7676B7" w:rsidRPr="007676B7">
        <w:t>BLISS j.d.o.o. za trgovinu i usluge, skraćena tvrtka: BLISS j.d.o.o., Slavonski Brod, Vinogradska 81, OIB: 82586199912</w:t>
      </w:r>
      <w:r w:rsidRPr="00FA6A11">
        <w:t>.</w:t>
      </w:r>
      <w:r w:rsidR="002D4C8C">
        <w:t xml:space="preserve"> 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7676B7">
        <w:t>13</w:t>
      </w:r>
      <w:r w:rsidR="00B07D34">
        <w:t xml:space="preserve">. </w:t>
      </w:r>
      <w:r w:rsidR="007676B7">
        <w:t>veljače</w:t>
      </w:r>
      <w:r w:rsidR="00515EE8">
        <w:t xml:space="preserve"> 201</w:t>
      </w:r>
      <w:r w:rsidR="00A0132D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 </w:t>
      </w:r>
      <w:r>
        <w:tab/>
      </w:r>
    </w:p>
    <w:p w:rsidRDefault="007D6839" w:rsidP="005369A3" w:rsidR="00FC36EF">
      <w:pPr>
        <w:jc w:val="both"/>
      </w:pPr>
      <w:r>
        <w:t xml:space="preserve"> </w:t>
      </w:r>
      <w:r w:rsidR="007B49AF">
        <w:t xml:space="preserve"> </w:t>
      </w:r>
      <w:r w:rsidR="007B49AF">
        <w:tab/>
        <w:t xml:space="preserve"> </w:t>
      </w:r>
      <w:r w:rsidR="00231D19">
        <w:tab/>
      </w:r>
      <w:r w:rsidR="00240550">
        <w:t>Stoga je uz poziv na citirane zakonske odredbe odlučeno kao u izreci rješenja.</w:t>
      </w:r>
    </w:p>
    <w:p w:rsidRDefault="001D5104" w:rsidP="00CF4B5F" w:rsidR="00CD56B6">
      <w:pPr>
        <w:jc w:val="both"/>
      </w:pP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7676B7">
        <w:t>14</w:t>
      </w:r>
      <w:r w:rsidR="00FA6A11">
        <w:t xml:space="preserve">. </w:t>
      </w:r>
      <w:r w:rsidR="006B2CFC">
        <w:t>veljače</w:t>
      </w:r>
      <w:r w:rsidR="00A34AB3">
        <w:t xml:space="preserve"> 201</w:t>
      </w:r>
      <w:r w:rsidR="00A0132D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5B523C" w:rsidR="00E65647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223" w:rsidR="00A31223">
      <w:r>
        <w:separator/>
      </w:r>
    </w:p>
  </w:endnote>
  <w:endnote w:id="0" w:type="continuationSeparator">
    <w:p w:rsidRDefault="00A31223" w:rsidR="00A31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223" w:rsidR="00A31223">
      <w:r>
        <w:separator/>
      </w:r>
    </w:p>
  </w:footnote>
  <w:footnote w:id="0" w:type="continuationSeparator">
    <w:p w:rsidRDefault="00A31223" w:rsidR="00A312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26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240550">
      <w:rPr>
        <w:b/>
      </w:rPr>
      <w:t>Broj: 7/St-1719</w:t>
    </w:r>
    <w:r w:rsidR="002D4C8C">
      <w:rPr>
        <w:b/>
      </w:rPr>
      <w:t>/2016-2</w:t>
    </w:r>
    <w:r w:rsidR="00240550">
      <w:rPr>
        <w:b/>
      </w:rPr>
      <w:t>4</w:t>
    </w:r>
    <w:r>
      <w:rPr>
        <w:b/>
      </w:rPr>
      <w:t xml:space="preserve">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644A11"/>
    <w:multiLevelType w:val="hybridMultilevel"/>
    <w:tmpl w:val="6A743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205526"/>
    <w:multiLevelType w:val="hybridMultilevel"/>
    <w:tmpl w:val="51E636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CF4CF0"/>
    <w:multiLevelType w:val="hybridMultilevel"/>
    <w:tmpl w:val="843C6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2F6419"/>
    <w:multiLevelType w:val="hybridMultilevel"/>
    <w:tmpl w:val="A134DAF8"/>
    <w:lvl w:tplc="A636EE4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CBF7E8D"/>
    <w:multiLevelType w:val="hybridMultilevel"/>
    <w:tmpl w:val="E01A08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58F2"/>
    <w:rsid w:val="00046955"/>
    <w:rsid w:val="000600E4"/>
    <w:rsid w:val="00061F36"/>
    <w:rsid w:val="000624D0"/>
    <w:rsid w:val="0006366B"/>
    <w:rsid w:val="00067870"/>
    <w:rsid w:val="0009249A"/>
    <w:rsid w:val="000A2327"/>
    <w:rsid w:val="000A2F0D"/>
    <w:rsid w:val="000E4F27"/>
    <w:rsid w:val="000F0FCD"/>
    <w:rsid w:val="00101864"/>
    <w:rsid w:val="001112F6"/>
    <w:rsid w:val="001219BB"/>
    <w:rsid w:val="001373D4"/>
    <w:rsid w:val="00155CEB"/>
    <w:rsid w:val="001715D0"/>
    <w:rsid w:val="0018553C"/>
    <w:rsid w:val="00194FF0"/>
    <w:rsid w:val="001C6D7E"/>
    <w:rsid w:val="001C79C9"/>
    <w:rsid w:val="001D5104"/>
    <w:rsid w:val="001E1EB6"/>
    <w:rsid w:val="001E6A3E"/>
    <w:rsid w:val="001F529C"/>
    <w:rsid w:val="001F5308"/>
    <w:rsid w:val="00203A23"/>
    <w:rsid w:val="00213E5E"/>
    <w:rsid w:val="00231D19"/>
    <w:rsid w:val="00240550"/>
    <w:rsid w:val="00241FFB"/>
    <w:rsid w:val="00253557"/>
    <w:rsid w:val="002731CB"/>
    <w:rsid w:val="002A1F76"/>
    <w:rsid w:val="002A79B4"/>
    <w:rsid w:val="002B0525"/>
    <w:rsid w:val="002B399E"/>
    <w:rsid w:val="002B3E5E"/>
    <w:rsid w:val="002D4C8C"/>
    <w:rsid w:val="002E0AD2"/>
    <w:rsid w:val="002E1104"/>
    <w:rsid w:val="002E1648"/>
    <w:rsid w:val="002E79FB"/>
    <w:rsid w:val="002F1E40"/>
    <w:rsid w:val="002F42C3"/>
    <w:rsid w:val="003017ED"/>
    <w:rsid w:val="00313D8F"/>
    <w:rsid w:val="00317E98"/>
    <w:rsid w:val="0032488A"/>
    <w:rsid w:val="00327943"/>
    <w:rsid w:val="0033254F"/>
    <w:rsid w:val="00334DC6"/>
    <w:rsid w:val="00336697"/>
    <w:rsid w:val="00353B47"/>
    <w:rsid w:val="00354361"/>
    <w:rsid w:val="00356088"/>
    <w:rsid w:val="00356C9E"/>
    <w:rsid w:val="0036448E"/>
    <w:rsid w:val="00365268"/>
    <w:rsid w:val="00376ACA"/>
    <w:rsid w:val="00381197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71B43"/>
    <w:rsid w:val="00492EA6"/>
    <w:rsid w:val="00494208"/>
    <w:rsid w:val="004B4134"/>
    <w:rsid w:val="004C4F49"/>
    <w:rsid w:val="004C6175"/>
    <w:rsid w:val="004D2BE8"/>
    <w:rsid w:val="004E0A5C"/>
    <w:rsid w:val="004E2867"/>
    <w:rsid w:val="004F1773"/>
    <w:rsid w:val="004F62D2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A30CB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023EF"/>
    <w:rsid w:val="00613263"/>
    <w:rsid w:val="00617119"/>
    <w:rsid w:val="006249E3"/>
    <w:rsid w:val="006261B8"/>
    <w:rsid w:val="006622AE"/>
    <w:rsid w:val="00671ABE"/>
    <w:rsid w:val="0067239B"/>
    <w:rsid w:val="00681510"/>
    <w:rsid w:val="00686393"/>
    <w:rsid w:val="00686DCE"/>
    <w:rsid w:val="006933FF"/>
    <w:rsid w:val="0069341B"/>
    <w:rsid w:val="006A6A38"/>
    <w:rsid w:val="006B2CFC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76B7"/>
    <w:rsid w:val="00771D89"/>
    <w:rsid w:val="0077309D"/>
    <w:rsid w:val="00775F10"/>
    <w:rsid w:val="007B451E"/>
    <w:rsid w:val="007B49AF"/>
    <w:rsid w:val="007D6839"/>
    <w:rsid w:val="007F43FA"/>
    <w:rsid w:val="008065CE"/>
    <w:rsid w:val="00807948"/>
    <w:rsid w:val="00820E8F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9D6C9B"/>
    <w:rsid w:val="00A0132D"/>
    <w:rsid w:val="00A03740"/>
    <w:rsid w:val="00A04D64"/>
    <w:rsid w:val="00A31223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7793"/>
    <w:rsid w:val="00BD19CB"/>
    <w:rsid w:val="00BD5342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77FE3"/>
    <w:rsid w:val="00C80AB6"/>
    <w:rsid w:val="00C82135"/>
    <w:rsid w:val="00C871ED"/>
    <w:rsid w:val="00C91F07"/>
    <w:rsid w:val="00C9703B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966B8"/>
    <w:rsid w:val="00DE358B"/>
    <w:rsid w:val="00DE4572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B7D5E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2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2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2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2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2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2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2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2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  <item>Vinko Ljubičić</item>
      <item>Vesna Lazarić</item>
    </izvorni_sadrzaj>
    <derivirana_varijabla naziv="DomainObject.Predmet.OstaliListFormated_1">
      <item>Klaudija Galić punomoćnik sudionika u postupku BLISS j.d.o.o. za trgovinu i usluge</item>
      <item>Vinko Ljubičić</item>
      <item>Vesna Lazarić</item>
    </derivirana_varijabla>
  </DomainObject.Predmet.OstaliListFormated>
  <DomainObject.Predmet.OstaliListFormatedOIB>
    <izvorni_sadrzaj>
      <item>Klaudija Galić, OIB 51769484957 punomoćnik sudionika u postupku BLISS j.d.o.o. za trgovinu i usluge</item>
      <item>Vinko Ljubičić</item>
      <item>Vesna Lazarić</item>
    </izvorni_sadrzaj>
    <derivirana_varijabla naziv="DomainObject.Predmet.OstaliListFormatedOIB_1">
      <item>Klaudija Galić, OIB 51769484957 punomoćnik sudionika u postupku BLISS j.d.o.o. za trgovinu i usluge</item>
      <item>Vinko Ljubičić</item>
      <item>Vesna Lazarić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_1">
      <item>Klaudija Galić, Pavleka Miškine 5/2, 35000 Slavonski Brod punomoćnik sudionika u postupku BLISS j.d.o.o. za trgovinu i usluge</item>
      <item>Vinko Ljubičić</item>
      <item>Vesna Lazarić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  <item>Vinko Ljubičić</item>
      <item>Vesna Lazarić</item>
    </derivirana_varijabla>
  </DomainObject.Predmet.OstaliListFormatedWithAdressOIB>
  <DomainObject.Predmet.OstaliListNazivFormated>
    <izvorni_sadrzaj>
      <item>Klaudija Galić</item>
      <item>Vinko Ljubičić</item>
      <item>Vesna Lazarić</item>
    </izvorni_sadrzaj>
    <derivirana_varijabla naziv="DomainObject.Predmet.OstaliListNazivFormated_1">
      <item>Klaudija Galić</item>
      <item>Vinko Ljubičić</item>
      <item>Vesna Lazarić</item>
    </derivirana_varijabla>
  </DomainObject.Predmet.OstaliListNazivFormated>
  <DomainObject.Predmet.OstaliListNazivFormatedOIB>
    <izvorni_sadrzaj>
      <item>Klaudija Galić, OIB 51769484957</item>
      <item>Vinko Ljubičić</item>
      <item>Vesna Lazarić</item>
    </izvorni_sadrzaj>
    <derivirana_varijabla naziv="DomainObject.Predmet.OstaliListNazivFormatedOIB_1">
      <item>Klaudija Galić, OIB 51769484957</item>
      <item>Vinko Ljubičić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  <item>Vinko Ljubičić</item>
      <item>Vesna Lazarić</item>
    </izvorni_sadrzaj>
    <derivirana_varijabla naziv="DomainObject.Predmet.SudioniciListNaziv_1">
      <item>Financijska agencija</item>
      <item>BLISS j.d.o.o. za trgovinu i usluge</item>
      <item>Klaudija Galić</item>
      <item>Vinko Ljubičić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  <item>, OIB null</item>
      <item>, OIB null</item>
    </izvorni_sadrzaj>
    <derivirana_varijabla naziv="DomainObject.Predmet.SudioniciListNazivOIB_1">
      <item>, OIB 85821130368</item>
      <item>, OIB 82586199912</item>
      <item>, OIB 51769484957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A08EC-0F53-443E-9357-2E0A5E961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535</properties:Words>
  <properties:Characters>2905</properties:Characters>
  <properties:Lines>126</properties:Lines>
  <properties:Paragraphs>57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2017-02-14T06:58:00Z</dcterms:created>
  <dc:creator>zbiondic</dc:creator>
  <cp:lastModifiedBy>wsadmin</cp:lastModifiedBy>
  <cp:lastPrinted>2017-02-14T10:20:00Z</cp:lastPrinted>
  <dcterms:modified xmlns:xsi="http://www.w3.org/2001/XMLSchema-instance" xsi:type="dcterms:W3CDTF">2017-02-14T11:34:00Z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