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f1fb" w14:paraId="9e2f1fb" w:rsidRDefault="00AE649C" w:rsidP="00FA5B5E" w:rsidR="00AE649C" w:rsidRPr="00B76F3C">
      <w:pPr>
        <w:pStyle w:val="Naslov3"/>
        <w15:collapsed w:val="false"/>
      </w:pPr>
    </w:p>
    <w:p w:rsidRDefault="00281D71" w:rsidP="00281D71" w:rsidR="00281D71" w:rsidRPr="00281D71">
      <w:pPr>
        <w:spacing w:after="0"/>
        <w:ind w:left="5664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 xml:space="preserve">        Poslovni broj 3 St-247/2015-5</w:t>
      </w:r>
    </w:p>
    <w:p w:rsidRDefault="00281D71" w:rsidP="00281D71" w:rsidR="00281D71" w:rsidRPr="00281D71">
      <w:pPr>
        <w:spacing w:after="0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ind w:firstLine="708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>REPUBLIKA HRVATSKA</w:t>
      </w:r>
    </w:p>
    <w:p w:rsidRDefault="00281D71" w:rsidP="00281D71" w:rsidR="00281D71" w:rsidRPr="00281D71">
      <w:pPr>
        <w:spacing w:after="0"/>
        <w:ind w:firstLine="708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>TRGOVAČKI SUD U ZADRU</w:t>
      </w:r>
    </w:p>
    <w:p w:rsidRDefault="00281D71" w:rsidP="00281D71" w:rsidR="00281D71" w:rsidRPr="00281D71">
      <w:pPr>
        <w:spacing w:after="0"/>
        <w:ind w:firstLine="708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>Zadar, Dr. Franje Tuđmana 35</w:t>
      </w:r>
      <w:r w:rsidRPr="00281D71">
        <w:rPr>
          <w:rFonts w:cs="Times New Roman" w:eastAsia="Times New Roman"/>
          <w:lang w:eastAsia="hr-HR"/>
        </w:rPr>
        <w:tab/>
      </w:r>
      <w:r w:rsidRPr="00281D71">
        <w:rPr>
          <w:rFonts w:cs="Times New Roman" w:eastAsia="Times New Roman"/>
          <w:lang w:eastAsia="hr-HR"/>
        </w:rPr>
        <w:tab/>
      </w:r>
      <w:r w:rsidRPr="00281D71">
        <w:rPr>
          <w:rFonts w:cs="Times New Roman" w:eastAsia="Times New Roman"/>
          <w:lang w:eastAsia="hr-HR"/>
        </w:rPr>
        <w:tab/>
      </w:r>
      <w:r w:rsidRPr="00281D71">
        <w:rPr>
          <w:rFonts w:cs="Times New Roman" w:eastAsia="Times New Roman"/>
          <w:lang w:eastAsia="hr-HR"/>
        </w:rPr>
        <w:tab/>
      </w:r>
      <w:r w:rsidRPr="00281D71">
        <w:rPr>
          <w:rFonts w:cs="Times New Roman" w:eastAsia="Times New Roman"/>
          <w:lang w:eastAsia="hr-HR"/>
        </w:rPr>
        <w:tab/>
      </w:r>
      <w:r w:rsidRPr="00281D71">
        <w:rPr>
          <w:rFonts w:cs="Times New Roman" w:eastAsia="Times New Roman"/>
          <w:lang w:eastAsia="hr-HR"/>
        </w:rPr>
        <w:tab/>
      </w:r>
    </w:p>
    <w:p w:rsidRDefault="00281D71" w:rsidP="00281D71" w:rsidR="00281D71" w:rsidRPr="00281D7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jc w:val="center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>U  I M E  R E P U B L I K E  H R V A T S K E</w:t>
      </w:r>
    </w:p>
    <w:p w:rsidRDefault="00281D71" w:rsidP="00281D71" w:rsidR="00281D71" w:rsidRPr="00281D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jc w:val="center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>R J E Š E NJ E</w:t>
      </w:r>
    </w:p>
    <w:p w:rsidRDefault="00281D71" w:rsidP="00281D71" w:rsidR="00281D71" w:rsidRPr="00281D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jc w:val="both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ab/>
        <w:t xml:space="preserve">Trgovački sud u Zadru, OIB 39670464653, po sutkinji Ani Markač, na temelju prijedloga više sudske savjetnice Tine Grgas, u pravnoj stvari podnositeljice zahtjeva Financijske agencije, Regionalnog centra Split, Podružnice Zadar, Zadar, Ivana Danila 4, OIB: 85821130368, zastupane po Milki Čulina, za provedbu skraćenoga stečajnog postupka nad dužnikom TRAJNA GRADNJA d.o.o. Zadar, Dračevac 17, Zadar, OIB: 02901914423, zastupanim po članu uprave Ankici Oršolić, odlučujući o zahtjevu podnositelja od 30. listopada 2015., 8. prosinca 2015.    </w:t>
      </w:r>
    </w:p>
    <w:p w:rsidRDefault="00281D71" w:rsidP="00281D71" w:rsidR="00281D71" w:rsidRPr="00281D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jc w:val="center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>r i j e š i o   j e</w:t>
      </w:r>
    </w:p>
    <w:p w:rsidRDefault="00281D71" w:rsidP="00281D71" w:rsidR="00281D71" w:rsidRPr="00281D71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81D71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281D71" w:rsidP="00281D71" w:rsidR="00281D71" w:rsidRPr="00281D71">
      <w:pPr>
        <w:spacing w:after="0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jc w:val="center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>Obrazloženje</w:t>
      </w:r>
    </w:p>
    <w:p w:rsidRDefault="00281D71" w:rsidP="00281D71" w:rsidR="00281D71" w:rsidRPr="00281D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jc w:val="both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ab/>
        <w:t>Financijska agencija je 30. listopada 2015. podnijela ovom sudu zahtjev za provedbu skraćenoga stečajnog postupka, Klasa: 110-07/15-01/04, Ur.broj: 04-06-15-3181 nad dužnikom TRAJNA GRADNJA d.o.o. Zadar.</w:t>
      </w:r>
    </w:p>
    <w:p w:rsidRDefault="00281D71" w:rsidP="00281D71" w:rsidR="00281D71" w:rsidRPr="00281D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jc w:val="both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ab/>
        <w:t>U zahtjevu u bitnom navodi da dužnik na dan 1.09.2015. u Očevidniku redoslijeda osnova za plaćanje ima evidentirane neizvršene osnove za plaćanje u neprekinutom razdoblju od 2477 dana u ukupnom iznosu od 966.677,67 kuna te da nema zaposlenih.</w:t>
      </w:r>
    </w:p>
    <w:p w:rsidRDefault="00281D71" w:rsidP="00281D71" w:rsidR="00281D71" w:rsidRPr="00281D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jc w:val="both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281D71" w:rsidP="00281D71" w:rsidR="00281D71" w:rsidRPr="00281D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propisano da se u predstečajnom i stečajnom postupku na odgovarajući način primjenjuju pravila parničnog postupka u postupku pred trgovačkim sudovima.</w:t>
      </w:r>
    </w:p>
    <w:p w:rsidRDefault="00281D71" w:rsidP="00281D71" w:rsidR="00281D71" w:rsidRPr="00281D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 xml:space="preserve">Nadalje, odredbom čl. 194. st. 3. i st. 4. Zakona o parničnom postupku (Narodne novine broj: 53/91, 91/92, 112/99, 88/01, 117/03, 88/05, 2/07, 84/08, 123/08, 57/11, 148/11 i </w:t>
      </w:r>
      <w:r w:rsidRPr="00281D71">
        <w:rPr>
          <w:rFonts w:cs="Times New Roman" w:eastAsia="Times New Roman"/>
          <w:lang w:eastAsia="hr-HR"/>
        </w:rPr>
        <w:lastRenderedPageBreak/>
        <w:t xml:space="preserve">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281D71" w:rsidP="00281D71" w:rsidR="00281D71" w:rsidRPr="00281D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5 St-120/15 te je uvidom u potonji utvrđeno da je na temelju prije podnesenog zahtjeva iste podnositeljice od 17. rujna 2015. i sadržaja istovjetnog predmetnom, već u tijeku skraćeni stečajni postupak nad istim dužnikom kao i u ovoj pravnoj stvari, a zbog čega je predmetni zahtjev nedopušten. </w:t>
      </w:r>
    </w:p>
    <w:p w:rsidRDefault="00281D71" w:rsidP="00281D71" w:rsidR="00281D71" w:rsidRPr="00281D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281D71" w:rsidP="00281D71" w:rsidR="00281D71" w:rsidRPr="00281D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>U Zadru 8. prosinca 2015.</w:t>
      </w:r>
    </w:p>
    <w:p w:rsidRDefault="00281D71" w:rsidP="00281D71" w:rsidR="00281D71" w:rsidRPr="00281D71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ab/>
        <w:t xml:space="preserve">Viša sudska savjetnica: </w:t>
      </w:r>
      <w:r w:rsidRPr="00281D71">
        <w:rPr>
          <w:rFonts w:cs="Times New Roman" w:eastAsia="Times New Roman"/>
          <w:lang w:eastAsia="hr-HR"/>
        </w:rPr>
        <w:tab/>
      </w:r>
      <w:r w:rsidRPr="00281D71">
        <w:rPr>
          <w:rFonts w:cs="Times New Roman" w:eastAsia="Times New Roman"/>
          <w:lang w:eastAsia="hr-HR"/>
        </w:rPr>
        <w:tab/>
      </w:r>
      <w:r w:rsidRPr="00281D71">
        <w:rPr>
          <w:rFonts w:cs="Times New Roman" w:eastAsia="Times New Roman"/>
          <w:lang w:eastAsia="hr-HR"/>
        </w:rPr>
        <w:tab/>
      </w:r>
      <w:r w:rsidRPr="00281D71">
        <w:rPr>
          <w:rFonts w:cs="Times New Roman" w:eastAsia="Times New Roman"/>
          <w:lang w:eastAsia="hr-HR"/>
        </w:rPr>
        <w:tab/>
      </w:r>
      <w:r w:rsidRPr="00281D71">
        <w:rPr>
          <w:rFonts w:cs="Times New Roman" w:eastAsia="Times New Roman"/>
          <w:lang w:eastAsia="hr-HR"/>
        </w:rPr>
        <w:tab/>
      </w:r>
      <w:r w:rsidRPr="00281D71">
        <w:rPr>
          <w:rFonts w:cs="Times New Roman" w:eastAsia="Times New Roman"/>
          <w:lang w:eastAsia="hr-HR"/>
        </w:rPr>
        <w:tab/>
        <w:t>Sutkinja:</w:t>
      </w:r>
    </w:p>
    <w:p w:rsidRDefault="00281D71" w:rsidP="00281D71" w:rsidR="00281D71" w:rsidRPr="00281D7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ab/>
        <w:t>Tina Grgas, v.r.</w:t>
      </w:r>
      <w:r w:rsidRPr="00281D71">
        <w:rPr>
          <w:rFonts w:cs="Times New Roman" w:eastAsia="Times New Roman"/>
          <w:lang w:eastAsia="hr-HR"/>
        </w:rPr>
        <w:tab/>
      </w:r>
      <w:r w:rsidRPr="00281D71">
        <w:rPr>
          <w:rFonts w:cs="Times New Roman" w:eastAsia="Times New Roman"/>
          <w:lang w:eastAsia="hr-HR"/>
        </w:rPr>
        <w:tab/>
      </w:r>
      <w:r w:rsidRPr="00281D71">
        <w:rPr>
          <w:rFonts w:cs="Times New Roman" w:eastAsia="Times New Roman"/>
          <w:lang w:eastAsia="hr-HR"/>
        </w:rPr>
        <w:tab/>
      </w:r>
      <w:r w:rsidRPr="00281D71">
        <w:rPr>
          <w:rFonts w:cs="Times New Roman" w:eastAsia="Times New Roman"/>
          <w:lang w:eastAsia="hr-HR"/>
        </w:rPr>
        <w:tab/>
      </w:r>
      <w:r w:rsidRPr="00281D71">
        <w:rPr>
          <w:rFonts w:cs="Times New Roman" w:eastAsia="Times New Roman"/>
          <w:lang w:eastAsia="hr-HR"/>
        </w:rPr>
        <w:tab/>
      </w:r>
      <w:r w:rsidRPr="00281D71">
        <w:rPr>
          <w:rFonts w:cs="Times New Roman" w:eastAsia="Times New Roman"/>
          <w:lang w:eastAsia="hr-HR"/>
        </w:rPr>
        <w:tab/>
      </w:r>
      <w:r w:rsidRPr="00281D71">
        <w:rPr>
          <w:rFonts w:cs="Times New Roman" w:eastAsia="Times New Roman"/>
          <w:lang w:eastAsia="hr-HR"/>
        </w:rPr>
        <w:tab/>
        <w:t>Ana Markač, v.r.</w:t>
      </w:r>
    </w:p>
    <w:p w:rsidRDefault="00281D71" w:rsidP="00281D71" w:rsidR="00281D71" w:rsidRPr="00281D7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ab/>
        <w:t>Za točnost otpravka-ovlaštena službenica:</w:t>
      </w:r>
    </w:p>
    <w:p w:rsidRDefault="00281D71" w:rsidP="00281D71" w:rsidR="00281D71" w:rsidRPr="00281D7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ab/>
        <w:t>Nena Mužanović</w:t>
      </w:r>
    </w:p>
    <w:p w:rsidRDefault="00281D71" w:rsidP="00281D71" w:rsidR="00281D71" w:rsidRPr="00281D7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281D71" w:rsidP="00281D71" w:rsidR="00281D71" w:rsidRPr="00281D71">
      <w:pPr>
        <w:spacing w:after="0"/>
        <w:jc w:val="both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281D71" w:rsidP="00281D71" w:rsidR="00281D71" w:rsidRPr="00281D71">
      <w:pPr>
        <w:spacing w:after="0"/>
        <w:rPr>
          <w:rFonts w:cs="Times New Roman" w:eastAsia="Times New Roman"/>
          <w:lang w:eastAsia="hr-HR"/>
        </w:rPr>
      </w:pPr>
    </w:p>
    <w:p w:rsidRDefault="00281D71" w:rsidP="00281D71" w:rsidR="00281D71" w:rsidRPr="00281D71">
      <w:pPr>
        <w:spacing w:after="0"/>
        <w:ind w:firstLine="360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 xml:space="preserve">      Dostaviti: </w:t>
      </w:r>
    </w:p>
    <w:p w:rsidRDefault="00281D71" w:rsidP="00281D71" w:rsidR="00281D71" w:rsidRPr="00281D7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>podnositeljici zahtjeva elektroničkim putem</w:t>
      </w:r>
    </w:p>
    <w:p w:rsidRDefault="00281D71" w:rsidP="00281D71" w:rsidR="00281D71" w:rsidRPr="00281D7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>e-oglasna ploča</w:t>
      </w:r>
    </w:p>
    <w:p w:rsidRDefault="00281D71" w:rsidP="00281D71" w:rsidR="00281D71" w:rsidRPr="00281D7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81D71">
        <w:rPr>
          <w:rFonts w:cs="Times New Roman" w:eastAsia="Times New Roman"/>
          <w:lang w:eastAsia="hr-HR"/>
        </w:rPr>
        <w:t>u spis</w:t>
      </w:r>
    </w:p>
    <w:p w:rsidRDefault="00281D71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1D71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242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St-247/2015-2</izvorni_sadrzaj>
    <derivirana_varijabla naziv="DomainObject.Oznaka_1">St-247/2015-2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St-247/2015</izvorni_sadrzaj>
    <derivirana_varijabla naziv="DomainObject.Predmet.OznakaBroj_1">St-247/2015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966677.67</izvorni_sadrzaj>
    <derivirana_varijabla naziv="DomainObject.Predmet.TrenutnaVrijednost_1">966677.67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St-247/2015-2</izvorni_sadrzaj>
    <derivirana_varijabla naziv="DomainObject.PoslovniBrojDokumenta_1">St-247/2015-2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</izvorni_sadrzaj>
    <derivirana_varijabla naziv="DomainObject.Predmet.SudioniciListNaziv_1">
      <item>FINA</item>
      <item>TRAJNA GRADNJA društvo s ograničenom odgovornošću za građevinarstvo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746EDE-E2C6-4C5F-B59C-70E7058D5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2832</properties:Characters>
  <properties:Lines>88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2016-01-12T11:50:00Z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St-247/2015-2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