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9848EF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387A90">
              <w:rPr>
                <w:noProof/>
              </w:rPr>
              <w:t>-</w:t>
            </w:r>
            <w:r w:rsidR="0021655D">
              <w:rPr>
                <w:noProof/>
              </w:rPr>
              <w:t>46/2014-22</w:t>
            </w:r>
            <w:r w:rsidR="009848EF">
              <w:rPr>
                <w:noProof/>
              </w:rPr>
              <w:t>2</w:t>
            </w:r>
          </w:p>
        </w:tc>
      </w:tr>
    </w:tbl>
    <w:p w14:textId="e4cb5c5" w14:paraId="e4cb5c5" w:rsidRDefault="002D11DD" w:rsidP="001F17B0" w:rsidR="002D11DD" w:rsidRPr="00D92D1F">
      <w:pPr>
        <w:spacing w:after="200" w:before="300"/>
        <w:jc w:val="center"/>
        <w15:collapsed w:val="false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AC4E43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751653" w:rsidRPr="00751653">
        <w:t xml:space="preserve">u </w:t>
      </w:r>
      <w:r w:rsidR="0021655D" w:rsidRPr="0021655D">
        <w:t>stečajnom postupku nad imovinom dužnika pojedinca NEDJELJKA NIKOLIĆA, vlasnika građevinskog obrta JAKIĆ INŽENJERING, OIB: 77668285262, Lovreć bb, Lovreć,</w:t>
      </w:r>
      <w:r w:rsidR="009172CA">
        <w:t xml:space="preserve"> </w:t>
      </w:r>
      <w:r w:rsidR="0021655D">
        <w:t xml:space="preserve">17. svibnja </w:t>
      </w:r>
      <w:r w:rsidR="00387A90">
        <w:t>2019</w:t>
      </w:r>
      <w:r w:rsidR="000C20BA">
        <w:t>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21655D" w:rsidP="0021655D" w:rsidR="0021655D">
      <w:pPr>
        <w:pStyle w:val="Uvuenotijeloteksta"/>
        <w:ind w:firstLine="708" w:left="0"/>
        <w:jc w:val="both"/>
      </w:pPr>
      <w:r>
        <w:t xml:space="preserve">I. </w:t>
      </w:r>
      <w:r w:rsidRPr="000E3463">
        <w:t xml:space="preserve">Određuje se prodaja </w:t>
      </w:r>
      <w:r>
        <w:t>nekretnine</w:t>
      </w:r>
      <w:r w:rsidRPr="00044F16">
        <w:t xml:space="preserve"> </w:t>
      </w:r>
      <w:r>
        <w:t>stečajnog dužnika označene</w:t>
      </w:r>
      <w:r w:rsidRPr="00044F16">
        <w:t xml:space="preserve"> </w:t>
      </w:r>
      <w:r>
        <w:t xml:space="preserve">kao kat. čest. zem. 234/12 Z.U. 18526 </w:t>
      </w:r>
      <w:r w:rsidRPr="00C944B2">
        <w:t xml:space="preserve">K.O. </w:t>
      </w:r>
      <w:r>
        <w:t>Split</w:t>
      </w:r>
      <w:r w:rsidRPr="00044F16">
        <w:t xml:space="preserve">, uknjiženog prava vlasništva </w:t>
      </w:r>
      <w:r w:rsidRPr="0021655D">
        <w:t xml:space="preserve">Nedjeljka Nikolića, OIB: 77668285262, za </w:t>
      </w:r>
      <w:r>
        <w:t>868/1478 dijela,</w:t>
      </w:r>
      <w:r w:rsidRPr="00044F16">
        <w:t xml:space="preserve"> </w:t>
      </w:r>
      <w:r w:rsidRPr="008E1173">
        <w:t>u</w:t>
      </w:r>
      <w:r w:rsidRPr="00C944B2">
        <w:t>z odgovarajuću primjenu pravila ovršnog postupka o ovrsi na nekretninama.</w:t>
      </w:r>
    </w:p>
    <w:p w:rsidRDefault="0021655D" w:rsidP="0021655D" w:rsidR="0021655D">
      <w:pPr>
        <w:pStyle w:val="Uvuenotijeloteksta"/>
        <w:spacing w:after="0" w:before="160"/>
        <w:ind w:firstLine="708" w:left="0"/>
        <w:jc w:val="both"/>
      </w:pPr>
      <w:r w:rsidRPr="000E3463">
        <w:t xml:space="preserve">Na </w:t>
      </w:r>
      <w:r>
        <w:t xml:space="preserve">predmetnoj nekretnini upisano je razlučno pravo u korist Partner banke d.d. Zagreb (upis </w:t>
      </w:r>
      <w:r w:rsidR="00F91106">
        <w:t>pod Z-10055/06).</w:t>
      </w:r>
    </w:p>
    <w:p w:rsidRDefault="0021655D" w:rsidP="0021655D" w:rsidR="0021655D">
      <w:pPr>
        <w:pStyle w:val="Uvuenotijeloteksta"/>
        <w:spacing w:before="220"/>
        <w:ind w:firstLine="708" w:left="0"/>
        <w:jc w:val="both"/>
      </w:pPr>
      <w:r>
        <w:t xml:space="preserve">II. </w:t>
      </w:r>
      <w:r w:rsidRPr="0044360A">
        <w:t>Određuje se upis zabilje</w:t>
      </w:r>
      <w:r>
        <w:t>žbe ovog rješenja na nekretnini opisanoj</w:t>
      </w:r>
      <w:r w:rsidRPr="0044360A">
        <w:t xml:space="preserve"> pod točkom I. ovog rješenja u zemljišnoj knjizi za K.O. </w:t>
      </w:r>
      <w:r>
        <w:t>Split</w:t>
      </w:r>
      <w:r w:rsidRPr="0044360A">
        <w:t xml:space="preserve">, što će Općinski sud u </w:t>
      </w:r>
      <w:r>
        <w:t xml:space="preserve">Splitu – Zemljišnoknjižni </w:t>
      </w:r>
      <w:r w:rsidRPr="0044360A">
        <w:t xml:space="preserve">odjel </w:t>
      </w:r>
      <w:r>
        <w:t>Split</w:t>
      </w:r>
      <w:r w:rsidRPr="0044360A">
        <w:t xml:space="preserve"> izvršiti po službenoj dužnosti.</w:t>
      </w:r>
    </w:p>
    <w:p w:rsidRDefault="0021655D" w:rsidP="0021655D" w:rsidR="0021655D" w:rsidRPr="000E3463">
      <w:pPr>
        <w:spacing w:before="220"/>
        <w:ind w:firstLine="709"/>
        <w:jc w:val="both"/>
      </w:pPr>
      <w:r>
        <w:t xml:space="preserve">III. </w:t>
      </w:r>
      <w:r w:rsidRPr="000E3463">
        <w:t>Zaključkom o prodaji utvrdit će se vrijednost nekretnine</w:t>
      </w:r>
      <w:r>
        <w:t xml:space="preserve"> koja je predmet prodaje te</w:t>
      </w:r>
      <w:r w:rsidRPr="000E3463">
        <w:t xml:space="preserve"> način i uvjeti prodaje. </w:t>
      </w:r>
    </w:p>
    <w:p w:rsidRDefault="0021655D" w:rsidP="0021655D" w:rsidR="0021655D" w:rsidRPr="00D92D1F">
      <w:pPr>
        <w:spacing w:after="160" w:before="240"/>
        <w:jc w:val="center"/>
      </w:pPr>
      <w:r w:rsidRPr="00D92D1F">
        <w:t>Obrazloženje</w:t>
      </w:r>
    </w:p>
    <w:p w:rsidRDefault="0021655D" w:rsidP="0021655D" w:rsidR="0021655D">
      <w:pPr>
        <w:spacing w:before="200"/>
        <w:ind w:firstLine="709"/>
        <w:jc w:val="both"/>
        <w:rPr>
          <w:rFonts w:eastAsia="Calibri"/>
          <w:lang w:eastAsia="en-US"/>
        </w:rPr>
      </w:pPr>
      <w:r w:rsidRPr="00E7317F">
        <w:rPr>
          <w:rFonts w:eastAsia="Calibri"/>
          <w:lang w:eastAsia="en-US"/>
        </w:rPr>
        <w:t>Rješenjem ovog suda poslovni broj 11.St-46/2014 od 13. svibnja 2015. godine otvoren je stečajni postupak nad imovinom dužnika pojedinca NEDJELJKA NIKOLIĆA, vlasnika građevinskog obrta JAKIĆ INŽENJERING, OIB: 77668285262, Lovreć bb, Lovreć.</w:t>
      </w:r>
      <w:r>
        <w:rPr>
          <w:rFonts w:eastAsia="Calibri"/>
          <w:lang w:eastAsia="en-US"/>
        </w:rPr>
        <w:t xml:space="preserve"> </w:t>
      </w:r>
    </w:p>
    <w:p w:rsidRDefault="0021655D" w:rsidP="0021655D" w:rsidR="0021655D">
      <w:pPr>
        <w:spacing w:before="200"/>
        <w:ind w:firstLine="720"/>
        <w:jc w:val="both"/>
      </w:pPr>
      <w:r>
        <w:t>Tijekom stečajnog postupka utvrđeno je da stečajnu masu, između ostalog, čini i nekretnina opisana pod točkom I. izreke rješenja.</w:t>
      </w:r>
    </w:p>
    <w:p w:rsidRDefault="0021655D" w:rsidP="0021655D" w:rsidR="0021655D">
      <w:pPr>
        <w:pStyle w:val="Uvuenotijeloteksta"/>
        <w:spacing w:after="0" w:before="200"/>
        <w:ind w:firstLine="708" w:left="0"/>
        <w:jc w:val="both"/>
      </w:pPr>
      <w:r>
        <w:t xml:space="preserve">Iz izvatka iz zemljišne knjige za predmetne nekretnine </w:t>
      </w:r>
      <w:r w:rsidRPr="00B56E0B">
        <w:t>proizlazi da</w:t>
      </w:r>
      <w:r>
        <w:t xml:space="preserve"> je ista opterećena razlučnim pravom u korist </w:t>
      </w:r>
      <w:r w:rsidRPr="0021655D">
        <w:t>Partner banke d.</w:t>
      </w:r>
      <w:r w:rsidR="00F91106">
        <w:t>d. Zagreb (upis pod Z-10055/06).</w:t>
      </w:r>
    </w:p>
    <w:p w:rsidRDefault="0021655D" w:rsidP="0021655D" w:rsidR="0021655D">
      <w:pPr>
        <w:pStyle w:val="Uvuenotijeloteksta"/>
        <w:spacing w:after="0" w:before="200"/>
        <w:ind w:firstLine="708" w:left="0"/>
        <w:jc w:val="both"/>
      </w:pPr>
      <w:r>
        <w:t xml:space="preserve">U svom podnesku, predanom ovom sudu 14. svibnja 2019. (list 656 spisa), stečajni upravitelj Vedran Šeparović predložio je unovčenje predmetne nekretnine u stečajnom postupku prema pravilima Ovršnog zakona. </w:t>
      </w:r>
    </w:p>
    <w:p w:rsidRDefault="0021655D" w:rsidP="0021655D" w:rsidR="0021655D">
      <w:pPr>
        <w:spacing w:before="200"/>
        <w:ind w:firstLine="709"/>
        <w:jc w:val="both"/>
      </w:pPr>
      <w:r>
        <w:t xml:space="preserve">Odredbom članka 247. </w:t>
      </w:r>
      <w:r w:rsidRPr="0032578D">
        <w:t xml:space="preserve">Stečajnog zakona („Narodne novine“ </w:t>
      </w:r>
      <w:r>
        <w:t xml:space="preserve">71/15 i 104/17; dalje SZ) koji se u ovom postupku primjenjuje temeljem odredbe članka 441. stavka 2. SZ-a propisano </w:t>
      </w:r>
      <w:r>
        <w:lastRenderedPageBreak/>
        <w:t>je da se nekretnina na kojoj postoji razlučno pravo prodaje u stečajnom postupku, na prijedlog stečajnog upravitelja ili razlučnog vjerovnika, uz odgovarajuću primjenu pravila ovršnog postupka u ovrsi na nekretnini.</w:t>
      </w:r>
    </w:p>
    <w:p w:rsidRDefault="0021655D" w:rsidP="0021655D" w:rsidR="0021655D">
      <w:pPr>
        <w:spacing w:before="200"/>
        <w:ind w:firstLine="709"/>
        <w:jc w:val="both"/>
      </w:pPr>
      <w:r>
        <w:t>Slijedom navedenog, odlučeno je kao u izreci ovog rješenja.</w:t>
      </w:r>
    </w:p>
    <w:p w:rsidRDefault="0021655D" w:rsidP="0021655D" w:rsidR="0021655D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>
        <w:t xml:space="preserve"> 17. svibnja 2019.</w:t>
      </w:r>
    </w:p>
    <w:p w:rsidRDefault="0021655D" w:rsidP="0021655D" w:rsidR="0021655D" w:rsidRPr="00D92D1F">
      <w:pPr>
        <w:pStyle w:val="Tijeloteksta"/>
        <w:tabs>
          <w:tab w:pos="1276" w:val="left"/>
        </w:tabs>
      </w:pPr>
    </w:p>
    <w:p w:rsidRDefault="0021655D" w:rsidP="0021655D" w:rsidR="0021655D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21655D" w:rsidP="0094096C" w:rsidR="00C615DC">
      <w:pPr>
        <w:ind w:left="6372"/>
        <w:jc w:val="center"/>
      </w:pPr>
      <w:r w:rsidRPr="00D92D1F">
        <w:t>Ana Golub Gruić</w:t>
      </w:r>
      <w:r w:rsidR="00C615DC">
        <w:t>, v.r.</w:t>
      </w:r>
    </w:p>
    <w:p w:rsidRDefault="00C615DC" w:rsidP="008832A6" w:rsidR="00C615DC">
      <w:pPr>
        <w:jc w:val="right"/>
      </w:pPr>
      <w:r>
        <w:t>za točnost otpravka – ovlašteni službenik</w:t>
      </w:r>
    </w:p>
    <w:p w:rsidRDefault="00C615DC" w:rsidP="008832A6" w:rsidR="00C615DC">
      <w:pPr>
        <w:ind w:firstLine="708" w:left="4956"/>
        <w:jc w:val="center"/>
      </w:pPr>
      <w:r>
        <w:t>Ana Bosančić</w:t>
      </w:r>
    </w:p>
    <w:p w:rsidRDefault="0021655D" w:rsidP="0021655D" w:rsidR="0021655D" w:rsidRPr="00D92D1F">
      <w:pPr>
        <w:pStyle w:val="Tijeloteksta"/>
        <w:tabs>
          <w:tab w:pos="1276" w:val="left"/>
        </w:tabs>
        <w:ind w:left="6372"/>
        <w:jc w:val="center"/>
      </w:pPr>
    </w:p>
    <w:p w:rsidRDefault="0021655D" w:rsidP="0021655D" w:rsidR="0021655D" w:rsidRPr="00D92D1F">
      <w:pPr>
        <w:pStyle w:val="Tijeloteksta"/>
        <w:jc w:val="center"/>
      </w:pPr>
    </w:p>
    <w:p w:rsidRDefault="0021655D" w:rsidP="0021655D" w:rsidR="0021655D" w:rsidRPr="00C41898">
      <w:pPr>
        <w:pStyle w:val="Tijeloteksta"/>
        <w:spacing w:before="240"/>
      </w:pPr>
      <w:r>
        <w:t>Uputa</w:t>
      </w:r>
      <w:r w:rsidRPr="00C41898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415CB" w:rsidP="0021655D" w:rsidR="005415CB" w:rsidRPr="00D92D1F">
      <w:pPr>
        <w:pStyle w:val="Uvuenotijeloteksta"/>
        <w:ind w:firstLine="708" w:left="0"/>
        <w:jc w:val="both"/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21655D">
      <w:t>46/2014-22</w:t>
    </w:r>
    <w:r w:rsidR="009848EF">
      <w:t>2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2A57"/>
    <w:rsid w:val="00163587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617E"/>
    <w:rsid w:val="001C7D69"/>
    <w:rsid w:val="001D11BA"/>
    <w:rsid w:val="001D72A1"/>
    <w:rsid w:val="001D7E7A"/>
    <w:rsid w:val="001E0DF9"/>
    <w:rsid w:val="001F17B0"/>
    <w:rsid w:val="00207748"/>
    <w:rsid w:val="0021655D"/>
    <w:rsid w:val="00227663"/>
    <w:rsid w:val="00242700"/>
    <w:rsid w:val="002431E2"/>
    <w:rsid w:val="002500A1"/>
    <w:rsid w:val="002502D9"/>
    <w:rsid w:val="002549F7"/>
    <w:rsid w:val="002746D2"/>
    <w:rsid w:val="0029216E"/>
    <w:rsid w:val="00295C47"/>
    <w:rsid w:val="002A2AA1"/>
    <w:rsid w:val="002A4DE0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A6D"/>
    <w:rsid w:val="00376C81"/>
    <w:rsid w:val="003829C7"/>
    <w:rsid w:val="00382F1A"/>
    <w:rsid w:val="00387A90"/>
    <w:rsid w:val="003A266D"/>
    <w:rsid w:val="003A3DE3"/>
    <w:rsid w:val="003C4338"/>
    <w:rsid w:val="003F7DF7"/>
    <w:rsid w:val="004220F0"/>
    <w:rsid w:val="0042424F"/>
    <w:rsid w:val="00425A2C"/>
    <w:rsid w:val="00436248"/>
    <w:rsid w:val="0044360A"/>
    <w:rsid w:val="004677B8"/>
    <w:rsid w:val="00471D94"/>
    <w:rsid w:val="00474D4C"/>
    <w:rsid w:val="00476208"/>
    <w:rsid w:val="0048560D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706B"/>
    <w:rsid w:val="0066530E"/>
    <w:rsid w:val="00673749"/>
    <w:rsid w:val="00687F85"/>
    <w:rsid w:val="006A13E8"/>
    <w:rsid w:val="006B6974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1653"/>
    <w:rsid w:val="00757522"/>
    <w:rsid w:val="00763A08"/>
    <w:rsid w:val="00774EA5"/>
    <w:rsid w:val="007772F4"/>
    <w:rsid w:val="00780043"/>
    <w:rsid w:val="0078745B"/>
    <w:rsid w:val="007A025F"/>
    <w:rsid w:val="007A25EF"/>
    <w:rsid w:val="007C6DE3"/>
    <w:rsid w:val="007D0953"/>
    <w:rsid w:val="00803E39"/>
    <w:rsid w:val="00804D01"/>
    <w:rsid w:val="008061CB"/>
    <w:rsid w:val="008346F6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1173"/>
    <w:rsid w:val="008E72F9"/>
    <w:rsid w:val="008F5EA7"/>
    <w:rsid w:val="008F77A7"/>
    <w:rsid w:val="009172CA"/>
    <w:rsid w:val="00924D2E"/>
    <w:rsid w:val="00933CA5"/>
    <w:rsid w:val="00934395"/>
    <w:rsid w:val="0094350F"/>
    <w:rsid w:val="00974E05"/>
    <w:rsid w:val="009819D6"/>
    <w:rsid w:val="009825FA"/>
    <w:rsid w:val="009848EF"/>
    <w:rsid w:val="009A40A1"/>
    <w:rsid w:val="009B25AE"/>
    <w:rsid w:val="009B3FF4"/>
    <w:rsid w:val="009E41EE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C4E43"/>
    <w:rsid w:val="00AE64B6"/>
    <w:rsid w:val="00AE699D"/>
    <w:rsid w:val="00AF0FF8"/>
    <w:rsid w:val="00B062C1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15DC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1B2D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91106"/>
    <w:rsid w:val="00FA3B61"/>
    <w:rsid w:val="00FC1C7A"/>
    <w:rsid w:val="00FC788D"/>
    <w:rsid w:val="00FD1745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1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1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St-46/2014-214</izvorni_sadrzaj>
    <derivirana_varijabla naziv="DomainObject.PredzadnjaOdlukaIzPredmeta.Oznaka_1">St-46/2014-214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99AC3-2B52-448E-9CE7-266505FD6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429</properties:Words>
  <properties:Characters>2378</properties:Characters>
  <properties:Lines>61</properties:Lines>
  <properties:Paragraphs>25</properties:Paragraphs>
  <properties:TotalTime>664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2019-05-17T10:31:00Z</cp:lastPrinted>
  <dcterms:modified xmlns:xsi="http://www.w3.org/2001/XMLSchema-instance" xsi:type="dcterms:W3CDTF">2019-05-17T10:31:00Z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(St-46-2014 Rješenje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