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4197" w14:paraId="5554197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B3789E">
        <w:rPr>
          <w:lang w:val="hr-HR"/>
        </w:rPr>
        <w:t>St-719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8A3276">
        <w:t xml:space="preserve"> </w:t>
      </w:r>
      <w:r w:rsidR="00B3789E">
        <w:t>SLAP d.o.o., OIB: 04562354789</w:t>
      </w:r>
      <w:r w:rsidR="008A3276">
        <w:t xml:space="preserve"> </w:t>
      </w:r>
      <w:r w:rsidR="00E66FC5">
        <w:t>sa</w:t>
      </w:r>
      <w:r w:rsidR="00B3789E">
        <w:t xml:space="preserve"> sjedištem u Bjelovarska ulica 39, 48260 Križevci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A3276">
        <w:t xml:space="preserve">SLAP d.o.o., OIB: 04562354789 </w:t>
      </w:r>
      <w:r w:rsidR="00B3789E">
        <w:t>sa sjedištem u Bjelovarska ulica 39, 48260 Križevci</w:t>
      </w:r>
      <w:r w:rsidR="00B3789E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B3789E">
        <w:rPr>
          <w:lang w:val="hr-HR"/>
        </w:rPr>
        <w:t>137.796,66</w:t>
      </w:r>
      <w:r w:rsidR="0029395B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A3276">
        <w:t xml:space="preserve"> </w:t>
      </w:r>
      <w:r w:rsidR="00B3789E">
        <w:t>SLAP d.o.o., OIB: 04562354789  sa sjedištem u Bjelovarska ulica 39, 48260 Križevci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B3789E">
        <w:rPr>
          <w:lang w:val="hr-HR"/>
        </w:rPr>
        <w:t xml:space="preserve"> ovome sudu dana 05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B3789E">
        <w:t>SLAP d.o.o., OIB: 04562354789  sa sjedištem u Bjelovarska ulica 39, 48260 Križevci.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B3789E">
        <w:rPr>
          <w:lang w:val="hr-HR"/>
        </w:rPr>
        <w:t xml:space="preserve">137.796,66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9B3" w:rsidP="007F64E0" w:rsidR="006049B3">
      <w:r>
        <w:separator/>
      </w:r>
    </w:p>
  </w:endnote>
  <w:endnote w:id="0" w:type="continuationSeparator">
    <w:p w:rsidRDefault="006049B3" w:rsidP="007F64E0" w:rsidR="00604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9B3" w:rsidP="007F64E0" w:rsidR="006049B3">
      <w:r>
        <w:separator/>
      </w:r>
    </w:p>
  </w:footnote>
  <w:footnote w:id="0" w:type="continuationSeparator">
    <w:p w:rsidRDefault="006049B3" w:rsidP="007F64E0" w:rsidR="00604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B3789E">
      <w:rPr>
        <w:lang w:val="hr-HR"/>
      </w:rPr>
      <w:t>St-719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5B25" w:rsidRPr="009F5B2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49B3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3276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5B2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5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5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 društvo s ograničenom odgovornošću za ugostiteljstvo</izvorni_sadrzaj>
    <derivirana_varijabla naziv="DomainObject.Predmet.ProtustrankaFormated_1">  SLAP društvo s ograničenom odgovornošću za ugostiteljstvo</derivirana_varijabla>
  </DomainObject.Predmet.ProtustrankaFormated>
  <DomainObject.Predmet.ProtustrankaFormatedOIB>
    <izvorni_sadrzaj>  SLAP društvo s ograničenom odgovornošću za ugostiteljstvo, OIB 04562354789</izvorni_sadrzaj>
    <derivirana_varijabla naziv="DomainObject.Predmet.ProtustrankaFormatedOIB_1">  SLAP društvo s ograničenom odgovornošću za ugostiteljstvo, OIB 04562354789</derivirana_varijabla>
  </DomainObject.Predmet.ProtustrankaFormatedOIB>
  <DomainObject.Predmet.ProtustrankaFormatedWithAdress>
    <izvorni_sadrzaj> SLAP društvo s ograničenom odgovornošću za ugostiteljstvo, Bjelovarska ulica 39, 48260 Križevci</izvorni_sadrzaj>
    <derivirana_varijabla naziv="DomainObject.Predmet.ProtustrankaFormatedWithAdress_1"> SLAP društvo s ograničenom odgovornošću za ugostiteljstvo, Bjelovarska ulica 39, 48260 Križevci</derivirana_varijabla>
  </DomainObject.Predmet.ProtustrankaFormatedWithAdress>
  <DomainObject.Predmet.ProtustrankaFormatedWithAdressOIB>
    <izvorni_sadrzaj> SLAP društvo s ograničenom odgovornošću za ugostiteljstvo, OIB 04562354789, Bjelovarska ulica 39, 48260 Križevci</izvorni_sadrzaj>
    <derivirana_varijabla naziv="DomainObject.Predmet.ProtustrankaFormatedWithAdressOIB_1"> SLAP društvo s ograničenom odgovornošću za ugostiteljstvo, OIB 04562354789, Bjelovarska ulica 39, 48260 Križevci</derivirana_varijabla>
  </DomainObject.Predmet.ProtustrankaFormatedWithAdressOIB>
  <DomainObject.Predmet.ProtustrankaWithAdress>
    <izvorni_sadrzaj>SLAP društvo s ograničenom odgovornošću za ugostiteljstvo Bjelovarska ulica 39, 48260 Križevci</izvorni_sadrzaj>
    <derivirana_varijabla naziv="DomainObject.Predmet.ProtustrankaWithAdress_1">SLAP društvo s ograničenom odgovornošću za ugostiteljstvo Bjelovarska ulica 39, 48260 Križevci</derivirana_varijabla>
  </DomainObject.Predmet.ProtustrankaWithAdress>
  <DomainObject.Predmet.ProtustrankaWithAdressOIB>
    <izvorni_sadrzaj>SLAP društvo s ograničenom odgovornošću za ugostiteljstvo, OIB 04562354789, Bjelovarska ulica 39, 48260 Križevci</izvorni_sadrzaj>
    <derivirana_varijabla naziv="DomainObject.Predmet.ProtustrankaWithAdressOIB_1">SLAP društvo s ograničenom odgovornošću za ugostiteljstvo, OIB 04562354789, Bjelovarska ulica 39, 48260 Križevci</derivirana_varijabla>
  </DomainObject.Predmet.ProtustrankaWithAdressOIB>
  <DomainObject.Predmet.ProtustrankaNazivFormated>
    <izvorni_sadrzaj>SLAP društvo s ograničenom odgovornošću za ugostiteljstvo</izvorni_sadrzaj>
    <derivirana_varijabla naziv="DomainObject.Predmet.ProtustrankaNazivFormated_1">SLAP društvo s ograničenom odgovornošću za ugostiteljstvo</derivirana_varijabla>
  </DomainObject.Predmet.ProtustrankaNazivFormated>
  <DomainObject.Predmet.ProtustrankaNazivFormatedOIB>
    <izvorni_sadrzaj>SLAP društvo s ograničenom odgovornošću za ugostiteljstvo, OIB 04562354789</izvorni_sadrzaj>
    <derivirana_varijabla naziv="DomainObject.Predmet.ProtustrankaNazivFormatedOIB_1">SLAP društvo s ograničenom odgovornošću za ugostiteljstvo, OIB 04562354789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137796.66</izvorni_sadrzaj>
    <derivirana_varijabla naziv="DomainObject.Predmet.TrenutnaVrijednost_1">137796.66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SLAP društvo s ograničenom odgovornošću za ugostiteljstvo</item>
    </izvorni_sadrzaj>
    <derivirana_varijabla naziv="DomainObject.Predmet.ProtuStrankaListFormated_1">
      <item>SLAP društvo s ograničenom odgovornošću za ugostiteljstvo</item>
    </derivirana_varijabla>
  </DomainObject.Predmet.ProtuStrankaListFormated>
  <DomainObject.Predmet.ProtuStrankaListFormatedOIB>
    <izvorni_sadrzaj>
      <item>SLAP društvo s ograničenom odgovornošću za ugostiteljstvo, OIB 04562354789</item>
    </izvorni_sadrzaj>
    <derivirana_varijabla naziv="DomainObject.Predmet.ProtuStrankaListFormatedOIB_1">
      <item>SLAP društvo s ograničenom odgovornošću za ugostiteljstvo, OIB 04562354789</item>
    </derivirana_varijabla>
  </DomainObject.Predmet.ProtuStrankaListFormatedOIB>
  <DomainObject.Predmet.ProtuStrankaListFormatedWithAdress>
    <izvorni_sadrzaj>
      <item>SLAP društvo s ograničenom odgovornošću za ugostiteljstvo, Bjelovarska ulica 39, 48260 Križevci</item>
    </izvorni_sadrzaj>
    <derivirana_varijabla naziv="DomainObject.Predmet.ProtuStrankaListFormatedWithAdress_1">
      <item>SLAP društvo s ograničenom odgovornošću za ugostiteljstvo, Bjelovarska ulica 39, 48260 Križevci</item>
    </derivirana_varijabla>
  </DomainObject.Predmet.ProtuStrankaListFormatedWithAdress>
  <DomainObject.Predmet.ProtuStrankaListFormatedWithAdressOIB>
    <izvorni_sadrzaj>
      <item>SLAP društvo s ograničenom odgovornošću za ugostiteljstvo, OIB 04562354789, Bjelovarska ulica 39, 48260 Križevci</item>
    </izvorni_sadrzaj>
    <derivirana_varijabla naziv="DomainObject.Predmet.ProtuStrankaListFormatedWithAdressOIB_1">
      <item>SLAP društvo s ograničenom odgovornošću za ugostiteljstvo, OIB 04562354789, Bjelovarska ulica 39, 48260 Križevci</item>
    </derivirana_varijabla>
  </DomainObject.Predmet.ProtuStrankaListFormatedWithAdressOIB>
  <DomainObject.Predmet.ProtuStrankaListNazivFormated>
    <izvorni_sadrzaj>
      <item>SLAP društvo s ograničenom odgovornošću za ugostiteljstvo</item>
    </izvorni_sadrzaj>
    <derivirana_varijabla naziv="DomainObject.Predmet.ProtuStrankaListNazivFormated_1">
      <item>SLAP društvo s ograničenom odgovornošću za ugostiteljstvo</item>
    </derivirana_varijabla>
  </DomainObject.Predmet.ProtuStrankaListNazivFormated>
  <DomainObject.Predmet.ProtuStrankaListNazivFormatedOIB>
    <izvorni_sadrzaj>
      <item>SLAP društvo s ograničenom odgovornošću za ugostiteljstvo, OIB 04562354789</item>
    </izvorni_sadrzaj>
    <derivirana_varijabla naziv="DomainObject.Predmet.ProtuStrankaListNazivFormatedOIB_1">
      <item>SLAP društvo s ograničenom odgovornošću za ugostiteljstvo, OIB 04562354789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SLAP društvo s ograničenom odgovornošću za ugostiteljstvo</izvorni_sadrzaj>
    <derivirana_varijabla naziv="DomainObject.Predmet.ProtustrankaIDrugi_1">SLAP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SLAP društvo s ograničenom odgovornošću za ugostiteljstvo, OIB 04562354789, Bjelovarska ulica 39, 48260 Križevci</izvorni_sadrzaj>
    <derivirana_varijabla naziv="DomainObject.Predmet.ProtustrankaIDrugiAdressOIB_1">SLAP društvo s ograničenom odgovornošću za ugostiteljstvo, OIB 04562354789, Bjelovarska ulica 39,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 društvo s ograničenom odgovornošću za ugostiteljstvo</item>
      <item>E-oglasna ploča</item>
      <item>Sudski registar, Trgovački sud u Varaždinu</item>
    </izvorni_sadrzaj>
    <derivirana_varijabla naziv="DomainObject.Predmet.SudioniciListNaziv_1">
      <item>Financijska agencija</item>
      <item>SLAP društvo s ograničenom odgovornošću za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SLAP društvo s ograničenom odgovornošću za ugostiteljstvo, OIB 04562354789, Bjelovarska ulica 39,48260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SLAP društvo s ograničenom odgovornošću za ugostiteljstvo, OIB 04562354789, Bjelovarska ulica 39,48260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04562354789</item>
      <item>, OIB null</item>
      <item>, OIB null</item>
    </izvorni_sadrzaj>
    <derivirana_varijabla naziv="DomainObject.Predmet.SudioniciListNazivOIB_1">
      <item>, OIB 85821130368</item>
      <item>, OIB 04562354789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2295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2016-02-01T09:13:00Z</dcterms:created>
  <dc:creator>user</dc:creator>
  <cp:lastModifiedBy>Maja Marčec</cp:lastModifiedBy>
  <cp:lastPrinted>2016-02-01T11:31:00Z</cp:lastPrinted>
  <dcterms:modified xmlns:xsi="http://www.w3.org/2001/XMLSchema-instance" xsi:type="dcterms:W3CDTF">2016-02-01T11:32:00Z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