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a5075" w14:paraId="37a5075"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CA6246" w:rsidRPr="005D625F">
        <w:t>4 St-</w:t>
      </w:r>
      <w:r w:rsidR="00A32100">
        <w:t>4398</w:t>
      </w:r>
      <w:r w:rsidR="00CA6246" w:rsidRPr="005D625F">
        <w:t>/2016</w:t>
      </w:r>
      <w:r w:rsidR="00A32100">
        <w:t>-24</w:t>
      </w:r>
    </w:p>
    <w:p w:rsidRDefault="00DA2EAC" w:rsidR="00DA2EAC" w:rsidRPr="00435B5D">
      <w:r w:rsidRPr="00435B5D">
        <w:t>STALNA SLUŽBA</w:t>
      </w:r>
      <w:r w:rsidR="00CA6246">
        <w:t xml:space="preserve"> U KARLOVCU</w:t>
      </w:r>
      <w:r w:rsidRPr="00435B5D">
        <w:t xml:space="preserve"> </w:t>
      </w:r>
    </w:p>
    <w:p w:rsidRDefault="00DA2EAC" w:rsidR="00DA2EAC" w:rsidRPr="00435B5D">
      <w:r w:rsidRPr="00435B5D">
        <w:t xml:space="preserve">Karlovac, </w:t>
      </w:r>
      <w:r w:rsidR="00050CC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 xml:space="preserve">Trgovački sud u Zagrebu, </w:t>
      </w:r>
      <w:r w:rsidR="006C77AE">
        <w:t>S</w:t>
      </w:r>
      <w:r>
        <w:t>talna služba</w:t>
      </w:r>
      <w:r w:rsidR="006C77AE">
        <w:t xml:space="preserve"> u Karlovcu</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050CCA">
        <w:t>Financijske agencije</w:t>
      </w:r>
      <w:r w:rsidR="001B52B6" w:rsidRPr="00C254D4">
        <w:t xml:space="preserve">, Zagreb, Ulica grada Vukovara 70, za otvaranje stečajnog postupka nad </w:t>
      </w:r>
      <w:r w:rsidR="00CA6246">
        <w:t xml:space="preserve">dužnikom </w:t>
      </w:r>
      <w:r w:rsidR="00A32100" w:rsidRPr="002657D6">
        <w:t>SVJETLOVOD TIM d.o.o., Zagreb, Stjepana Podhorskog 37</w:t>
      </w:r>
      <w:r w:rsidR="001B52B6">
        <w:t>,</w:t>
      </w:r>
      <w:r w:rsidR="00CD702D">
        <w:t xml:space="preserve"> </w:t>
      </w:r>
      <w:r w:rsidR="002C5A29" w:rsidRPr="00435B5D">
        <w:t xml:space="preserve">dana </w:t>
      </w:r>
      <w:r w:rsidR="00A32100">
        <w:t>21</w:t>
      </w:r>
      <w:r w:rsidR="00CA6246">
        <w:t>. ožujka 2019.</w:t>
      </w:r>
    </w:p>
    <w:p w:rsidRDefault="002C5A29" w:rsidR="002C5A29" w:rsidRPr="00435B5D"/>
    <w:p w:rsidRDefault="00A0682A" w:rsidP="00DA2EAC" w:rsidR="00DA2EAC">
      <w:pPr>
        <w:jc w:val="center"/>
      </w:pPr>
      <w:r w:rsidRPr="00435B5D">
        <w:t xml:space="preserve">r i j e š i o </w:t>
      </w:r>
      <w:r w:rsidR="00554276" w:rsidRPr="00435B5D">
        <w:t xml:space="preserve">    j e</w:t>
      </w:r>
      <w:r w:rsidR="00CA6246">
        <w:t xml:space="preserve"> </w:t>
      </w:r>
    </w:p>
    <w:p w:rsidRDefault="00CA6246" w:rsidP="00DA2EAC" w:rsidR="00CA6246" w:rsidRPr="00435B5D">
      <w:pPr>
        <w:jc w:val="center"/>
        <w:rPr>
          <w:b/>
        </w:rPr>
      </w:pPr>
    </w:p>
    <w:p w:rsidRDefault="00CA6246" w:rsidP="00CA6246" w:rsidR="00CA6246" w:rsidRPr="005D625F">
      <w:pPr>
        <w:numPr>
          <w:ilvl w:val="0"/>
          <w:numId w:val="8"/>
        </w:numPr>
        <w:jc w:val="both"/>
      </w:pPr>
      <w:r w:rsidRPr="005D625F">
        <w:t xml:space="preserve">Utvrđuje se da imovina dužnika </w:t>
      </w:r>
      <w:r w:rsidR="00A32100" w:rsidRPr="002657D6">
        <w:t>SVJETLOVOD TIM d.o.o., Zagreb, Stjepana Podhorskog 37</w:t>
      </w:r>
      <w:r w:rsidRPr="005D625F">
        <w:t xml:space="preserve">, koja bi ušla u stečajnu masu, nije dovoljna ni za namirenje troškova postupka.  </w:t>
      </w:r>
    </w:p>
    <w:p w:rsidRDefault="00CA6246" w:rsidP="00CA6246" w:rsidR="00CA6246" w:rsidRPr="005D625F">
      <w:pPr>
        <w:ind w:left="75"/>
        <w:jc w:val="both"/>
      </w:pPr>
      <w:r w:rsidRPr="005D625F">
        <w:t xml:space="preserve"> </w:t>
      </w:r>
    </w:p>
    <w:p w:rsidRDefault="00CA6246" w:rsidP="00CA6246" w:rsidR="00CA6246" w:rsidRPr="005D625F">
      <w:pPr>
        <w:numPr>
          <w:ilvl w:val="0"/>
          <w:numId w:val="8"/>
        </w:numPr>
        <w:jc w:val="both"/>
      </w:pPr>
      <w:r w:rsidRPr="005D625F">
        <w:t>Pozivaju se osobe koje imaju pravni interes za provedbom stečajnog postupka nad dužnikom, unatoč utvrđenoj nedostatnosti stečajne mase, da u roku 15 dana na žiro račun Trgovačkog suda u Zagrebu IBAN: HR9223900011300000460 model 05-</w:t>
      </w:r>
      <w:r>
        <w:t>4</w:t>
      </w:r>
      <w:r w:rsidR="008D1980">
        <w:t>398</w:t>
      </w:r>
      <w:r w:rsidRPr="005D625F">
        <w:t xml:space="preserve">16, predujme iznos od </w:t>
      </w:r>
      <w:r w:rsidR="008D1980">
        <w:t>28.000,00</w:t>
      </w:r>
      <w:r w:rsidRPr="005D625F">
        <w:t xml:space="preserve"> kn za namirenje troškova prethodnog i otvorenoga stečajnog postupka. </w:t>
      </w:r>
    </w:p>
    <w:p w:rsidRDefault="00CA6246" w:rsidP="00CA6246" w:rsidR="00CA6246" w:rsidRPr="005D625F">
      <w:pPr>
        <w:jc w:val="both"/>
      </w:pPr>
    </w:p>
    <w:p w:rsidRDefault="00CA6246" w:rsidP="00CA6246" w:rsidR="00CA6246" w:rsidRPr="005D625F">
      <w:pPr>
        <w:numPr>
          <w:ilvl w:val="0"/>
          <w:numId w:val="8"/>
        </w:numPr>
        <w:jc w:val="both"/>
      </w:pPr>
      <w:r w:rsidRPr="005D625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CA6246" w:rsidP="00CA6246" w:rsidR="00CA6246" w:rsidRPr="005D625F">
      <w:pPr>
        <w:jc w:val="both"/>
      </w:pPr>
    </w:p>
    <w:p w:rsidRDefault="00CA6246" w:rsidP="00CA6246" w:rsidR="00CA6246" w:rsidRPr="005D625F">
      <w:pPr>
        <w:numPr>
          <w:ilvl w:val="0"/>
          <w:numId w:val="8"/>
        </w:numPr>
        <w:jc w:val="both"/>
      </w:pPr>
      <w:r w:rsidRPr="005D625F">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4D6966" w:rsidP="004D6966" w:rsidR="004D6966" w:rsidRPr="005F7ED3">
      <w:pPr>
        <w:ind w:firstLine="708"/>
        <w:jc w:val="both"/>
      </w:pPr>
      <w:r w:rsidRPr="005F7ED3">
        <w:t>FINA-a Regionalni centar Zagre</w:t>
      </w:r>
      <w:r>
        <w:t xml:space="preserve">b, podnijela je ovom sudu dana </w:t>
      </w:r>
      <w:r w:rsidR="008D1980">
        <w:t>17</w:t>
      </w:r>
      <w:r>
        <w:t>. svibnja 2016</w:t>
      </w:r>
      <w:r w:rsidRPr="005F7ED3">
        <w:t xml:space="preserve">. prijedlog za otvaranje stečajnog postupka nad dužnikom </w:t>
      </w:r>
      <w:r w:rsidR="008D1980" w:rsidRPr="002657D6">
        <w:t>SVJETLOVOD TIM d.o.o., Zagreb, Stjepana Podhorskog 37</w:t>
      </w:r>
      <w:r w:rsidRPr="005F7ED3">
        <w:t>.</w:t>
      </w:r>
    </w:p>
    <w:p w:rsidRDefault="004D6966" w:rsidP="004D6966" w:rsidR="004D6966" w:rsidRPr="005F7ED3">
      <w:pPr>
        <w:jc w:val="both"/>
      </w:pPr>
    </w:p>
    <w:p w:rsidRDefault="004D6966" w:rsidP="004D6966" w:rsidR="004D6966">
      <w:pPr>
        <w:ind w:firstLine="708"/>
        <w:jc w:val="both"/>
      </w:pPr>
      <w:r w:rsidRPr="00C254D4">
        <w:lastRenderedPageBreak/>
        <w:t xml:space="preserve">Prijedlog je podnesen temeljem odredbe članka </w:t>
      </w:r>
      <w:r>
        <w:t>444. stavka 2</w:t>
      </w:r>
      <w:r w:rsidRPr="00C254D4">
        <w:t xml:space="preserve">. </w:t>
      </w:r>
      <w:r>
        <w:t>Stečajnog zakona (Narodne novine broj 71/15, 104/17, dalje u tekstu: SZ-a). U prijedlogu predlagatelj navodi da na dan 1. rujna 2015. godine dužnik u Očevidniku redoslijeda osnova za plaćanje ima u neprekinutom razdoblju od 1</w:t>
      </w:r>
      <w:r w:rsidR="008D1980">
        <w:t>267</w:t>
      </w:r>
      <w:r>
        <w:t xml:space="preserve"> dana evidentirane neizvršene osnove za plaćanje u ukupnom iznosu od </w:t>
      </w:r>
      <w:r w:rsidR="008D1980">
        <w:t>7.467.183,97</w:t>
      </w:r>
      <w:r>
        <w:t xml:space="preserve"> kn, te da</w:t>
      </w:r>
      <w:r w:rsidR="008D1980">
        <w:t xml:space="preserve"> dužnik ima troje</w:t>
      </w:r>
      <w:r>
        <w:t xml:space="preserve"> zaposlenih. </w:t>
      </w:r>
    </w:p>
    <w:p w:rsidRDefault="00E86106" w:rsidP="00E86106" w:rsidR="00E86106">
      <w:pPr>
        <w:ind w:firstLine="708"/>
        <w:jc w:val="both"/>
      </w:pPr>
    </w:p>
    <w:p w:rsidRDefault="004D6966" w:rsidP="004D6966" w:rsidR="004D6966">
      <w:pPr>
        <w:ind w:firstLine="708"/>
        <w:jc w:val="both"/>
      </w:pPr>
      <w:r>
        <w:t>Rješenjem ovog suda posl.br. 4 St-4</w:t>
      </w:r>
      <w:r w:rsidR="008D1980">
        <w:t>398</w:t>
      </w:r>
      <w:r>
        <w:t>/</w:t>
      </w:r>
      <w:r w:rsidR="008D1980">
        <w:t>20</w:t>
      </w:r>
      <w:r>
        <w:t>16 od 2</w:t>
      </w:r>
      <w:r w:rsidR="008D1980">
        <w:t>8</w:t>
      </w:r>
      <w:r>
        <w:t xml:space="preserve">. studenog 2018. pokrenut je prethodni postupak radi utvrđivanja pretpostavki za otvaranje stečajnog postupka nad dužnikom, te je ujedno određeno ročište radi očitovanja o prijedlogu za otvaranje stečajnoga postupka za dan </w:t>
      </w:r>
      <w:r w:rsidR="008D1980">
        <w:t>18</w:t>
      </w:r>
      <w:r>
        <w:t xml:space="preserve">. siječnja 2019. </w:t>
      </w:r>
    </w:p>
    <w:p w:rsidRDefault="008D1980" w:rsidP="004D6966" w:rsidR="008D1980">
      <w:pPr>
        <w:ind w:firstLine="708"/>
        <w:jc w:val="both"/>
      </w:pPr>
    </w:p>
    <w:p w:rsidRDefault="008D1980" w:rsidP="004D6966" w:rsidR="008D1980" w:rsidRPr="005F7ED3">
      <w:pPr>
        <w:ind w:firstLine="708"/>
        <w:jc w:val="both"/>
      </w:pPr>
      <w:r>
        <w:t>FINA je podneskom od 30. studenog 2018. ostala kod prijedloga za otvaranje stečajnog postupka nad dužnikom.</w:t>
      </w:r>
    </w:p>
    <w:p w:rsidRDefault="00E86106" w:rsidP="00E86106" w:rsidR="00E86106" w:rsidRPr="005F7ED3">
      <w:pPr>
        <w:jc w:val="both"/>
      </w:pPr>
    </w:p>
    <w:p w:rsidRDefault="004D6966" w:rsidP="004D6966" w:rsidR="00AF1318">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xml:space="preserve">, koji nije </w:t>
      </w:r>
      <w:r w:rsidR="008D1980">
        <w:t>postupio po zaključku suda od 28</w:t>
      </w:r>
      <w:r>
        <w:t xml:space="preserve">. studenog 2018. te nije dostavio u spis popis imovine i obveza dužnika sukladno čl. 17. st. 1. SZ-a, te je sud zaključkom od </w:t>
      </w:r>
      <w:r w:rsidR="008D1980">
        <w:t>24.</w:t>
      </w:r>
      <w:r>
        <w:t xml:space="preserve"> siječnja 2019. zatražio od javnih tijela koja vode evidenciju o određenoj vrsti imovine dostavu podataka iz njihovih službenih evidencija o tome da li je dužnik evidentiran kao vlasnik imovine. S</w:t>
      </w:r>
      <w:r w:rsidR="00AF1318">
        <w:t xml:space="preserve">ud rješenjem od </w:t>
      </w:r>
      <w:r w:rsidR="008D1980">
        <w:t>18</w:t>
      </w:r>
      <w:r>
        <w:t xml:space="preserve">. siječnja 2019. </w:t>
      </w:r>
      <w:r w:rsidR="00AF1318">
        <w:t>imenovao privremen</w:t>
      </w:r>
      <w:r w:rsidR="008D1980">
        <w:t>og</w:t>
      </w:r>
      <w:r w:rsidR="00AF1318">
        <w:t xml:space="preserve"> stečajn</w:t>
      </w:r>
      <w:r w:rsidR="008D1980">
        <w:t>og</w:t>
      </w:r>
      <w:r w:rsidR="00AF1318">
        <w:t xml:space="preserve"> upravitelj</w:t>
      </w:r>
      <w:r w:rsidR="008D1980">
        <w:t>a</w:t>
      </w:r>
      <w:r w:rsidR="00AF1318">
        <w:t xml:space="preserve"> </w:t>
      </w:r>
      <w:r w:rsidR="008D1980">
        <w:t>Branka Smrtića</w:t>
      </w:r>
      <w:r w:rsidR="00AF1318">
        <w:t>, ko</w:t>
      </w:r>
      <w:r w:rsidR="008D1980">
        <w:t>jem</w:t>
      </w:r>
      <w:r w:rsidR="00AF1318">
        <w:t xml:space="preserve">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F1318" w:rsidP="00AF1318" w:rsidR="00AF1318">
      <w:pPr>
        <w:ind w:firstLine="708"/>
        <w:jc w:val="both"/>
      </w:pPr>
    </w:p>
    <w:p w:rsidRDefault="00AF1318" w:rsidP="008D1980" w:rsidR="008D1980">
      <w:pPr>
        <w:ind w:firstLine="708"/>
        <w:jc w:val="both"/>
      </w:pPr>
      <w:r>
        <w:t xml:space="preserve">Na ročištu radi rasprave o pretpostavkama za otvaranje stečajnog postupka od </w:t>
      </w:r>
      <w:r w:rsidR="008D1980">
        <w:t>21.</w:t>
      </w:r>
      <w:r w:rsidR="004D6966">
        <w:t xml:space="preserve"> ožujka 2019.</w:t>
      </w:r>
      <w:r>
        <w:t xml:space="preserve">, </w:t>
      </w:r>
      <w:r w:rsidR="002A52FE">
        <w:t xml:space="preserve">na koje ročište nije pristupio uredno pozvani dužnik, </w:t>
      </w:r>
      <w:r>
        <w:t>privremen</w:t>
      </w:r>
      <w:r w:rsidR="008D1980">
        <w:t>i</w:t>
      </w:r>
      <w:r>
        <w:t xml:space="preserve"> stečajn</w:t>
      </w:r>
      <w:r w:rsidR="008D1980">
        <w:t xml:space="preserve">i </w:t>
      </w:r>
      <w:r>
        <w:t>upravitelj</w:t>
      </w:r>
      <w:r w:rsidR="004D6966">
        <w:t xml:space="preserve"> </w:t>
      </w:r>
      <w:r w:rsidR="008D1980">
        <w:t>iznio j</w:t>
      </w:r>
      <w:r w:rsidR="00050CCA">
        <w:t xml:space="preserve">e kao u pisanom izvješću </w:t>
      </w:r>
      <w:r>
        <w:t xml:space="preserve">javno objavljenom na mrežnoj stranici e-Oglasna ploča suda dana </w:t>
      </w:r>
      <w:r w:rsidR="004D6966">
        <w:t>1</w:t>
      </w:r>
      <w:r w:rsidR="008D1980">
        <w:t>2. veljače</w:t>
      </w:r>
      <w:r w:rsidR="004D6966">
        <w:t xml:space="preserve"> 2019</w:t>
      </w:r>
      <w:r>
        <w:t>. Dakle, privremen</w:t>
      </w:r>
      <w:r w:rsidR="008D1980">
        <w:t>i</w:t>
      </w:r>
      <w:r>
        <w:t xml:space="preserve"> stečajn</w:t>
      </w:r>
      <w:r w:rsidR="008D1980">
        <w:t>i</w:t>
      </w:r>
      <w:r>
        <w:t xml:space="preserve"> upravitelj </w:t>
      </w:r>
      <w:r w:rsidR="002A52FE">
        <w:t xml:space="preserve">navodi </w:t>
      </w:r>
      <w:r w:rsidR="004D6966" w:rsidRPr="005D625F">
        <w:t>da</w:t>
      </w:r>
      <w:r w:rsidR="004D6966">
        <w:t xml:space="preserve"> </w:t>
      </w:r>
      <w:r w:rsidR="008D1980">
        <w:t xml:space="preserve">nije uspio stupiti u kontakt sa zakonskim zastupnikom dužnika, te da na registriranoj adresi sjedišta dužnika nije zatekao niti dužnika niti zakonskog zastupnika dužnika. Navodi da stoga nije došao u posjed poslovne dokumentacije dužnika. Navodi da iz javno objavljenih podataka proizlazi da su zadnja javno objavljena godišnja financijska izvješća dužnika predana za 2009. godinu, koju je dužnik završio sa dobiti od 27.207,00 kn. Navodi da su u bilanci za 2009. godinu prikazana dugotrajna materijalna imovina od 94.570,00 kn koja se odnosi na uredsku opremu i transportna sredstva te potraživanja u iznosu od 596.364,00 kn koja se odnose na pozajmicu danu vlasniku društva. Isto tako prikazana je obveza za preuzeta plaćanja cesijom od 308.161,00 kn. </w:t>
      </w:r>
      <w:r w:rsidR="008D1980" w:rsidRPr="002657D6">
        <w:t>Privremen</w:t>
      </w:r>
      <w:r w:rsidR="008D1980">
        <w:t>i</w:t>
      </w:r>
      <w:r w:rsidR="008D1980" w:rsidRPr="002657D6">
        <w:t xml:space="preserve"> stečajn</w:t>
      </w:r>
      <w:r w:rsidR="008D1980">
        <w:t>i</w:t>
      </w:r>
      <w:r w:rsidR="008D1980" w:rsidRPr="002657D6">
        <w:t xml:space="preserve"> upravitelj </w:t>
      </w:r>
      <w:r w:rsidR="008D1980">
        <w:t xml:space="preserve">ističe da navedeni podaci iz GFI za 2009. godinu nisu relevantni, obzirom da je nedvojbeno da je protekom razdoblja od 10 godina došlo do promjene u stanju imovine dužnika. Ističe da je potraživanjem temeljem pozajmice prema vlasniku društva nenaplativo obzirom na protek općeg zastarnog roka. </w:t>
      </w:r>
      <w:r w:rsidR="008D1980" w:rsidRPr="002657D6">
        <w:t>Privremen</w:t>
      </w:r>
      <w:r w:rsidR="008D1980">
        <w:t>i</w:t>
      </w:r>
      <w:r w:rsidR="008D1980" w:rsidRPr="002657D6">
        <w:t xml:space="preserve"> stečajn</w:t>
      </w:r>
      <w:r w:rsidR="008D1980">
        <w:t>i</w:t>
      </w:r>
      <w:r w:rsidR="008D1980" w:rsidRPr="002657D6">
        <w:t xml:space="preserve"> upravitelj</w:t>
      </w:r>
      <w:r w:rsidR="008D1980">
        <w:t xml:space="preserve"> ističe da dužnik u zemljišnim knjigama nije upisan kao vlasnik nekretnina, niti je kod Državnog ureda za katastar upisan u katastarski operat. Ističe da iz pribavljenog uvjerenja Stanice za tehnički pregled vozila proizlazi da je dužnik evidentiran kao vlasnik vozila marke Volkswagen 1.9 SD, godina proizvodnje 2000., broj šasije </w:t>
      </w:r>
      <w:r w:rsidR="008D1980">
        <w:lastRenderedPageBreak/>
        <w:t xml:space="preserve">WV1ZZZ9KZYR528985, reg. oznaka ZG7691DL, koje vozilo je odjavljeno 7. ožujka 2011., a isto nije pronađeno niti od strane privremenog stečajnog upravitelja. Dakle, navodi da se ne može smatrati da to vozilo predstavlja unovčivu imovinu koja bi bila dostatna za pokriće troškova prethodnoga i otvorenoga stečajnog postupka. Predlaže da sud postupi sukladno odredbi čl. 132. SZ-a, dakle, da </w:t>
      </w:r>
      <w:r w:rsidR="008D1980" w:rsidRPr="002657D6">
        <w:t>sud pozove vjerovnike da predujme predvidive troškove postupka, te ukoliko se traženi iznos ne predujmi, da sud donese rješenje o otvaranju i istovremenom zaključenju stečajnog postupka</w:t>
      </w:r>
      <w:r w:rsidR="008D1980">
        <w:t>.</w:t>
      </w:r>
      <w:r w:rsidR="008D1980" w:rsidRPr="002657D6">
        <w:t xml:space="preserve"> </w:t>
      </w:r>
    </w:p>
    <w:p w:rsidRDefault="004D6966" w:rsidP="008D1980" w:rsidR="004D6966" w:rsidRPr="005D625F">
      <w:pPr>
        <w:ind w:firstLine="708"/>
        <w:jc w:val="both"/>
      </w:pPr>
      <w:r>
        <w:t xml:space="preserve"> </w:t>
      </w:r>
    </w:p>
    <w:p w:rsidRDefault="0059367F" w:rsidP="004327FC" w:rsidR="008723F5">
      <w:pPr>
        <w:ind w:firstLine="708"/>
        <w:jc w:val="both"/>
      </w:pPr>
      <w:r>
        <w:t>Dakle, i</w:t>
      </w:r>
      <w:r w:rsidRPr="005F7ED3">
        <w:t xml:space="preserve">z </w:t>
      </w:r>
      <w:r w:rsidR="00E86106">
        <w:t>podataka u spisu i</w:t>
      </w:r>
      <w:r w:rsidR="000167EE">
        <w:t xml:space="preserve"> izvješća privremen</w:t>
      </w:r>
      <w:r w:rsidR="008D1980">
        <w:t>og</w:t>
      </w:r>
      <w:r w:rsidR="004D6966">
        <w:t xml:space="preserve"> stečajn</w:t>
      </w:r>
      <w:r w:rsidR="008D1980">
        <w:t>og</w:t>
      </w:r>
      <w:r w:rsidR="000167EE">
        <w:t xml:space="preserve"> upravitelj</w:t>
      </w:r>
      <w:r w:rsidR="008D1980">
        <w:t>a</w:t>
      </w:r>
      <w:r w:rsidR="00AF1318">
        <w:t xml:space="preserve"> </w:t>
      </w:r>
      <w:r w:rsidR="004327FC">
        <w:t xml:space="preserve">nedvojbeno proizlazi da je kod dužnika ostvaren stečajni razlog nesposobnosti za plaćanje sukladno odredbi čl. 6. st. 1., </w:t>
      </w:r>
      <w:r>
        <w:t>2.</w:t>
      </w:r>
      <w:r w:rsidR="004327FC">
        <w:t xml:space="preserve"> i 4.</w:t>
      </w:r>
      <w:r w:rsidR="00E86106">
        <w:t xml:space="preserve"> SZ-a</w:t>
      </w:r>
      <w:r w:rsidR="000167EE">
        <w:t>.</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903210" w:rsidR="00453F4B">
      <w:pPr>
        <w:ind w:firstLine="708"/>
        <w:jc w:val="both"/>
      </w:pPr>
      <w:r>
        <w:t>Putem</w:t>
      </w:r>
      <w:r w:rsidR="00453F4B">
        <w:t xml:space="preserve"> </w:t>
      </w:r>
      <w:r w:rsidR="008D1980">
        <w:t xml:space="preserve">pribavljenih podataka od javnopravnih tijela koja vode evidenciju o pojedinoj vrsti imovini, kao i iz </w:t>
      </w:r>
      <w:r>
        <w:t>izvješća privremen</w:t>
      </w:r>
      <w:r w:rsidR="008D1980">
        <w:t>og</w:t>
      </w:r>
      <w:r>
        <w:t xml:space="preserve"> stečajn</w:t>
      </w:r>
      <w:r w:rsidR="008D1980">
        <w:t>og</w:t>
      </w:r>
      <w:r>
        <w:t xml:space="preserve"> upravitelj</w:t>
      </w:r>
      <w:r w:rsidR="008D1980">
        <w:t>a</w:t>
      </w:r>
      <w:r>
        <w:t xml:space="preserve"> sud je utvrdio da dužnik</w:t>
      </w:r>
      <w:r w:rsidR="008D1980">
        <w:t xml:space="preserve"> nije vlasnik nekretnina, plovila, zrakoplova, da nije evidentiran kao imatelj </w:t>
      </w:r>
      <w:r w:rsidR="008D1980" w:rsidRPr="007A79F3">
        <w:t>nemateri</w:t>
      </w:r>
      <w:r w:rsidR="008D1980">
        <w:t xml:space="preserve">jaliziranih vrijednosnih papira, izuzev što je </w:t>
      </w:r>
      <w:r w:rsidR="004D6966">
        <w:t xml:space="preserve">isti evidentiran kao vlasnik jednog vozila </w:t>
      </w:r>
      <w:r w:rsidR="008D1980">
        <w:t>marke Volkswagen 1.9 SD, godina proizvodnje 2000.,</w:t>
      </w:r>
      <w:r w:rsidR="004D6966">
        <w:t xml:space="preserve"> međutim, privremen</w:t>
      </w:r>
      <w:r w:rsidR="008D1980">
        <w:t>i</w:t>
      </w:r>
      <w:r w:rsidR="004D6966">
        <w:t xml:space="preserve"> stečajn</w:t>
      </w:r>
      <w:r w:rsidR="008D1980">
        <w:t>i</w:t>
      </w:r>
      <w:r w:rsidR="004D6966">
        <w:t xml:space="preserve"> upravitelj nije zatek</w:t>
      </w:r>
      <w:r w:rsidR="008D1980">
        <w:t>ao</w:t>
      </w:r>
      <w:r w:rsidR="004D6966">
        <w:t xml:space="preserve"> to vozilo na adresi sjedišta dužnika, </w:t>
      </w:r>
      <w:r w:rsidR="008D1980">
        <w:t xml:space="preserve">nije poznato gdje se vozilo nalazi, a </w:t>
      </w:r>
      <w:r w:rsidR="004D6966">
        <w:t xml:space="preserve">osim toga isto je odjavljeno </w:t>
      </w:r>
      <w:r w:rsidR="008D1980">
        <w:t>još 2011</w:t>
      </w:r>
      <w:r w:rsidR="004D6966">
        <w:t xml:space="preserve">. godine, dakle, obzirom na navedeno i činjenicu da je vozilo staro </w:t>
      </w:r>
      <w:r w:rsidR="00F349D1">
        <w:t>gotovo 20</w:t>
      </w:r>
      <w:r w:rsidR="004D6966">
        <w:t xml:space="preserve"> godina, privremen</w:t>
      </w:r>
      <w:r w:rsidR="00F349D1">
        <w:t>i</w:t>
      </w:r>
      <w:r w:rsidR="004D6966">
        <w:t xml:space="preserve"> stečajn</w:t>
      </w:r>
      <w:r w:rsidR="00F349D1">
        <w:t>i</w:t>
      </w:r>
      <w:r w:rsidR="004D6966">
        <w:t xml:space="preserve"> upravit</w:t>
      </w:r>
      <w:r w:rsidR="00903210">
        <w:t>elj</w:t>
      </w:r>
      <w:r w:rsidR="00F349D1">
        <w:t xml:space="preserve"> naveo je da je mišljenja da to vozilo ne predstavlja imovinu </w:t>
      </w:r>
      <w:r w:rsidR="00903210">
        <w:t xml:space="preserve">koja bi bila dostatna za </w:t>
      </w:r>
      <w:r w:rsidRPr="00435B5D">
        <w:t xml:space="preserve">namirenje troškova prethodnog i stečajnog postupka, a predvidivi troškovi stečajnog postupka za razdoblje </w:t>
      </w:r>
      <w:r>
        <w:t>šest</w:t>
      </w:r>
      <w:r w:rsidRPr="00435B5D">
        <w:t xml:space="preserve"> mjesec</w:t>
      </w:r>
      <w:r>
        <w:t>i</w:t>
      </w:r>
      <w:r w:rsidRPr="00435B5D">
        <w:t xml:space="preserve"> iznose ukupno </w:t>
      </w:r>
      <w:r w:rsidR="00F349D1">
        <w:t>28.000</w:t>
      </w:r>
      <w:r w:rsidR="00453F4B">
        <w:t>,</w:t>
      </w:r>
      <w:r>
        <w:t>00</w:t>
      </w:r>
      <w:r w:rsidR="00F349D1">
        <w:t xml:space="preserve"> kn. Riječ je o troškovima na ime nagrade privremenog stečajnog upravitelja u iznosu od 3.000,00 kn bruto, nagrade stečajnog upravitelja u iznosu od 10.000,00 kn bruto, trošak knjigovodstva od 3.000,00 kn (500,00 kn x 6 mjeseci), te razni materijalni troškovi u ukupnom iznosu od 12.000,00 kn (trošak </w:t>
      </w:r>
      <w:r w:rsidR="00F349D1" w:rsidRPr="0086722D">
        <w:t xml:space="preserve">procjene vrijednosti vozila dužnika po ovlaštenom sudskom vještaku u iznosu od 3.000,00 kn, </w:t>
      </w:r>
      <w:r w:rsidR="00F349D1">
        <w:t xml:space="preserve">troškovi smještaja i čuvanja vozila do njegove prodaje u iznosu od 3.000,00 kn, </w:t>
      </w:r>
      <w:r w:rsidR="00F349D1" w:rsidRPr="0086722D">
        <w:t>trošak arhiviranja dužnikove dokumentacije u iznosu od 4.000,00 kn, razni materijalni troškovi</w:t>
      </w:r>
      <w:r w:rsidR="00F349D1">
        <w:t xml:space="preserve"> u periodu od šest mjeseci</w:t>
      </w:r>
      <w:r w:rsidR="00F349D1" w:rsidRPr="0086722D">
        <w:t xml:space="preserve"> u iznosu od </w:t>
      </w:r>
      <w:r w:rsidR="00F349D1">
        <w:t>2.000,00</w:t>
      </w:r>
      <w:r w:rsidR="00F349D1" w:rsidRPr="0086722D">
        <w:t xml:space="preserve"> kn</w:t>
      </w:r>
      <w:r w:rsidR="00F349D1">
        <w:t xml:space="preserve">, koji se odnose na trošak otvaranja, vođenja i zatvaranja računa kod banke, </w:t>
      </w:r>
      <w:r w:rsidR="00F349D1" w:rsidRPr="0086722D">
        <w:t xml:space="preserve">trošak pristojbi, trošak promjene podataka u Državnom zavodu za statistiku, poštanski trošak, trošak telefoniranja, trošak kopiranja, prijevozni troškovi stečajnog upravitelja, </w:t>
      </w:r>
      <w:r w:rsidR="00F349D1">
        <w:t>trošak izrade štambilja).</w:t>
      </w:r>
    </w:p>
    <w:p w:rsidRDefault="00453F4B" w:rsidP="00AF1318" w:rsidR="00453F4B">
      <w:pPr>
        <w:ind w:firstLine="708"/>
        <w:jc w:val="both"/>
      </w:pPr>
    </w:p>
    <w:p w:rsidRDefault="00AF1318" w:rsidP="00AF1318" w:rsidR="00AF1318"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F349D1">
        <w:t>28.000,00</w:t>
      </w:r>
      <w:r w:rsidRPr="00435B5D">
        <w:t xml:space="preserve"> kn.</w:t>
      </w:r>
    </w:p>
    <w:p w:rsidRDefault="00367C05" w:rsidP="00293964" w:rsidR="00367C05" w:rsidRPr="00435B5D">
      <w:pPr>
        <w:ind w:firstLine="900"/>
        <w:jc w:val="both"/>
      </w:pPr>
    </w:p>
    <w:p w:rsidRDefault="00BB0780" w:rsidP="00BB0780" w:rsidR="000167EE">
      <w:pPr>
        <w:ind w:firstLine="708"/>
        <w:jc w:val="both"/>
      </w:pPr>
      <w:r w:rsidRPr="00435B5D">
        <w:t>Slijedom navedenog riješeno je kao u izreci.</w:t>
      </w:r>
      <w:r w:rsidR="000167EE">
        <w:t xml:space="preserve"> </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F349D1">
        <w:t>21</w:t>
      </w:r>
      <w:r w:rsidR="00903210">
        <w:t>. ožujka 2019.</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903210" w:rsidP="00903210" w:rsidR="00903210" w:rsidRPr="00784514">
      <w:pPr>
        <w:tabs>
          <w:tab w:pos="6900" w:val="left"/>
        </w:tabs>
      </w:pPr>
      <w:r w:rsidRPr="00784514">
        <w:t>Uputa o pravnom lijeku:</w:t>
      </w:r>
      <w:r w:rsidRPr="00784514">
        <w:tab/>
      </w:r>
    </w:p>
    <w:p w:rsidRDefault="00903210" w:rsidP="00903210" w:rsidR="00903210" w:rsidRPr="00784514">
      <w:pPr>
        <w:jc w:val="both"/>
      </w:pPr>
      <w:r w:rsidRPr="00784514">
        <w:t>Protiv ovog rješenja dopuštena je žalba u roku od 8 dana,</w:t>
      </w:r>
      <w:r>
        <w:t xml:space="preserve"> od isteka osmog dana od dana objave ovog rješenja na mrežnoj stranici e-Oglasna ploča suda, koja se podnosi u 3</w:t>
      </w:r>
      <w:r w:rsidRPr="00784514">
        <w:t xml:space="preserve"> primjerka,</w:t>
      </w:r>
    </w:p>
    <w:p w:rsidRDefault="00903210" w:rsidP="00903210" w:rsidR="00903210" w:rsidRPr="00435B5D">
      <w:pPr>
        <w:jc w:val="both"/>
      </w:pPr>
      <w:r w:rsidRPr="00784514">
        <w:t>Visokom trgovačkom sudu Republike Hrvatske,</w:t>
      </w:r>
      <w:r>
        <w:t xml:space="preserve"> </w:t>
      </w:r>
      <w:r w:rsidRPr="00784514">
        <w:t>putem ovog suda.</w:t>
      </w:r>
    </w:p>
    <w:p w:rsidRDefault="00855D4F" w:rsidP="00903210" w:rsidR="00855D4F" w:rsidRPr="00435B5D">
      <w:pPr>
        <w:tabs>
          <w:tab w:pos="6900" w:val="left"/>
        </w:tabs>
      </w:pPr>
    </w:p>
    <w:sectPr w:rsidSect="00903210" w:rsidR="00855D4F" w:rsidRPr="00435B5D">
      <w:headerReference w:type="even" r:id="rId11"/>
      <w:headerReference w:type="default" r:id="rId12"/>
      <w:pgSz w:h="16838" w:w="11906"/>
      <w:pgMar w:gutter="0" w:footer="708" w:header="708" w:left="1417" w:bottom="2268" w:right="1417" w:top="212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5E6F">
      <w:rPr>
        <w:rStyle w:val="Brojstranice"/>
        <w:noProof/>
      </w:rPr>
      <w:t>4</w:t>
    </w:r>
    <w:r>
      <w:rPr>
        <w:rStyle w:val="Brojstranice"/>
      </w:rPr>
      <w:fldChar w:fldCharType="end"/>
    </w:r>
  </w:p>
  <w:p w:rsidRDefault="0087685A" w:rsidP="001D2296" w:rsidR="0087685A" w:rsidRPr="003C4E43">
    <w:r>
      <w:t xml:space="preserve">                                                                                                                        </w:t>
    </w:r>
    <w:r w:rsidR="00A32100" w:rsidRPr="005D625F">
      <w:t>4 St-</w:t>
    </w:r>
    <w:r w:rsidR="00A32100">
      <w:t>4398</w:t>
    </w:r>
    <w:r w:rsidR="00A32100" w:rsidRPr="005D625F">
      <w:t>/2016</w:t>
    </w:r>
    <w:r w:rsidR="00A32100">
      <w:t>-24</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167EE"/>
    <w:rsid w:val="00025EF2"/>
    <w:rsid w:val="00043A0A"/>
    <w:rsid w:val="0004613B"/>
    <w:rsid w:val="00050CCA"/>
    <w:rsid w:val="00050EF7"/>
    <w:rsid w:val="00075BDC"/>
    <w:rsid w:val="00087859"/>
    <w:rsid w:val="000A252B"/>
    <w:rsid w:val="000B0BA1"/>
    <w:rsid w:val="000B37AC"/>
    <w:rsid w:val="0010599A"/>
    <w:rsid w:val="00123E05"/>
    <w:rsid w:val="00141F97"/>
    <w:rsid w:val="00154C41"/>
    <w:rsid w:val="00161B3B"/>
    <w:rsid w:val="00174993"/>
    <w:rsid w:val="001764EB"/>
    <w:rsid w:val="001A044D"/>
    <w:rsid w:val="001B52B6"/>
    <w:rsid w:val="001D2296"/>
    <w:rsid w:val="001D564F"/>
    <w:rsid w:val="001E692A"/>
    <w:rsid w:val="001F3741"/>
    <w:rsid w:val="002251D8"/>
    <w:rsid w:val="00233CF9"/>
    <w:rsid w:val="00235A74"/>
    <w:rsid w:val="00270ADC"/>
    <w:rsid w:val="00281A68"/>
    <w:rsid w:val="00293964"/>
    <w:rsid w:val="002944F5"/>
    <w:rsid w:val="002A52FE"/>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10C13"/>
    <w:rsid w:val="0043031F"/>
    <w:rsid w:val="004327FC"/>
    <w:rsid w:val="0043362B"/>
    <w:rsid w:val="00435B5D"/>
    <w:rsid w:val="004458D6"/>
    <w:rsid w:val="0044721B"/>
    <w:rsid w:val="00453F4B"/>
    <w:rsid w:val="00464572"/>
    <w:rsid w:val="00475324"/>
    <w:rsid w:val="00484CEF"/>
    <w:rsid w:val="004A519F"/>
    <w:rsid w:val="004D6966"/>
    <w:rsid w:val="004F47B9"/>
    <w:rsid w:val="00501BE5"/>
    <w:rsid w:val="00523E58"/>
    <w:rsid w:val="0053196A"/>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A0926"/>
    <w:rsid w:val="006B6292"/>
    <w:rsid w:val="006C77AE"/>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D1980"/>
    <w:rsid w:val="008E42C6"/>
    <w:rsid w:val="008E7CDA"/>
    <w:rsid w:val="0090321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43D1"/>
    <w:rsid w:val="009F574C"/>
    <w:rsid w:val="00A03732"/>
    <w:rsid w:val="00A05832"/>
    <w:rsid w:val="00A0682A"/>
    <w:rsid w:val="00A22E26"/>
    <w:rsid w:val="00A32100"/>
    <w:rsid w:val="00A347AB"/>
    <w:rsid w:val="00A34FB5"/>
    <w:rsid w:val="00A4636C"/>
    <w:rsid w:val="00A505C4"/>
    <w:rsid w:val="00A66684"/>
    <w:rsid w:val="00A74268"/>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918B5"/>
    <w:rsid w:val="00B97AE8"/>
    <w:rsid w:val="00B97F98"/>
    <w:rsid w:val="00BA28BC"/>
    <w:rsid w:val="00BB0780"/>
    <w:rsid w:val="00BB7E5E"/>
    <w:rsid w:val="00C0014B"/>
    <w:rsid w:val="00C1129F"/>
    <w:rsid w:val="00C12A9F"/>
    <w:rsid w:val="00C15BC1"/>
    <w:rsid w:val="00C26C7E"/>
    <w:rsid w:val="00C35B3A"/>
    <w:rsid w:val="00C412CA"/>
    <w:rsid w:val="00C4567F"/>
    <w:rsid w:val="00C50D94"/>
    <w:rsid w:val="00C54748"/>
    <w:rsid w:val="00C629FC"/>
    <w:rsid w:val="00C74029"/>
    <w:rsid w:val="00C74824"/>
    <w:rsid w:val="00C84774"/>
    <w:rsid w:val="00C92655"/>
    <w:rsid w:val="00CA47AC"/>
    <w:rsid w:val="00CA6246"/>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86106"/>
    <w:rsid w:val="00EA5002"/>
    <w:rsid w:val="00EC6066"/>
    <w:rsid w:val="00EC6B02"/>
    <w:rsid w:val="00EE4A6B"/>
    <w:rsid w:val="00EE61A0"/>
    <w:rsid w:val="00EE690A"/>
    <w:rsid w:val="00F10034"/>
    <w:rsid w:val="00F10CB7"/>
    <w:rsid w:val="00F11D39"/>
    <w:rsid w:val="00F22E0A"/>
    <w:rsid w:val="00F349D1"/>
    <w:rsid w:val="00F36D2D"/>
    <w:rsid w:val="00F402D7"/>
    <w:rsid w:val="00F40956"/>
    <w:rsid w:val="00F45029"/>
    <w:rsid w:val="00F55D8D"/>
    <w:rsid w:val="00F56DA7"/>
    <w:rsid w:val="00F60C93"/>
    <w:rsid w:val="00F64C00"/>
    <w:rsid w:val="00F65E6F"/>
    <w:rsid w:val="00F77116"/>
    <w:rsid w:val="00F8659B"/>
    <w:rsid w:val="00F917C5"/>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F65E6F"/>
    <w:rPr>
      <w:color w:val="808080"/>
      <w:bdr w:space="0" w:sz="0" w:color="auto" w:val="none"/>
      <w:shd w:fill="auto" w:color="auto" w:val="clear"/>
    </w:rPr>
  </w:style>
  <w:style w:customStyle="true" w:styleId="eSPISCCParagraphDefaultFont" w:type="character">
    <w:name w:val="eSPIS_CC_Paragraph Default Font"/>
    <w:basedOn w:val="Zadanifontodlomka"/>
    <w:rsid w:val="00F65E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5E6F"/>
    <w:rPr>
      <w:bdr w:space="0" w:sz="0" w:color="auto" w:val="none"/>
      <w:shd w:fill="FFFFCC" w:color="auto" w:val="clear"/>
      <w:lang w:val="hr-HR"/>
    </w:rPr>
  </w:style>
  <w:style w:customStyle="true" w:styleId="PozadinaSvijetloCrvena" w:type="character">
    <w:name w:val="Pozadina_SvijetloCrvena"/>
    <w:basedOn w:val="eSPISCCParagraphDefaultFont"/>
    <w:rsid w:val="00F65E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5E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F65E6F"/>
    <w:rPr>
      <w:color w:val="808080"/>
      <w:bdr w:color="auto" w:space="0" w:sz="0" w:val="none"/>
      <w:shd w:color="auto" w:fill="auto" w:val="clear"/>
    </w:rPr>
  </w:style>
  <w:style w:customStyle="1" w:styleId="eSPISCCParagraphDefaultFont" w:type="character">
    <w:name w:val="eSPIS_CC_Paragraph Default Font"/>
    <w:basedOn w:val="Zadanifontodlomka"/>
    <w:rsid w:val="00F65E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5E6F"/>
    <w:rPr>
      <w:bdr w:color="auto" w:space="0" w:sz="0" w:val="none"/>
      <w:shd w:color="auto" w:fill="FFFFCC" w:val="clear"/>
      <w:lang w:val="hr-HR"/>
    </w:rPr>
  </w:style>
  <w:style w:customStyle="1" w:styleId="PozadinaSvijetloCrvena" w:type="character">
    <w:name w:val="Pozadina_SvijetloCrvena"/>
    <w:basedOn w:val="eSPISCCParagraphDefaultFont"/>
    <w:rsid w:val="00F65E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5E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4398</izvorni_sadrzaj>
    <derivirana_varijabla naziv="DomainObject.Predmet.Broj_1">4398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St-4398/2016</izvorni_sadrzaj>
    <derivirana_varijabla naziv="DomainObject.Predmet.OznakaBroj_1">St-4398/2016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SVJETLOVOD TIM d.o.o. zastupanog po punomoćniku Ivan Juriček</izvorni_sadrzaj>
    <derivirana_varijabla naziv="DomainObject.Predmet.ProtustrankaFormated_1">  SVJETLOVOD TIM d.o.o. zastupanog po punomoćniku Ivan Juriček</derivirana_varijabla>
  </DomainObject.Predmet.ProtustrankaFormated>
  <DomainObject.Predmet.ProtustrankaFormatedOIB>
    <izvorni_sadrzaj>  SVJETLOVOD TIM d.o.o., OIB 28293372907 zastupanog po punomoćniku Ivan Juriček</izvorni_sadrzaj>
    <derivirana_varijabla naziv="DomainObject.Predmet.ProtustrankaFormatedOIB_1">  SVJETLOVOD TIM d.o.o., OIB 28293372907 zastupanog po punomoćniku Ivan Juriček</derivirana_varijabla>
  </DomainObject.Predmet.ProtustrankaFormatedOIB>
  <DomainObject.Predmet.ProtustrankaFormatedWithAdress>
    <izvorni_sadrzaj> SVJETLOVOD TIM d.o.o., Stjepana Podhorskog 37, 10000 Zagreb zastupanog po punomoćniku Ivan Juriček</izvorni_sadrzaj>
    <derivirana_varijabla naziv="DomainObject.Predmet.ProtustrankaFormatedWithAdress_1"> SVJETLOVOD TIM d.o.o., Stjepana Podhorskog 37, 10000 Zagreb zastupanog po punomoćniku Ivan Juriček</derivirana_varijabla>
  </DomainObject.Predmet.ProtustrankaFormatedWithAdress>
  <DomainObject.Predmet.ProtustrankaFormatedWithAdressOIB>
    <izvorni_sadrzaj> SVJETLOVOD TIM d.o.o., OIB 28293372907, Stjepana Podhorskog 37, 10000 Zagreb zastupanog po punomoćniku Ivan Juriček</izvorni_sadrzaj>
    <derivirana_varijabla naziv="DomainObject.Predmet.ProtustrankaFormatedWithAdressOIB_1"> SVJETLOVOD TIM d.o.o., OIB 28293372907, Stjepana Podhorskog 37, 10000 Zagreb zastupanog po punomoćniku Ivan Juriček</derivirana_varijabla>
  </DomainObject.Predmet.ProtustrankaFormatedWithAdressOIB>
  <DomainObject.Predmet.ProtustrankaWithAdress>
    <izvorni_sadrzaj>SVJETLOVOD TIM d.o.o. Stjepana Podhorskog 37, 10000 Zagreb</izvorni_sadrzaj>
    <derivirana_varijabla naziv="DomainObject.Predmet.ProtustrankaWithAdress_1">SVJETLOVOD TIM d.o.o. Stjepana Podhorskog 37, 10000 Zagreb</derivirana_varijabla>
  </DomainObject.Predmet.ProtustrankaWithAdress>
  <DomainObject.Predmet.ProtustrankaWithAdressOIB>
    <izvorni_sadrzaj>SVJETLOVOD TIM d.o.o., OIB 28293372907, Stjepana Podhorskog 37, 10000 Zagreb</izvorni_sadrzaj>
    <derivirana_varijabla naziv="DomainObject.Predmet.ProtustrankaWithAdressOIB_1">SVJETLOVOD TIM d.o.o., OIB 28293372907, Stjepana Podhorskog 37, 10000 Zagreb</derivirana_varijabla>
  </DomainObject.Predmet.ProtustrankaWithAdressOIB>
  <DomainObject.Predmet.ProtustrankaNazivFormated>
    <izvorni_sadrzaj>SVJETLOVOD TIM d.o.o.</izvorni_sadrzaj>
    <derivirana_varijabla naziv="DomainObject.Predmet.ProtustrankaNazivFormated_1">SVJETLOVOD TIM d.o.o.</derivirana_varijabla>
  </DomainObject.Predmet.ProtustrankaNazivFormated>
  <DomainObject.Predmet.ProtustrankaNazivFormatedOIB>
    <izvorni_sadrzaj>SVJETLOVOD TIM d.o.o., OIB 28293372907</izvorni_sadrzaj>
    <derivirana_varijabla naziv="DomainObject.Predmet.ProtustrankaNazivFormatedOIB_1">SVJETLOVOD TIM d.o.o., OIB 28293372907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SVJETLOVOD TIM d.o.o. zastupanog po punomoćniku Ivan Juriček</item>
    </izvorni_sadrzaj>
    <derivirana_varijabla naziv="DomainObject.Predmet.ProtuStrankaListFormated_1">
      <item>SVJETLOVOD TIM d.o.o. zastupanog po punomoćniku Ivan Juriček</item>
    </derivirana_varijabla>
  </DomainObject.Predmet.ProtuStrankaListFormated>
  <DomainObject.Predmet.ProtuStrankaListFormatedOIB>
    <izvorni_sadrzaj>
      <item>SVJETLOVOD TIM d.o.o., OIB 28293372907 zastupanog po punomoćniku Ivan Juriček</item>
    </izvorni_sadrzaj>
    <derivirana_varijabla naziv="DomainObject.Predmet.ProtuStrankaListFormatedOIB_1">
      <item>SVJETLOVOD TIM d.o.o., OIB 28293372907 zastupanog po punomoćniku Ivan Juriček</item>
    </derivirana_varijabla>
  </DomainObject.Predmet.ProtuStrankaListFormatedOIB>
  <DomainObject.Predmet.ProtuStrankaListFormatedWithAdress>
    <izvorni_sadrzaj>
      <item>SVJETLOVOD TIM d.o.o., Stjepana Podhorskog 37, 10000 Zagreb zastupanog po punomoćniku Ivan Juriček</item>
    </izvorni_sadrzaj>
    <derivirana_varijabla naziv="DomainObject.Predmet.ProtuStrankaListFormatedWithAdress_1">
      <item>SVJETLOVOD TIM d.o.o., Stjepana Podhorskog 37, 10000 Zagreb zastupanog po punomoćniku Ivan Juriček</item>
    </derivirana_varijabla>
  </DomainObject.Predmet.ProtuStrankaListFormatedWithAdress>
  <DomainObject.Predmet.ProtuStrankaListFormatedWithAdressOIB>
    <izvorni_sadrzaj>
      <item>SVJETLOVOD TIM d.o.o., OIB 28293372907, Stjepana Podhorskog 37, 10000 Zagreb zastupanog po punomoćniku Ivan Juriček</item>
    </izvorni_sadrzaj>
    <derivirana_varijabla naziv="DomainObject.Predmet.ProtuStrankaListFormatedWithAdressOIB_1">
      <item>SVJETLOVOD TIM d.o.o., OIB 28293372907, Stjepana Podhorskog 37, 10000 Zagreb zastupanog po punomoćniku Ivan Juriček</item>
    </derivirana_varijabla>
  </DomainObject.Predmet.ProtuStrankaListFormatedWithAdressOIB>
  <DomainObject.Predmet.ProtuStrankaListNazivFormated>
    <izvorni_sadrzaj>
      <item>SVJETLOVOD TIM d.o.o.</item>
    </izvorni_sadrzaj>
    <derivirana_varijabla naziv="DomainObject.Predmet.ProtuStrankaListNazivFormated_1">
      <item>SVJETLOVOD TIM d.o.o.</item>
    </derivirana_varijabla>
  </DomainObject.Predmet.ProtuStrankaListNazivFormated>
  <DomainObject.Predmet.ProtuStrankaListNazivFormatedOIB>
    <izvorni_sadrzaj>
      <item>SVJETLOVOD TIM d.o.o., OIB 28293372907</item>
    </izvorni_sadrzaj>
    <derivirana_varijabla naziv="DomainObject.Predmet.ProtuStrankaListNazivFormatedOIB_1">
      <item>SVJETLOVOD TIM d.o.o., OIB 28293372907</item>
    </derivirana_varijabla>
  </DomainObject.Predmet.ProtuStrankaListNazivFormatedOIB>
  <DomainObject.Predmet.OstaliListFormated>
    <izvorni_sadrzaj>
      <item>Ivan Juriček punomoćnik sudionika u postupku SVJETLOVOD TIM d.o.o.</item>
    </izvorni_sadrzaj>
    <derivirana_varijabla naziv="DomainObject.Predmet.OstaliListFormated_1">
      <item>Ivan Juriček punomoćnik sudionika u postupku SVJETLOVOD TIM d.o.o.</item>
    </derivirana_varijabla>
  </DomainObject.Predmet.OstaliListFormated>
  <DomainObject.Predmet.OstaliListFormatedOIB>
    <izvorni_sadrzaj>
      <item>Ivan Juriček, OIB 70073630387 punomoćnik sudionika u postupku SVJETLOVOD TIM d.o.o.</item>
    </izvorni_sadrzaj>
    <derivirana_varijabla naziv="DomainObject.Predmet.OstaliListFormatedOIB_1">
      <item>Ivan Juriček, OIB 70073630387 punomoćnik sudionika u postupku SVJETLOVOD TIM d.o.o.</item>
    </derivirana_varijabla>
  </DomainObject.Predmet.OstaliListFormatedOIB>
  <DomainObject.Predmet.OstaliListFormatedWithAdress>
    <izvorni_sadrzaj>
      <item>Ivan Juriček, Gorenska Ulica 42, 10255 Gornji Stupnik punomoćnik sudionika u postupku SVJETLOVOD TIM d.o.o.</item>
    </izvorni_sadrzaj>
    <derivirana_varijabla naziv="DomainObject.Predmet.OstaliListFormatedWithAdress_1">
      <item>Ivan Juriček, Gorenska Ulica 42, 10255 Gornji Stupnik punomoćnik sudionika u postupku SVJETLOVOD TIM d.o.o.</item>
    </derivirana_varijabla>
  </DomainObject.Predmet.OstaliListFormatedWithAdress>
  <DomainObject.Predmet.OstaliListFormatedWithAdressOIB>
    <izvorni_sadrzaj>
      <item>Ivan Juriček, OIB 70073630387, Gorenska Ulica 42, 10255 Gornji Stupnik punomoćnik sudionika u postupku SVJETLOVOD TIM d.o.o.</item>
    </izvorni_sadrzaj>
    <derivirana_varijabla naziv="DomainObject.Predmet.OstaliListFormatedWithAdressOIB_1">
      <item>Ivan Juriček, OIB 70073630387, Gorenska Ulica 42, 10255 Gornji Stupnik punomoćnik sudionika u postupku SVJETLOVOD TIM d.o.o.</item>
    </derivirana_varijabla>
  </DomainObject.Predmet.OstaliListFormatedWithAdressOIB>
  <DomainObject.Predmet.OstaliListNazivFormated>
    <izvorni_sadrzaj>
      <item>Ivan Juriček</item>
    </izvorni_sadrzaj>
    <derivirana_varijabla naziv="DomainObject.Predmet.OstaliListNazivFormated_1">
      <item>Ivan Juriček</item>
    </derivirana_varijabla>
  </DomainObject.Predmet.OstaliListNazivFormated>
  <DomainObject.Predmet.OstaliListNazivFormatedOIB>
    <izvorni_sadrzaj>
      <item>Ivan Juriček, OIB 70073630387</item>
    </izvorni_sadrzaj>
    <derivirana_varijabla naziv="DomainObject.Predmet.OstaliListNazivFormatedOIB_1">
      <item>Ivan Juriček, OIB 70073630387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SVJETLOVOD TIM d.o.o.</izvorni_sadrzaj>
    <derivirana_varijabla naziv="DomainObject.Predmet.ProtustrankaIDrugi_1">SVJETLOVOD TIM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SVJETLOVOD TIM d.o.o., OIB 28293372907, Stjepana Podhorskog 37, 10000 Zagreb</izvorni_sadrzaj>
    <derivirana_varijabla naziv="DomainObject.Predmet.ProtustrankaIDrugiAdressOIB_1">SVJETLOVOD TIM d.o.o., OIB 28293372907, Stjepana Podhorskog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SVJETLOVOD TIM d.o.o.</item>
      <item>Ivan Juriček</item>
    </izvorni_sadrzaj>
    <derivirana_varijabla naziv="DomainObject.Predmet.SudioniciListNaziv_1">
      <item>FINA Regionalni centar Zagreb</item>
      <item>SVJETLOVOD TIM d.o.o.</item>
      <item>Ivan Juriček</item>
    </derivirana_varijabla>
  </DomainObject.Predmet.SudioniciListNaziv>
  <DomainObject.Predmet.SudioniciListAdressOIB>
    <izvorni_sadrzaj>
      <item>FINA Regionalni centar Zagreb, OIB 85821130368, Trg svibanjskih žrtava 1995. br. 1,10000 Zagreb</item>
      <item>SVJETLOVOD TIM d.o.o., OIB 28293372907, Stjepana Podhorskog 37,10000 Zagreb</item>
      <item>Ivan Juriček, OIB 70073630387, Gorenska Ulica 42,10255 Gornji Stupnik</item>
    </izvorni_sadrzaj>
    <derivirana_varijabla naziv="DomainObject.Predmet.SudioniciListAdressOIB_1">
      <item>FINA Regionalni centar Zagreb, OIB 85821130368, Trg svibanjskih žrtava 1995. br. 1,10000 Zagreb</item>
      <item>SVJETLOVOD TIM d.o.o., OIB 28293372907, Stjepana Podhorskog 37,10000 Zagreb</item>
      <item>Ivan Juriček, OIB 70073630387, Gorenska Ulica 42,10255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28293372907</item>
      <item>, OIB 70073630387</item>
    </izvorni_sadrzaj>
    <derivirana_varijabla naziv="DomainObject.Predmet.SudioniciListNazivOIB_1">
      <item>, OIB 85821130368</item>
      <item>, OIB 28293372907</item>
      <item>, OIB 70073630387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24. siječnja 2019.</izvorni_sadrzaj>
    <derivirana_varijabla naziv="DomainObject.PredzadnjaOdlukaIzPredmeta.DatumDonosenjaOdluke_1">24. siječnja 2019.</derivirana_varijabla>
  </DomainObject.PredzadnjaOdlukaIzPredmeta.DatumDonosenjaOdluke>
  <DomainObject.PredzadnjaOdlukaIzPredmeta.Oznaka>
    <izvorni_sadrzaj>St-4398/2016-11</izvorni_sadrzaj>
    <derivirana_varijabla naziv="DomainObject.PredzadnjaOdlukaIzPredmeta.Oznaka_1">St-4398/2016-11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A320A8-A738-4A8C-B52C-6A408C9D3B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1423</properties:Words>
  <properties:Characters>7961</properties:Characters>
  <properties:Lines>149</properties:Lines>
  <properties:Paragraphs>33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2019-03-21T09:17:00Z</dcterms:created>
  <dc:creator>Korisnik</dc:creator>
  <cp:lastModifiedBy>Renata Klokočki</cp:lastModifiedBy>
  <cp:lastPrinted>2019-03-07T09:58:00Z</cp:lastPrinted>
  <dcterms:modified xmlns:xsi="http://www.w3.org/2001/XMLSchema-instance" xsi:type="dcterms:W3CDTF">2019-03-21T09:34:00Z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-SVJETLOVOD TIM.docx)</vt:lpwstr>
  </prop:property>
  <prop:property name="CC_coloring" pid="4" fmtid="{D5CDD505-2E9C-101B-9397-08002B2CF9AE}">
    <vt:bool>false</vt:bool>
  </prop:property>
  <prop:property name="BrojStranica" pid="5" fmtid="{D5CDD505-2E9C-101B-9397-08002B2CF9AE}">
    <vt:i4>4</vt:i4>
  </prop:property>
</prop:Properties>
</file>