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eb08" w14:paraId="bf8eb08" w:rsidRDefault="0071611F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softHyphen/>
      </w:r>
      <w:r>
        <w:rPr>
          <w:lang w:val="hr-HR"/>
        </w:rPr>
        <w:softHyphen/>
      </w:r>
      <w:r>
        <w:rPr>
          <w:lang w:val="hr-HR"/>
        </w:rPr>
        <w:softHyphen/>
      </w:r>
      <w:r>
        <w:rPr>
          <w:lang w:val="hr-HR"/>
        </w:rPr>
        <w:softHyphen/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1611F">
        <w:rPr>
          <w:lang w:val="hr-HR"/>
        </w:rPr>
        <w:t>849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1611F">
        <w:rPr>
          <w:lang w:val="hr-HR"/>
        </w:rPr>
        <w:t>BANSKI VIDIKOVAC d.o.o. u likvidaciji Zagreb, Banski Vinogradi 42b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305265">
        <w:rPr>
          <w:lang w:val="hr-HR"/>
        </w:rPr>
        <w:t xml:space="preserve"> </w:t>
      </w:r>
      <w:r w:rsidR="0071611F">
        <w:rPr>
          <w:lang w:val="hr-HR"/>
        </w:rPr>
        <w:t>080775038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71611F">
        <w:rPr>
          <w:lang w:val="hr-HR"/>
        </w:rPr>
        <w:t>71667849525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1611F">
        <w:rPr>
          <w:lang w:val="hr-HR"/>
        </w:rPr>
        <w:t>849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1611F">
        <w:rPr>
          <w:lang w:val="hr-HR"/>
        </w:rPr>
        <w:t>2.608,35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1611F">
        <w:rPr>
          <w:lang w:val="hr-HR"/>
        </w:rPr>
        <w:t>Edina Postružin iz Zagreba, Karažnik 49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71611F">
        <w:rPr>
          <w:lang w:val="hr-HR"/>
        </w:rPr>
        <w:t>01569972229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83BCB">
        <w:rPr>
          <w:lang w:val="hr-HR"/>
        </w:rPr>
        <w:t>1</w:t>
      </w:r>
      <w:r w:rsidR="0071611F">
        <w:rPr>
          <w:lang w:val="hr-HR"/>
        </w:rPr>
        <w:t>4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1</w:t>
      </w:r>
      <w:r w:rsidR="0071611F">
        <w:rPr>
          <w:lang w:val="hr-HR"/>
        </w:rPr>
        <w:t>4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262" w:rsidR="00116262">
      <w:r>
        <w:separator/>
      </w:r>
    </w:p>
  </w:endnote>
  <w:endnote w:id="0" w:type="continuationSeparator">
    <w:p w:rsidRDefault="00116262" w:rsidR="00116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262" w:rsidR="00116262">
      <w:r>
        <w:separator/>
      </w:r>
    </w:p>
  </w:footnote>
  <w:footnote w:id="0" w:type="continuationSeparator">
    <w:p w:rsidRDefault="00116262" w:rsidR="00116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16262"/>
    <w:rsid w:val="00137AA5"/>
    <w:rsid w:val="00184DF0"/>
    <w:rsid w:val="001B397D"/>
    <w:rsid w:val="001C6543"/>
    <w:rsid w:val="001D3155"/>
    <w:rsid w:val="00230CD2"/>
    <w:rsid w:val="0029271A"/>
    <w:rsid w:val="002965AB"/>
    <w:rsid w:val="002B318E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3BCB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1611F"/>
    <w:rsid w:val="00763668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55A75"/>
    <w:rsid w:val="008621D1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96E9B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94730"/>
    <w:rsid w:val="00AB4255"/>
    <w:rsid w:val="00AB5FE6"/>
    <w:rsid w:val="00AD386F"/>
    <w:rsid w:val="00AE064F"/>
    <w:rsid w:val="00B029FF"/>
    <w:rsid w:val="00B052EF"/>
    <w:rsid w:val="00B24E12"/>
    <w:rsid w:val="00B436AD"/>
    <w:rsid w:val="00B47727"/>
    <w:rsid w:val="00B501B2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6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E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6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E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BANSKI VIDIKOVAC d.o.o. u likvidaciji zastupanog po punomoćniku Edina Postružin</izvorni_sadrzaj>
    <derivirana_varijabla naziv="DomainObject.Predmet.ProtustrankaFormated_1">  BANSKI VIDIKOVAC d.o.o. u likvidaciji zastupanog po punomoćniku Edina Postružin</derivirana_varijabla>
  </DomainObject.Predmet.ProtustrankaFormated>
  <DomainObject.Predmet.ProtustrankaFormatedOIB>
    <izvorni_sadrzaj>  BANSKI VIDIKOVAC d.o.o. u likvidaciji, OIB 71667849525 zastupanog po punomoćniku Edina Postružin</izvorni_sadrzaj>
    <derivirana_varijabla naziv="DomainObject.Predmet.ProtustrankaFormatedOIB_1">  BANSKI VIDIKOVAC d.o.o. u likvidaciji, OIB 71667849525 zastupanog po punomoćniku Edina Postružin</derivirana_varijabla>
  </DomainObject.Predmet.ProtustrankaFormatedOIB>
  <DomainObject.Predmet.ProtustrankaFormatedWithAdress>
    <izvorni_sadrzaj> BANSKI VIDIKOVAC d.o.o. u likvidaciji, Banski Vinogradi 42b, 10000 Zagreb zastupanog po punomoćniku Edina Postružin</izvorni_sadrzaj>
    <derivirana_varijabla naziv="DomainObject.Predmet.ProtustrankaFormatedWithAdress_1"> BANSKI VIDIKOVAC d.o.o. u likvidaciji, Banski Vinogradi 42b, 10000 Zagreb zastupanog po punomoćniku Edina Postružin</derivirana_varijabla>
  </DomainObject.Predmet.ProtustrankaFormatedWithAdress>
  <DomainObject.Predmet.ProtustrankaFormatedWithAdressOIB>
    <izvorni_sadrzaj> BANSKI VIDIKOVAC d.o.o. u likvidaciji, OIB 71667849525, Banski Vinogradi 42b, 10000 Zagreb zastupanog po punomoćniku Edina Postružin</izvorni_sadrzaj>
    <derivirana_varijabla naziv="DomainObject.Predmet.ProtustrankaFormatedWithAdressOIB_1"> BANSKI VIDIKOVAC d.o.o. u likvidaciji, OIB 71667849525, Banski Vinogradi 42b, 10000 Zagreb zastupanog po punomoćniku Edina Postružin</derivirana_varijabla>
  </DomainObject.Predmet.ProtustrankaFormatedWithAdressOIB>
  <DomainObject.Predmet.ProtustrankaWithAdress>
    <izvorni_sadrzaj>BANSKI VIDIKOVAC d.o.o. u likvidaciji Banski Vinogradi 42b, 10000 Zagreb</izvorni_sadrzaj>
    <derivirana_varijabla naziv="DomainObject.Predmet.ProtustrankaWithAdress_1">BANSKI VIDIKOVAC d.o.o. u likvidaciji Banski Vinogradi 42b, 10000 Zagreb</derivirana_varijabla>
  </DomainObject.Predmet.ProtustrankaWithAdress>
  <DomainObject.Predmet.ProtustrankaWithAdressOIB>
    <izvorni_sadrzaj>BANSKI VIDIKOVAC d.o.o. u likvidaciji, OIB 71667849525, Banski Vinogradi 42b, 10000 Zagreb</izvorni_sadrzaj>
    <derivirana_varijabla naziv="DomainObject.Predmet.ProtustrankaWithAdressOIB_1">BANSKI VIDIKOVAC d.o.o. u likvidaciji, OIB 71667849525, Banski Vinogradi 42b, 10000 Zagreb</derivirana_varijabla>
  </DomainObject.Predmet.ProtustrankaWithAdressOIB>
  <DomainObject.Predmet.ProtustrankaNazivFormated>
    <izvorni_sadrzaj>BANSKI VIDIKOVAC d.o.o. u likvidaciji</izvorni_sadrzaj>
    <derivirana_varijabla naziv="DomainObject.Predmet.ProtustrankaNazivFormated_1">BANSKI VIDIKOVAC d.o.o. u likvidaciji</derivirana_varijabla>
  </DomainObject.Predmet.ProtustrankaNazivFormated>
  <DomainObject.Predmet.ProtustrankaNazivFormatedOIB>
    <izvorni_sadrzaj>BANSKI VIDIKOVAC d.o.o. u likvidaciji, OIB 71667849525</izvorni_sadrzaj>
    <derivirana_varijabla naziv="DomainObject.Predmet.ProtustrankaNazivFormatedOIB_1">BANSKI VIDIKOVAC d.o.o. u likvidaciji, OIB 71667849525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BANSKI VIDIKOVAC d.o.o. u likvidaciji zastupanog po punomoćniku Edina Postružin</item>
    </izvorni_sadrzaj>
    <derivirana_varijabla naziv="DomainObject.Predmet.ProtuStrankaListFormated_1">
      <item>BANSKI VIDIKOVAC d.o.o. u likvidaciji zastupanog po punomoćniku Edina Postružin</item>
    </derivirana_varijabla>
  </DomainObject.Predmet.ProtuStrankaListFormated>
  <DomainObject.Predmet.ProtuStrankaListFormatedOIB>
    <izvorni_sadrzaj>
      <item>BANSKI VIDIKOVAC d.o.o. u likvidaciji, OIB 71667849525 zastupanog po punomoćniku Edina Postružin</item>
    </izvorni_sadrzaj>
    <derivirana_varijabla naziv="DomainObject.Predmet.ProtuStrankaListFormatedOIB_1">
      <item>BANSKI VIDIKOVAC d.o.o. u likvidaciji, OIB 71667849525 zastupanog po punomoćniku Edina Postružin</item>
    </derivirana_varijabla>
  </DomainObject.Predmet.ProtuStrankaListFormatedOIB>
  <DomainObject.Predmet.ProtuStrankaListFormatedWithAdress>
    <izvorni_sadrzaj>
      <item>BANSKI VIDIKOVAC d.o.o. u likvidaciji, Banski Vinogradi 42b, 10000 Zagreb zastupanog po punomoćniku Edina Postružin</item>
    </izvorni_sadrzaj>
    <derivirana_varijabla naziv="DomainObject.Predmet.ProtuStrankaListFormatedWithAdress_1">
      <item>BANSKI VIDIKOVAC d.o.o. u likvidaciji, Banski Vinogradi 42b, 10000 Zagreb zastupanog po punomoćniku Edina Postružin</item>
    </derivirana_varijabla>
  </DomainObject.Predmet.ProtuStrankaListFormatedWithAdress>
  <DomainObject.Predmet.ProtuStrankaListFormatedWithAdressOIB>
    <izvorni_sadrzaj>
      <item>BANSKI VIDIKOVAC d.o.o. u likvidaciji, OIB 71667849525, Banski Vinogradi 42b, 10000 Zagreb zastupanog po punomoćniku Edina Postružin</item>
    </izvorni_sadrzaj>
    <derivirana_varijabla naziv="DomainObject.Predmet.ProtuStrankaListFormatedWithAdressOIB_1">
      <item>BANSKI VIDIKOVAC d.o.o. u likvidaciji, OIB 71667849525, Banski Vinogradi 42b, 10000 Zagreb zastupanog po punomoćniku Edina Postružin</item>
    </derivirana_varijabla>
  </DomainObject.Predmet.ProtuStrankaListFormatedWithAdressOIB>
  <DomainObject.Predmet.ProtuStrankaListNazivFormated>
    <izvorni_sadrzaj>
      <item>BANSKI VIDIKOVAC d.o.o. u likvidaciji</item>
    </izvorni_sadrzaj>
    <derivirana_varijabla naziv="DomainObject.Predmet.ProtuStrankaListNazivFormated_1">
      <item>BANSKI VIDIKOVAC d.o.o. u likvidaciji</item>
    </derivirana_varijabla>
  </DomainObject.Predmet.ProtuStrankaListNazivFormated>
  <DomainObject.Predmet.ProtuStrankaListNazivFormatedOIB>
    <izvorni_sadrzaj>
      <item>BANSKI VIDIKOVAC d.o.o. u likvidaciji, OIB 71667849525</item>
    </izvorni_sadrzaj>
    <derivirana_varijabla naziv="DomainObject.Predmet.ProtuStrankaListNazivFormatedOIB_1">
      <item>BANSKI VIDIKOVAC d.o.o. u likvidaciji, OIB 71667849525</item>
    </derivirana_varijabla>
  </DomainObject.Predmet.ProtuStrankaListNazivFormatedOIB>
  <DomainObject.Predmet.OstaliListFormated>
    <izvorni_sadrzaj>
      <item>Edina Postružin punomoćnik sudionika u postupku BANSKI VIDIKOVAC d.o.o. u likvidaciji</item>
    </izvorni_sadrzaj>
    <derivirana_varijabla naziv="DomainObject.Predmet.OstaliListFormated_1">
      <item>Edina Postružin punomoćnik sudionika u postupku BANSKI VIDIKOVAC d.o.o. u likvidaciji</item>
    </derivirana_varijabla>
  </DomainObject.Predmet.OstaliListFormated>
  <DomainObject.Predmet.OstaliListFormatedOIB>
    <izvorni_sadrzaj>
      <item>Edina Postružin, OIB 01569972229 punomoćnik sudionika u postupku BANSKI VIDIKOVAC d.o.o. u likvidaciji</item>
    </izvorni_sadrzaj>
    <derivirana_varijabla naziv="DomainObject.Predmet.OstaliListFormatedOIB_1">
      <item>Edina Postružin, OIB 01569972229 punomoćnik sudionika u postupku BANSKI VIDIKOVAC d.o.o. u likvidaciji</item>
    </derivirana_varijabla>
  </DomainObject.Predmet.OstaliListFormatedOIB>
  <DomainObject.Predmet.OstaliListFormatedWithAdress>
    <izvorni_sadrzaj>
      <item>Edina Postružin, Karažnik 49, 10000 Zagreb punomoćnik sudionika u postupku BANSKI VIDIKOVAC d.o.o. u likvidaciji</item>
    </izvorni_sadrzaj>
    <derivirana_varijabla naziv="DomainObject.Predmet.OstaliListFormatedWithAdress_1">
      <item>Edina Postružin, Karažnik 49, 10000 Zagreb punomoćnik sudionika u postupku BANSKI VIDIKOVAC d.o.o. u likvidaciji</item>
    </derivirana_varijabla>
  </DomainObject.Predmet.OstaliListFormatedWithAdress>
  <DomainObject.Predmet.OstaliListFormatedWithAdressOIB>
    <izvorni_sadrzaj>
      <item>Edina Postružin, OIB 01569972229, Karažnik 49, 10000 Zagreb punomoćnik sudionika u postupku BANSKI VIDIKOVAC d.o.o. u likvidaciji</item>
    </izvorni_sadrzaj>
    <derivirana_varijabla naziv="DomainObject.Predmet.OstaliListFormatedWithAdressOIB_1">
      <item>Edina Postružin, OIB 01569972229, Karažnik 49, 10000 Zagreb punomoćnik sudionika u postupku BANSKI VIDIKOVAC d.o.o. u likvidaciji</item>
    </derivirana_varijabla>
  </DomainObject.Predmet.OstaliListFormatedWithAdressOIB>
  <DomainObject.Predmet.OstaliListNazivFormated>
    <izvorni_sadrzaj>
      <item>Edina Postružin</item>
    </izvorni_sadrzaj>
    <derivirana_varijabla naziv="DomainObject.Predmet.OstaliListNazivFormated_1">
      <item>Edina Postružin</item>
    </derivirana_varijabla>
  </DomainObject.Predmet.OstaliListNazivFormated>
  <DomainObject.Predmet.OstaliListNazivFormatedOIB>
    <izvorni_sadrzaj>
      <item>Edina Postružin, OIB 01569972229</item>
    </izvorni_sadrzaj>
    <derivirana_varijabla naziv="DomainObject.Predmet.OstaliListNazivFormatedOIB_1">
      <item>Edina Postružin, OIB 01569972229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BANSKI VIDIKOVAC d.o.o. u likvidaciji</izvorni_sadrzaj>
    <derivirana_varijabla naziv="DomainObject.Predmet.ProtustrankaIDrugi_1">BANSKI VIDIKOVAC d.o.o.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BANSKI VIDIKOVAC d.o.o. u likvidaciji, OIB 71667849525, Banski Vinogradi 42b, 10000 Zagreb</izvorni_sadrzaj>
    <derivirana_varijabla naziv="DomainObject.Predmet.ProtustrankaIDrugiAdressOIB_1">BANSKI VIDIKOVAC d.o.o. u likvidaciji, OIB 71667849525, Banski Vinogradi 42b,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BANSKI VIDIKOVAC d.o.o. u likvidaciji</item>
      <item>FINA Regionalni centar Zagreb</item>
      <item>Edina Postružin</item>
    </izvorni_sadrzaj>
    <derivirana_varijabla naziv="DomainObject.Predmet.SudioniciListNaziv_1">
      <item>BANSKI VIDIKOVAC d.o.o. u likvidaciji</item>
      <item>FINA Regionalni centar Zagreb</item>
      <item>Edina Postružin</item>
    </derivirana_varijabla>
  </DomainObject.Predmet.SudioniciListNaziv>
  <DomainObject.Predmet.SudioniciListAdressOIB>
    <izvorni_sadrzaj>
      <item>BANSKI VIDIKOVAC d.o.o. u likvidaciji, OIB 71667849525, Banski Vinogradi 42b,10000 Zagreb</item>
      <item>FINA Regionalni centar Zagreb, OIB 85821130368, Trg svibanjskih žrtava 1995. br.1,10000 Zagreb</item>
      <item>Edina Postružin, OIB 01569972229, Karažnik 49,10000 Zagreb</item>
    </izvorni_sadrzaj>
    <derivirana_varijabla naziv="DomainObject.Predmet.SudioniciListAdressOIB_1">
      <item>BANSKI VIDIKOVAC d.o.o. u likvidaciji, OIB 71667849525, Banski Vinogradi 42b,10000 Zagreb</item>
      <item>FINA Regionalni centar Zagreb, OIB 85821130368, Trg svibanjskih žrtava 1995. br.1,10000 Zagreb</item>
      <item>Edina Postružin, OIB 01569972229, Karažnik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71667849525</item>
      <item>, OIB 85821130368</item>
      <item>, OIB 01569972229</item>
    </izvorni_sadrzaj>
    <derivirana_varijabla naziv="DomainObject.Predmet.SudioniciListNazivOIB_1">
      <item>, OIB 71667849525</item>
      <item>, OIB 85821130368</item>
      <item>, OIB 01569972229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734A1-9D8E-422B-BAA1-04377D36F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1718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2016-06-14T08:28:00Z</dcterms:created>
  <dc:creator>ssabljic</dc:creator>
  <cp:lastModifiedBy>Miroslav Lovreković</cp:lastModifiedBy>
  <cp:lastPrinted>2016-06-14T08:29:00Z</cp:lastPrinted>
  <dcterms:modified xmlns:xsi="http://www.w3.org/2001/XMLSchema-instance" xsi:type="dcterms:W3CDTF">2016-06-14T08:31:00Z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