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9a1b" w14:paraId="2bc9a1b" w:rsidRDefault="00561855" w:rsidR="00561855" w:rsidRPr="00561855">
      <w:pPr>
        <w15:collapsed w:val="false"/>
        <w:rPr>
          <w:color w:val="000000"/>
        </w:rPr>
      </w:pPr>
      <w:bookmarkStart w:name="_GoBack" w:id="0"/>
      <w:bookmarkEnd w:id="0"/>
      <w:r w:rsidRPr="0056185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561855">
      <w:pPr>
        <w:rPr>
          <w:color w:val="000000"/>
          <w:sz w:val="24"/>
          <w:szCs w:val="24"/>
        </w:rPr>
      </w:pPr>
    </w:p>
    <w:p w:rsidRDefault="00E57329" w:rsidP="000454A4" w:rsidR="000454A4" w:rsidRPr="00561855">
      <w:pPr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     REPUBLIKA HRVATSKA</w:t>
      </w:r>
    </w:p>
    <w:p w:rsidRDefault="00E57329" w:rsidP="000454A4" w:rsidR="000454A4" w:rsidRPr="00561855">
      <w:pPr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TRGOVAČKI SUD U ZAGREBU</w:t>
      </w:r>
    </w:p>
    <w:p w:rsidRDefault="00E57329" w:rsidP="000454A4" w:rsidR="000454A4" w:rsidRPr="00561855">
      <w:pPr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       </w:t>
      </w:r>
      <w:r w:rsidR="000454A4" w:rsidRPr="00561855">
        <w:rPr>
          <w:color w:val="000000"/>
          <w:sz w:val="24"/>
          <w:szCs w:val="24"/>
        </w:rPr>
        <w:t xml:space="preserve">Zagreb, </w:t>
      </w:r>
      <w:proofErr w:type="spellStart"/>
      <w:r w:rsidR="000454A4" w:rsidRPr="00561855">
        <w:rPr>
          <w:color w:val="000000"/>
          <w:sz w:val="24"/>
          <w:szCs w:val="24"/>
        </w:rPr>
        <w:t>Amruševa</w:t>
      </w:r>
      <w:proofErr w:type="spellEnd"/>
      <w:r w:rsidR="000454A4" w:rsidRPr="00561855">
        <w:rPr>
          <w:color w:val="000000"/>
          <w:sz w:val="24"/>
          <w:szCs w:val="24"/>
        </w:rPr>
        <w:t xml:space="preserve"> 2/II                                                          </w:t>
      </w:r>
      <w:r w:rsidR="00F663AB" w:rsidRPr="00561855">
        <w:rPr>
          <w:color w:val="000000"/>
          <w:sz w:val="24"/>
          <w:szCs w:val="24"/>
        </w:rPr>
        <w:t xml:space="preserve"> </w:t>
      </w:r>
      <w:r w:rsidRPr="00561855">
        <w:rPr>
          <w:color w:val="000000"/>
          <w:sz w:val="24"/>
          <w:szCs w:val="24"/>
        </w:rPr>
        <w:t xml:space="preserve">     </w:t>
      </w:r>
      <w:r w:rsidR="00FD3AEA" w:rsidRPr="00561855">
        <w:rPr>
          <w:color w:val="000000"/>
          <w:sz w:val="24"/>
          <w:szCs w:val="24"/>
        </w:rPr>
        <w:t xml:space="preserve">   </w:t>
      </w:r>
      <w:r w:rsidR="00100136" w:rsidRPr="00561855">
        <w:rPr>
          <w:color w:val="000000"/>
          <w:sz w:val="24"/>
          <w:szCs w:val="24"/>
        </w:rPr>
        <w:t xml:space="preserve"> 67. St-2003/13</w:t>
      </w:r>
      <w:r w:rsidR="00561855" w:rsidRPr="00561855">
        <w:rPr>
          <w:color w:val="000000"/>
          <w:sz w:val="24"/>
          <w:szCs w:val="24"/>
        </w:rPr>
        <w:t>-45</w:t>
      </w:r>
      <w:r w:rsidR="000454A4" w:rsidRPr="00561855">
        <w:rPr>
          <w:color w:val="000000"/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561855">
      <w:pPr>
        <w:jc w:val="center"/>
        <w:rPr>
          <w:color w:val="000000"/>
          <w:sz w:val="24"/>
          <w:szCs w:val="24"/>
        </w:rPr>
      </w:pPr>
    </w:p>
    <w:p w:rsidRDefault="00100136" w:rsidP="000454A4" w:rsidR="00100136" w:rsidRPr="00561855">
      <w:pPr>
        <w:jc w:val="center"/>
        <w:rPr>
          <w:color w:val="000000"/>
          <w:sz w:val="24"/>
          <w:szCs w:val="24"/>
        </w:rPr>
      </w:pPr>
    </w:p>
    <w:p w:rsidRDefault="00A21201" w:rsidP="000454A4" w:rsidR="000454A4" w:rsidRPr="00561855">
      <w:pPr>
        <w:jc w:val="center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R E P U B L I K A   H R V A T S K A</w:t>
      </w:r>
    </w:p>
    <w:p w:rsidRDefault="00100136" w:rsidP="000454A4" w:rsidR="00100136" w:rsidRPr="00561855">
      <w:pPr>
        <w:jc w:val="center"/>
        <w:rPr>
          <w:color w:val="000000"/>
          <w:sz w:val="24"/>
          <w:szCs w:val="24"/>
        </w:rPr>
      </w:pPr>
    </w:p>
    <w:p w:rsidRDefault="000454A4" w:rsidP="000454A4" w:rsidR="000454A4" w:rsidRPr="00561855">
      <w:pPr>
        <w:jc w:val="center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R J E Š E NJ E</w:t>
      </w:r>
    </w:p>
    <w:p w:rsidRDefault="00BF0374" w:rsidP="00BF0374" w:rsidR="00BF0374" w:rsidRPr="00561855">
      <w:pPr>
        <w:jc w:val="both"/>
        <w:rPr>
          <w:color w:val="000000"/>
          <w:sz w:val="24"/>
          <w:szCs w:val="24"/>
        </w:rPr>
      </w:pPr>
    </w:p>
    <w:p w:rsidRDefault="00100136" w:rsidP="00BF0374" w:rsidR="00142285" w:rsidRPr="00561855">
      <w:pPr>
        <w:jc w:val="both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Trgovački sud u Zagrebu</w:t>
      </w:r>
      <w:r w:rsidR="00F663AB" w:rsidRPr="00561855">
        <w:rPr>
          <w:color w:val="000000"/>
          <w:sz w:val="24"/>
          <w:szCs w:val="24"/>
        </w:rPr>
        <w:t xml:space="preserve">, po sucu Gordanu </w:t>
      </w:r>
      <w:proofErr w:type="spellStart"/>
      <w:r w:rsidR="00F663AB" w:rsidRPr="00561855">
        <w:rPr>
          <w:color w:val="000000"/>
          <w:sz w:val="24"/>
          <w:szCs w:val="24"/>
        </w:rPr>
        <w:t>Zubaku</w:t>
      </w:r>
      <w:proofErr w:type="spellEnd"/>
      <w:r w:rsidR="00F663AB" w:rsidRPr="00561855">
        <w:rPr>
          <w:color w:val="000000"/>
          <w:sz w:val="24"/>
          <w:szCs w:val="24"/>
        </w:rPr>
        <w:t xml:space="preserve">, u stečajnom </w:t>
      </w:r>
      <w:r w:rsidR="00545CFF" w:rsidRPr="00561855">
        <w:rPr>
          <w:color w:val="000000"/>
          <w:sz w:val="24"/>
          <w:szCs w:val="24"/>
        </w:rPr>
        <w:t>postupk</w:t>
      </w:r>
      <w:r w:rsidR="00F663AB" w:rsidRPr="00561855">
        <w:rPr>
          <w:color w:val="000000"/>
          <w:sz w:val="24"/>
          <w:szCs w:val="24"/>
        </w:rPr>
        <w:t>u nad</w:t>
      </w:r>
      <w:r w:rsidR="00545CFF" w:rsidRPr="00561855">
        <w:rPr>
          <w:color w:val="000000"/>
          <w:sz w:val="24"/>
          <w:szCs w:val="24"/>
        </w:rPr>
        <w:t xml:space="preserve"> dužnikom</w:t>
      </w:r>
      <w:r w:rsidR="00F663AB" w:rsidRPr="00561855">
        <w:rPr>
          <w:color w:val="000000"/>
          <w:sz w:val="24"/>
          <w:szCs w:val="24"/>
        </w:rPr>
        <w:t xml:space="preserve"> </w:t>
      </w:r>
      <w:r w:rsidRPr="00561855">
        <w:rPr>
          <w:bCs/>
          <w:color w:val="000000"/>
          <w:sz w:val="24"/>
          <w:szCs w:val="24"/>
          <w:lang w:val="pt-BR"/>
        </w:rPr>
        <w:t xml:space="preserve">MARLI SERVIS d.o.o. u stečaju, Zagreb, Vlaška 13, </w:t>
      </w:r>
      <w:r w:rsidRPr="00561855">
        <w:rPr>
          <w:bCs/>
          <w:color w:val="000000"/>
          <w:sz w:val="24"/>
          <w:szCs w:val="24"/>
        </w:rPr>
        <w:t>OIB: 46580419876</w:t>
      </w:r>
      <w:r w:rsidR="00142285" w:rsidRPr="00561855">
        <w:rPr>
          <w:color w:val="000000"/>
          <w:sz w:val="24"/>
          <w:szCs w:val="24"/>
        </w:rPr>
        <w:t>,</w:t>
      </w:r>
      <w:r w:rsidR="00A21201" w:rsidRPr="00561855">
        <w:rPr>
          <w:color w:val="000000"/>
          <w:sz w:val="24"/>
          <w:szCs w:val="24"/>
        </w:rPr>
        <w:t xml:space="preserve"> </w:t>
      </w:r>
      <w:r w:rsidRPr="00561855">
        <w:rPr>
          <w:color w:val="000000"/>
          <w:sz w:val="24"/>
          <w:szCs w:val="24"/>
        </w:rPr>
        <w:t>4</w:t>
      </w:r>
      <w:r w:rsidR="00337643" w:rsidRPr="00561855">
        <w:rPr>
          <w:color w:val="000000"/>
          <w:sz w:val="24"/>
          <w:szCs w:val="24"/>
        </w:rPr>
        <w:t xml:space="preserve">. </w:t>
      </w:r>
      <w:r w:rsidRPr="00561855">
        <w:rPr>
          <w:color w:val="000000"/>
          <w:sz w:val="24"/>
          <w:szCs w:val="24"/>
        </w:rPr>
        <w:t>prosinca</w:t>
      </w:r>
      <w:r w:rsidR="00456351" w:rsidRPr="00561855">
        <w:rPr>
          <w:color w:val="000000"/>
          <w:sz w:val="24"/>
          <w:szCs w:val="24"/>
        </w:rPr>
        <w:t xml:space="preserve"> 2015</w:t>
      </w:r>
      <w:r w:rsidR="00142285" w:rsidRPr="00561855">
        <w:rPr>
          <w:color w:val="000000"/>
          <w:sz w:val="24"/>
          <w:szCs w:val="24"/>
        </w:rPr>
        <w:t>.,</w:t>
      </w:r>
    </w:p>
    <w:p w:rsidRDefault="00221B3D" w:rsidP="00221B3D" w:rsidR="00221B3D" w:rsidRPr="00561855">
      <w:pPr>
        <w:jc w:val="both"/>
        <w:rPr>
          <w:color w:val="000000"/>
          <w:sz w:val="24"/>
          <w:szCs w:val="24"/>
        </w:rPr>
      </w:pPr>
    </w:p>
    <w:p w:rsidRDefault="00221B3D" w:rsidP="00221B3D" w:rsidR="00221B3D" w:rsidRPr="00561855">
      <w:pPr>
        <w:ind w:firstLine="720"/>
        <w:jc w:val="center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r i j e š i o   j e</w:t>
      </w:r>
    </w:p>
    <w:p w:rsidRDefault="000A333B" w:rsidP="000A333B" w:rsidR="000A333B" w:rsidRPr="00561855">
      <w:pPr>
        <w:ind w:left="720"/>
        <w:jc w:val="both"/>
        <w:rPr>
          <w:color w:val="000000"/>
          <w:sz w:val="24"/>
          <w:szCs w:val="24"/>
        </w:rPr>
      </w:pPr>
    </w:p>
    <w:p w:rsidRDefault="000A333B" w:rsidP="000A333B" w:rsidR="000A333B" w:rsidRPr="00561855">
      <w:pPr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Saziva se skupština vjerovnika u stečajnom postupku nad dužnikom </w:t>
      </w:r>
      <w:r w:rsidR="00100136" w:rsidRPr="00561855">
        <w:rPr>
          <w:bCs/>
          <w:color w:val="000000"/>
          <w:sz w:val="24"/>
          <w:szCs w:val="24"/>
          <w:lang w:val="pt-BR"/>
        </w:rPr>
        <w:t>MARLI SERVIS d.o.o. u stečaju, Zagreb, Vlaška 13</w:t>
      </w:r>
      <w:r w:rsidR="008F612B" w:rsidRPr="00561855">
        <w:rPr>
          <w:color w:val="000000"/>
          <w:sz w:val="24"/>
          <w:szCs w:val="24"/>
        </w:rPr>
        <w:t>, za dan</w:t>
      </w:r>
      <w:r w:rsidRPr="00561855">
        <w:rPr>
          <w:color w:val="000000"/>
          <w:sz w:val="24"/>
          <w:szCs w:val="24"/>
        </w:rPr>
        <w:t xml:space="preserve"> </w:t>
      </w:r>
      <w:r w:rsidR="00337643" w:rsidRPr="00561855">
        <w:rPr>
          <w:color w:val="000000"/>
          <w:sz w:val="24"/>
          <w:szCs w:val="24"/>
        </w:rPr>
        <w:br/>
      </w:r>
      <w:r w:rsidR="00100136" w:rsidRPr="00561855">
        <w:rPr>
          <w:color w:val="000000"/>
          <w:sz w:val="24"/>
          <w:szCs w:val="24"/>
        </w:rPr>
        <w:t>25. siječanj 2016. u 9.30</w:t>
      </w:r>
      <w:r w:rsidR="00142285" w:rsidRPr="00561855">
        <w:rPr>
          <w:color w:val="000000"/>
          <w:sz w:val="24"/>
          <w:szCs w:val="24"/>
        </w:rPr>
        <w:t xml:space="preserve"> sati</w:t>
      </w:r>
      <w:r w:rsidRPr="00561855">
        <w:rPr>
          <w:bCs/>
          <w:color w:val="000000"/>
          <w:sz w:val="24"/>
          <w:szCs w:val="24"/>
        </w:rPr>
        <w:t>,</w:t>
      </w:r>
      <w:r w:rsidRPr="00561855">
        <w:rPr>
          <w:b/>
          <w:bCs/>
          <w:color w:val="000000"/>
          <w:sz w:val="24"/>
          <w:szCs w:val="24"/>
        </w:rPr>
        <w:t xml:space="preserve"> </w:t>
      </w:r>
      <w:r w:rsidRPr="00561855">
        <w:rPr>
          <w:color w:val="000000"/>
          <w:sz w:val="24"/>
          <w:szCs w:val="24"/>
        </w:rPr>
        <w:t xml:space="preserve">koja će se održati u zgradi ovog suda Petrinjska 8, </w:t>
      </w:r>
      <w:r w:rsidR="00142285" w:rsidRPr="00561855">
        <w:rPr>
          <w:color w:val="000000"/>
          <w:sz w:val="24"/>
          <w:szCs w:val="24"/>
        </w:rPr>
        <w:t xml:space="preserve">soba 85/II (ulična zgrada), </w:t>
      </w:r>
      <w:r w:rsidRPr="00561855">
        <w:rPr>
          <w:color w:val="000000"/>
          <w:sz w:val="24"/>
          <w:szCs w:val="24"/>
        </w:rPr>
        <w:t>s Dnevnim redom:</w:t>
      </w:r>
    </w:p>
    <w:p w:rsidRDefault="000A333B" w:rsidP="000A333B" w:rsidR="000A333B" w:rsidRPr="00561855">
      <w:pPr>
        <w:jc w:val="both"/>
        <w:rPr>
          <w:color w:val="000000"/>
          <w:sz w:val="24"/>
          <w:szCs w:val="24"/>
        </w:rPr>
      </w:pPr>
    </w:p>
    <w:p w:rsidRDefault="00100136" w:rsidP="00A21201" w:rsidR="00490AD9" w:rsidRPr="00561855">
      <w:pPr>
        <w:pStyle w:val="Odlomakpopisa"/>
        <w:numPr>
          <w:ilvl w:val="0"/>
          <w:numId w:val="4"/>
        </w:numPr>
        <w:jc w:val="both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      </w:t>
      </w:r>
      <w:r w:rsidR="00A21201" w:rsidRPr="00561855">
        <w:rPr>
          <w:color w:val="000000"/>
          <w:sz w:val="24"/>
          <w:szCs w:val="24"/>
        </w:rPr>
        <w:t>Izvješće stečajnog upravitelja</w:t>
      </w:r>
      <w:r w:rsidR="006E2192" w:rsidRPr="00561855">
        <w:rPr>
          <w:color w:val="000000"/>
          <w:sz w:val="24"/>
          <w:szCs w:val="24"/>
        </w:rPr>
        <w:t xml:space="preserve"> o dosadašnjem tijeku stečajnog </w:t>
      </w:r>
      <w:r w:rsidR="00A21201" w:rsidRPr="00561855">
        <w:rPr>
          <w:color w:val="000000"/>
          <w:sz w:val="24"/>
          <w:szCs w:val="24"/>
        </w:rPr>
        <w:t>postupka.</w:t>
      </w:r>
    </w:p>
    <w:p w:rsidRDefault="007B2F69" w:rsidP="000A333B" w:rsidR="007B2F69" w:rsidRPr="00561855">
      <w:pPr>
        <w:rPr>
          <w:color w:val="000000"/>
          <w:sz w:val="24"/>
          <w:szCs w:val="24"/>
        </w:rPr>
      </w:pPr>
    </w:p>
    <w:p w:rsidRDefault="007B2F69" w:rsidP="00100136" w:rsidR="00DE777C" w:rsidRPr="00561855">
      <w:pPr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Ovo rješenje će se objaviti na</w:t>
      </w:r>
      <w:r w:rsidR="00100136" w:rsidRPr="00561855">
        <w:rPr>
          <w:color w:val="000000"/>
          <w:sz w:val="24"/>
          <w:szCs w:val="24"/>
        </w:rPr>
        <w:t xml:space="preserve"> mrežnoj stranici</w:t>
      </w:r>
      <w:r w:rsidRPr="00561855">
        <w:rPr>
          <w:color w:val="000000"/>
          <w:sz w:val="24"/>
          <w:szCs w:val="24"/>
        </w:rPr>
        <w:t xml:space="preserve"> </w:t>
      </w:r>
      <w:r w:rsidR="00100136" w:rsidRPr="00561855">
        <w:rPr>
          <w:color w:val="000000"/>
          <w:sz w:val="24"/>
          <w:szCs w:val="24"/>
        </w:rPr>
        <w:t xml:space="preserve">e-oglasna ploča Trgovačkog </w:t>
      </w:r>
      <w:r w:rsidRPr="00561855">
        <w:rPr>
          <w:color w:val="000000"/>
          <w:sz w:val="24"/>
          <w:szCs w:val="24"/>
        </w:rPr>
        <w:t xml:space="preserve"> suda</w:t>
      </w:r>
      <w:r w:rsidR="00100136" w:rsidRPr="00561855">
        <w:rPr>
          <w:color w:val="000000"/>
          <w:sz w:val="24"/>
          <w:szCs w:val="24"/>
        </w:rPr>
        <w:t xml:space="preserve"> u Zagrebu</w:t>
      </w:r>
      <w:r w:rsidRPr="00561855">
        <w:rPr>
          <w:color w:val="000000"/>
          <w:sz w:val="24"/>
          <w:szCs w:val="24"/>
        </w:rPr>
        <w:t>.</w:t>
      </w:r>
    </w:p>
    <w:p w:rsidRDefault="007C516D" w:rsidP="00221B3D" w:rsidR="00D65985" w:rsidRPr="00561855">
      <w:pPr>
        <w:ind w:left="720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            </w:t>
      </w:r>
    </w:p>
    <w:p w:rsidRDefault="00D65985" w:rsidP="00B07129" w:rsidR="00D65985" w:rsidRPr="00561855">
      <w:pPr>
        <w:ind w:firstLine="720"/>
        <w:jc w:val="center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U Zagrebu</w:t>
      </w:r>
      <w:r w:rsidR="00490AD9" w:rsidRPr="00561855">
        <w:rPr>
          <w:color w:val="000000"/>
          <w:sz w:val="24"/>
          <w:szCs w:val="24"/>
        </w:rPr>
        <w:t xml:space="preserve"> </w:t>
      </w:r>
      <w:r w:rsidR="00100136" w:rsidRPr="00561855">
        <w:rPr>
          <w:color w:val="000000"/>
          <w:sz w:val="24"/>
          <w:szCs w:val="24"/>
        </w:rPr>
        <w:t>4. prosinca</w:t>
      </w:r>
      <w:r w:rsidR="00456351" w:rsidRPr="00561855">
        <w:rPr>
          <w:color w:val="000000"/>
          <w:sz w:val="24"/>
          <w:szCs w:val="24"/>
        </w:rPr>
        <w:t xml:space="preserve"> 2015</w:t>
      </w:r>
      <w:r w:rsidR="007B2F69" w:rsidRPr="00561855">
        <w:rPr>
          <w:color w:val="000000"/>
          <w:sz w:val="24"/>
          <w:szCs w:val="24"/>
        </w:rPr>
        <w:t>.</w:t>
      </w:r>
    </w:p>
    <w:p w:rsidRDefault="007B2F69" w:rsidP="007B2F69" w:rsidR="007B2F69" w:rsidRPr="00561855">
      <w:pPr>
        <w:ind w:firstLine="720"/>
        <w:rPr>
          <w:color w:val="000000"/>
          <w:sz w:val="24"/>
          <w:szCs w:val="24"/>
        </w:rPr>
      </w:pPr>
    </w:p>
    <w:p w:rsidRDefault="00D65985" w:rsidP="00C2097E" w:rsidR="00D65985" w:rsidRPr="00561855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ab/>
        <w:t>SUDAC:</w:t>
      </w:r>
    </w:p>
    <w:p w:rsidRDefault="007B2F69" w:rsidP="00C2097E" w:rsidR="007B2F69" w:rsidRPr="00561855">
      <w:pPr>
        <w:pStyle w:val="Tijeloteksta"/>
        <w:ind w:left="5760"/>
        <w:jc w:val="right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   Gordan Zubak</w:t>
      </w:r>
      <w:r w:rsidR="00561855" w:rsidRPr="00561855">
        <w:rPr>
          <w:color w:val="000000"/>
          <w:sz w:val="24"/>
          <w:szCs w:val="24"/>
        </w:rPr>
        <w:t>, v.r.</w:t>
      </w:r>
    </w:p>
    <w:p w:rsidRDefault="00D65985" w:rsidP="00D65985" w:rsidR="00D65985" w:rsidRPr="00561855">
      <w:pPr>
        <w:rPr>
          <w:color w:val="000000"/>
          <w:sz w:val="24"/>
          <w:szCs w:val="24"/>
        </w:rPr>
      </w:pPr>
    </w:p>
    <w:p w:rsidRDefault="00221B3D" w:rsidP="00221B3D" w:rsidR="00221B3D" w:rsidRPr="00561855">
      <w:pPr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POUKA O PRAVNOM LIJEKU:</w:t>
      </w:r>
    </w:p>
    <w:p w:rsidRDefault="00221B3D" w:rsidP="00221B3D" w:rsidR="00221B3D" w:rsidRPr="00561855">
      <w:pPr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Protiv ovog rješenja  nije dopuštena žalba. </w:t>
      </w:r>
    </w:p>
    <w:p w:rsidRDefault="00670F5E" w:rsidP="00670F5E" w:rsidR="00670F5E" w:rsidRPr="00561855">
      <w:pPr>
        <w:rPr>
          <w:color w:val="000000"/>
          <w:sz w:val="24"/>
          <w:szCs w:val="24"/>
        </w:rPr>
      </w:pPr>
    </w:p>
    <w:p w:rsidRDefault="00561855" w:rsidP="00561855" w:rsidR="00561855" w:rsidRPr="00561855">
      <w:pPr>
        <w:jc w:val="right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 xml:space="preserve">Za točnost </w:t>
      </w:r>
      <w:proofErr w:type="spellStart"/>
      <w:r w:rsidRPr="00561855">
        <w:rPr>
          <w:color w:val="000000"/>
          <w:sz w:val="24"/>
          <w:szCs w:val="24"/>
        </w:rPr>
        <w:t>otpravka</w:t>
      </w:r>
      <w:proofErr w:type="spellEnd"/>
      <w:r w:rsidRPr="00561855">
        <w:rPr>
          <w:color w:val="000000"/>
          <w:sz w:val="24"/>
          <w:szCs w:val="24"/>
        </w:rPr>
        <w:t>:</w:t>
      </w:r>
    </w:p>
    <w:p w:rsidRDefault="00561855" w:rsidP="00561855" w:rsidR="00561855" w:rsidRPr="00561855">
      <w:pPr>
        <w:jc w:val="right"/>
        <w:rPr>
          <w:color w:val="000000"/>
          <w:sz w:val="24"/>
          <w:szCs w:val="24"/>
        </w:rPr>
      </w:pPr>
      <w:r w:rsidRPr="00561855">
        <w:rPr>
          <w:color w:val="000000"/>
          <w:sz w:val="24"/>
          <w:szCs w:val="24"/>
        </w:rPr>
        <w:t>Ivana Rogić</w:t>
      </w:r>
    </w:p>
    <w:p w:rsidRDefault="00935ABA" w:rsidR="00935ABA">
      <w:pPr>
        <w:rPr>
          <w:color w:val="000000"/>
          <w:sz w:val="24"/>
          <w:szCs w:val="24"/>
        </w:rPr>
      </w:pPr>
    </w:p>
    <w:p w:rsidRDefault="0098268B" w:rsidR="0098268B">
      <w:pPr>
        <w:rPr>
          <w:color w:val="000000"/>
          <w:sz w:val="24"/>
          <w:szCs w:val="24"/>
        </w:rPr>
      </w:pPr>
    </w:p>
    <w:p w:rsidRDefault="0098268B" w:rsidR="0098268B">
      <w:pPr>
        <w:rPr>
          <w:color w:val="000000"/>
          <w:sz w:val="24"/>
          <w:szCs w:val="24"/>
        </w:rPr>
      </w:pPr>
    </w:p>
    <w:p w:rsidRDefault="0098268B" w:rsidR="0098268B">
      <w:pPr>
        <w:rPr>
          <w:color w:val="000000"/>
          <w:sz w:val="24"/>
          <w:szCs w:val="24"/>
        </w:rPr>
      </w:pPr>
    </w:p>
    <w:sectPr w:rsidSect="00561855" w:rsidR="0098268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00136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61855"/>
    <w:rsid w:val="00577C20"/>
    <w:rsid w:val="00670F5E"/>
    <w:rsid w:val="006E2192"/>
    <w:rsid w:val="007B2F69"/>
    <w:rsid w:val="007C516D"/>
    <w:rsid w:val="008A286D"/>
    <w:rsid w:val="008F612B"/>
    <w:rsid w:val="00935ABA"/>
    <w:rsid w:val="0098268B"/>
    <w:rsid w:val="00A21201"/>
    <w:rsid w:val="00A45015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8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618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185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1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8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618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185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St-2003/2013-45</izvorni_sadrzaj>
    <derivirana_varijabla naziv="DomainObject.Oznaka_1">St-2003/2013-45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St-2003/2013</izvorni_sadrzaj>
    <derivirana_varijabla naziv="DomainObject.Predmet.OznakaBroj_1">St-2003/2013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MARLI SERVIS d.o.o. zastupanog po punomoćniku ŽUPIĆ &amp; PARTNERI ODVJETNIČKO DRUŠTVO</izvorni_sadrzaj>
    <derivirana_varijabla naziv="DomainObject.Predmet.ProtustrankaFormated_1">  MARLI SERVIS d.o.o. zastupanog po punomoćniku ŽUPIĆ &amp; PARTNERI ODVJETNIČKO DRUŠTVO</derivirana_varijabla>
  </DomainObject.Predmet.ProtustrankaFormated>
  <DomainObject.Predmet.ProtustrankaFormatedOIB>
    <izvorni_sadrzaj>  MARLI SERVIS d.o.o., OIB 46580419876 zastupanog po punomoćniku ŽUPIĆ &amp; PARTNERI ODVJETNIČKO DRUŠTVO</izvorni_sadrzaj>
    <derivirana_varijabla naziv="DomainObject.Predmet.ProtustrankaFormatedOIB_1">  MARLI SERVIS d.o.o., OIB 46580419876 zastupanog po punomoćniku ŽUPIĆ &amp; PARTNERI ODVJETNIČKO DRUŠTVO</derivirana_varijabla>
  </DomainObject.Predmet.ProtustrankaFormatedOIB>
  <DomainObject.Predmet.ProtustrankaFormatedWithAdress>
    <izvorni_sadrzaj> MARLI SERVIS d.o.o., Vlaška 13, 10000 Zagreb zastupanog po punomoćniku ŽUPIĆ &amp; PARTNERI ODVJETNIČKO DRUŠTVO</izvorni_sadrzaj>
    <derivirana_varijabla naziv="DomainObject.Predmet.ProtustrankaFormatedWithAdress_1"> MARLI SERVIS d.o.o., Vlaška 13, 10000 Zagreb zastupanog po punomoćniku ŽUPIĆ &amp; PARTNERI ODVJETNIČKO DRUŠTVO</derivirana_varijabla>
  </DomainObject.Predmet.ProtustrankaFormatedWithAdress>
  <DomainObject.Predmet.ProtustrankaFormatedWithAdressOIB>
    <izvorni_sadrzaj> MARLI SERVIS d.o.o., OIB 46580419876, Vlaška 13, 10000 Zagreb zastupanog po punomoćniku ŽUPIĆ &amp; PARTNERI ODVJETNIČKO DRUŠTVO</izvorni_sadrzaj>
    <derivirana_varijabla naziv="DomainObject.Predmet.ProtustrankaFormatedWithAdressOIB_1"> MARLI SERVIS d.o.o., OIB 46580419876, Vlaška 13, 10000 Zagreb zastupanog po punomoćniku ŽUPIĆ &amp; PARTNERI ODVJETNIČKO DRUŠTVO</derivirana_varijabla>
  </DomainObject.Predmet.ProtustrankaFormatedWithAdressOIB>
  <DomainObject.Predmet.ProtustrankaWithAdress>
    <izvorni_sadrzaj>MARLI SERVIS d.o.o. Vlaška 13, 10000 Zagreb</izvorni_sadrzaj>
    <derivirana_varijabla naziv="DomainObject.Predmet.ProtustrankaWithAdress_1">MARLI SERVIS d.o.o. Vlaška 13, 10000 Zagreb</derivirana_varijabla>
  </DomainObject.Predmet.ProtustrankaWithAdress>
  <DomainObject.Predmet.ProtustrankaWithAdressOIB>
    <izvorni_sadrzaj>MARLI SERVIS d.o.o., OIB 46580419876, Vlaška 13, 10000 Zagreb</izvorni_sadrzaj>
    <derivirana_varijabla naziv="DomainObject.Predmet.ProtustrankaWithAdressOIB_1">MARLI SERVIS d.o.o., OIB 46580419876, Vlaška 13, 10000 Zagreb</derivirana_varijabla>
  </DomainObject.Predmet.ProtustrankaWithAdressOIB>
  <DomainObject.Predmet.ProtustrankaNazivFormated>
    <izvorni_sadrzaj>MARLI SERVIS d.o.o.</izvorni_sadrzaj>
    <derivirana_varijabla naziv="DomainObject.Predmet.ProtustrankaNazivFormated_1">MARLI SERVIS d.o.o.</derivirana_varijabla>
  </DomainObject.Predmet.ProtustrankaNazivFormated>
  <DomainObject.Predmet.ProtustrankaNazivFormatedOIB>
    <izvorni_sadrzaj>MARLI SERVIS d.o.o., OIB 46580419876</izvorni_sadrzaj>
    <derivirana_varijabla naziv="DomainObject.Predmet.ProtustrankaNazivFormatedOIB_1">MARLI SERVIS d.o.o., OIB 46580419876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MARLI SERVIS d.o.o.</izvorni_sadrzaj>
    <derivirana_varijabla naziv="DomainObject.Predmet.StrankaFormated_1">  MARLI SERVIS d.o.o.</derivirana_varijabla>
  </DomainObject.Predmet.StrankaFormated>
  <DomainObject.Predmet.StrankaFormatedOIB>
    <izvorni_sadrzaj>  MARLI SERVIS d.o.o., OIB 46580419876</izvorni_sadrzaj>
    <derivirana_varijabla naziv="DomainObject.Predmet.StrankaFormatedOIB_1">  MARLI SERVIS d.o.o., OIB 46580419876</derivirana_varijabla>
  </DomainObject.Predmet.StrankaFormatedOIB>
  <DomainObject.Predmet.StrankaFormatedWithAdress>
    <izvorni_sadrzaj> MARLI SERVIS d.o.o., Vlaška 13, 10000 Zagreb</izvorni_sadrzaj>
    <derivirana_varijabla naziv="DomainObject.Predmet.StrankaFormatedWithAdress_1"> MARLI SERVIS d.o.o., Vlaška 13, 10000 Zagreb</derivirana_varijabla>
  </DomainObject.Predmet.StrankaFormatedWithAdress>
  <DomainObject.Predmet.StrankaFormatedWithAdressOIB>
    <izvorni_sadrzaj> MARLI SERVIS d.o.o., OIB 46580419876, Vlaška 13, 10000 Zagreb</izvorni_sadrzaj>
    <derivirana_varijabla naziv="DomainObject.Predmet.StrankaFormatedWithAdressOIB_1"> MARLI SERVIS d.o.o., OIB 46580419876, Vlaška 13, 10000 Zagreb</derivirana_varijabla>
  </DomainObject.Predmet.StrankaFormatedWithAdressOIB>
  <DomainObject.Predmet.StrankaWithAdress>
    <izvorni_sadrzaj>MARLI SERVIS d.o.o. Vlaška 13,10000 Zagreb</izvorni_sadrzaj>
    <derivirana_varijabla naziv="DomainObject.Predmet.StrankaWithAdress_1">MARLI SERVIS d.o.o. Vlaška 13,10000 Zagreb</derivirana_varijabla>
  </DomainObject.Predmet.StrankaWithAdress>
  <DomainObject.Predmet.StrankaWithAdressOIB>
    <izvorni_sadrzaj>MARLI SERVIS d.o.o., OIB 46580419876, Vlaška 13,10000 Zagreb</izvorni_sadrzaj>
    <derivirana_varijabla naziv="DomainObject.Predmet.StrankaWithAdressOIB_1">MARLI SERVIS d.o.o., OIB 46580419876, Vlaška 13,10000 Zagreb</derivirana_varijabla>
  </DomainObject.Predmet.StrankaWithAdressOIB>
  <DomainObject.Predmet.StrankaNazivFormated>
    <izvorni_sadrzaj>MARLI SERVIS d.o.o.</izvorni_sadrzaj>
    <derivirana_varijabla naziv="DomainObject.Predmet.StrankaNazivFormated_1">MARLI SERVIS d.o.o.</derivirana_varijabla>
  </DomainObject.Predmet.StrankaNazivFormated>
  <DomainObject.Predmet.StrankaNazivFormatedOIB>
    <izvorni_sadrzaj>MARLI SERVIS d.o.o., OIB 46580419876</izvorni_sadrzaj>
    <derivirana_varijabla naziv="DomainObject.Predmet.StrankaNazivFormatedOIB_1">MARLI SERVIS d.o.o., OIB 46580419876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MARLI SERVIS d.o.o.</item>
    </izvorni_sadrzaj>
    <derivirana_varijabla naziv="DomainObject.Predmet.StrankaListFormated_1">
      <item>MARLI SERVIS d.o.o.</item>
    </derivirana_varijabla>
  </DomainObject.Predmet.StrankaListFormated>
  <DomainObject.Predmet.StrankaListFormatedOIB>
    <izvorni_sadrzaj>
      <item>MARLI SERVIS d.o.o., OIB 46580419876</item>
    </izvorni_sadrzaj>
    <derivirana_varijabla naziv="DomainObject.Predmet.StrankaListFormatedOIB_1">
      <item>MARLI SERVIS d.o.o., OIB 46580419876</item>
    </derivirana_varijabla>
  </DomainObject.Predmet.StrankaListFormatedOIB>
  <DomainObject.Predmet.StrankaListFormatedWithAdress>
    <izvorni_sadrzaj>
      <item>MARLI SERVIS d.o.o., Vlaška 13, 10000 Zagreb</item>
    </izvorni_sadrzaj>
    <derivirana_varijabla naziv="DomainObject.Predmet.StrankaListFormatedWithAdress_1">
      <item>MARLI SERVIS d.o.o., Vlaška 13, 10000 Zagreb</item>
    </derivirana_varijabla>
  </DomainObject.Predmet.StrankaListFormatedWithAdress>
  <DomainObject.Predmet.StrankaListFormatedWithAdressOIB>
    <izvorni_sadrzaj>
      <item>MARLI SERVIS d.o.o., OIB 46580419876, Vlaška 13, 10000 Zagreb</item>
    </izvorni_sadrzaj>
    <derivirana_varijabla naziv="DomainObject.Predmet.StrankaListFormatedWithAdressOIB_1">
      <item>MARLI SERVIS d.o.o., OIB 46580419876, Vlaška 13, 10000 Zagreb</item>
    </derivirana_varijabla>
  </DomainObject.Predmet.StrankaListFormatedWithAdressOIB>
  <DomainObject.Predmet.StrankaListNazivFormated>
    <izvorni_sadrzaj>
      <item>MARLI SERVIS d.o.o.</item>
    </izvorni_sadrzaj>
    <derivirana_varijabla naziv="DomainObject.Predmet.StrankaListNazivFormated_1">
      <item>MARLI SERVIS d.o.o.</item>
    </derivirana_varijabla>
  </DomainObject.Predmet.StrankaListNazivFormated>
  <DomainObject.Predmet.StrankaListNazivFormatedOIB>
    <izvorni_sadrzaj>
      <item>MARLI SERVIS d.o.o., OIB 46580419876</item>
    </izvorni_sadrzaj>
    <derivirana_varijabla naziv="DomainObject.Predmet.StrankaListNazivFormatedOIB_1">
      <item>MARLI SERVIS d.o.o., OIB 46580419876</item>
    </derivirana_varijabla>
  </DomainObject.Predmet.StrankaListNazivFormatedOIB>
  <DomainObject.Predmet.ProtuStrankaListFormated>
    <izvorni_sadrzaj>
      <item>MARLI SERVIS d.o.o. zastupanog po punomoćniku ŽUPIĆ &amp; PARTNERI ODVJETNIČKO DRUŠTVO</item>
    </izvorni_sadrzaj>
    <derivirana_varijabla naziv="DomainObject.Predmet.ProtuStrankaListFormated_1">
      <item>MARLI SERVIS d.o.o. zastupanog po punomoćniku ŽUPIĆ &amp; PARTNERI ODVJETNIČKO DRUŠTVO</item>
    </derivirana_varijabla>
  </DomainObject.Predmet.ProtuStrankaListFormated>
  <DomainObject.Predmet.ProtuStrankaListFormatedOIB>
    <izvorni_sadrzaj>
      <item>MARLI SERVIS d.o.o., OIB 46580419876 zastupanog po punomoćniku ŽUPIĆ &amp; PARTNERI ODVJETNIČKO DRUŠTVO</item>
    </izvorni_sadrzaj>
    <derivirana_varijabla naziv="DomainObject.Predmet.ProtuStrankaListFormatedOIB_1">
      <item>MARLI SERVIS d.o.o., OIB 46580419876 zastupanog po punomoćniku ŽUPIĆ &amp; PARTNERI ODVJETNIČKO DRUŠTVO</item>
    </derivirana_varijabla>
  </DomainObject.Predmet.ProtuStrankaListFormatedOIB>
  <DomainObject.Predmet.ProtuStrankaListFormatedWithAdress>
    <izvorni_sadrzaj>
      <item>MARLI SERVIS d.o.o., Vlaška 13, 10000 Zagreb zastupanog po punomoćniku ŽUPIĆ &amp; PARTNERI ODVJETNIČKO DRUŠTVO</item>
    </izvorni_sadrzaj>
    <derivirana_varijabla naziv="DomainObject.Predmet.ProtuStrankaListFormatedWithAdress_1">
      <item>MARLI SERVIS d.o.o., Vlaška 13, 10000 Zagreb zastupanog po punomoćniku ŽUPIĆ &amp; PARTNERI ODVJETNIČKO DRUŠTVO</item>
    </derivirana_varijabla>
  </DomainObject.Predmet.ProtuStrankaListFormatedWithAdress>
  <DomainObject.Predmet.ProtuStrankaListFormatedWithAdressOIB>
    <izvorni_sadrzaj>
      <item>MARLI SERVIS d.o.o., OIB 46580419876, Vlaška 13, 10000 Zagreb zastupanog po punomoćniku ŽUPIĆ &amp; PARTNERI ODVJETNIČKO DRUŠTVO</item>
    </izvorni_sadrzaj>
    <derivirana_varijabla naziv="DomainObject.Predmet.ProtuStrankaListFormatedWithAdressOIB_1">
      <item>MARLI SERVIS d.o.o., OIB 46580419876, Vlaška 13, 10000 Zagreb zastupanog po punomoćniku ŽUPIĆ &amp; PARTNERI ODVJETNIČKO DRUŠTVO</item>
    </derivirana_varijabla>
  </DomainObject.Predmet.ProtuStrankaListFormatedWithAdressOIB>
  <DomainObject.Predmet.ProtuStrankaListNazivFormated>
    <izvorni_sadrzaj>
      <item>MARLI SERVIS d.o.o.</item>
    </izvorni_sadrzaj>
    <derivirana_varijabla naziv="DomainObject.Predmet.ProtuStrankaListNazivFormated_1">
      <item>MARLI SERVIS d.o.o.</item>
    </derivirana_varijabla>
  </DomainObject.Predmet.ProtuStrankaListNazivFormated>
  <DomainObject.Predmet.ProtuStrankaListNazivFormatedOIB>
    <izvorni_sadrzaj>
      <item>MARLI SERVIS d.o.o., OIB 46580419876</item>
    </izvorni_sadrzaj>
    <derivirana_varijabla naziv="DomainObject.Predmet.ProtuStrankaListNazivFormatedOIB_1">
      <item>MARLI SERVIS d.o.o., OIB 46580419876</item>
    </derivirana_varijabla>
  </DomainObject.Predmet.ProtuStrankaListNazivFormatedOIB>
  <DomainObject.Predmet.OstaliListFormated>
    <izvorni_sadrzaj>
      <item>ŽUPIĆ &amp; PARTNERI ODVJETNIČKO DRUŠTVO punomoćnik sudionika u postupku MARLI SERVIS d.o.o.</item>
      <item>LUKA MARINOVIĆ</item>
      <item>Dario Budimir</item>
    </izvorni_sadrzaj>
    <derivirana_varijabla naziv="DomainObject.Predmet.OstaliListFormated_1">
      <item>ŽUPIĆ &amp; PARTNERI ODVJETNIČKO DRUŠTVO punomoćnik sudionika u postupku MARLI SERVIS d.o.o.</item>
      <item>LUKA MARINOVIĆ</item>
      <item>Dario Budimir</item>
    </derivirana_varijabla>
  </DomainObject.Predmet.OstaliListFormated>
  <DomainObject.Predmet.OstaliListFormatedOIB>
    <izvorni_sadrzaj>
      <item>ŽUPIĆ &amp; PARTNERI ODVJETNIČKO DRUŠTVO punomoćnik sudionika u postupku MARLI SERVIS d.o.o.</item>
      <item>LUKA MARINOVIĆ</item>
      <item>Dario Budimir, OIB 65373527115</item>
    </izvorni_sadrzaj>
    <derivirana_varijabla naziv="DomainObject.Predmet.OstaliListFormatedOIB_1">
      <item>ŽUPIĆ &amp; PARTNERI ODVJETNIČKO DRUŠTVO punomoćnik sudionika u postupku MARLI SERVIS d.o.o.</item>
      <item>LUKA MARINOVIĆ</item>
      <item>Dario Budimir, OIB 65373527115</item>
    </derivirana_varijabla>
  </DomainObject.Predmet.OstaliListFormatedOIB>
  <DomainObject.Predmet.OstaliListFormatedWithAdress>
    <izvorni_sadrzaj>
      <item>ŽUPIĆ &amp; PARTNERI ODVJETNIČKO DRUŠTVO, ULICA GRADA VUKOVARA 269F, 10000 Zagreb punomoćnik sudionika u postupku MARLI SERVIS d.o.o.</item>
      <item>LUKA MARINOVIĆ, Bakačeva 5, 10000 Zagreb</item>
      <item>Dario Budimir, Jurišićeva Ulica 6, 10000 Zagreb</item>
    </izvorni_sadrzaj>
    <derivirana_varijabla naziv="DomainObject.Predmet.OstaliListFormatedWithAdress_1">
      <item>ŽUPIĆ &amp; PARTNERI ODVJETNIČKO DRUŠTVO, ULICA GRADA VUKOVARA 269F, 10000 Zagreb punomoćnik sudionika u postupku MARLI SERVIS d.o.o.</item>
      <item>LUKA MARINOVIĆ, Bakačeva 5, 10000 Zagreb</item>
      <item>Dario Budimir, Jurišićeva Ulica 6, 10000 Zagreb</item>
    </derivirana_varijabla>
  </DomainObject.Predmet.OstaliListFormatedWithAdress>
  <DomainObject.Predmet.OstaliListFormatedWithAdressOIB>
    <izvorni_sadrzaj>
      <item>ŽUPIĆ &amp; PARTNERI ODVJETNIČKO DRUŠTVO, ULICA GRADA VUKOVARA 269F, 10000 Zagreb punomoćnik sudionika u postupku MARLI SERVIS d.o.o.</item>
      <item>LUKA MARINOVIĆ, Bakačeva 5, 10000 Zagreb</item>
      <item>Dario Budimir, OIB 65373527115, Jurišićeva Ulica 6, 10000 Zagreb</item>
    </izvorni_sadrzaj>
    <derivirana_varijabla naziv="DomainObject.Predmet.OstaliListFormatedWithAdressOIB_1">
      <item>ŽUPIĆ &amp; PARTNERI ODVJETNIČKO DRUŠTVO, ULICA GRADA VUKOVARA 269F, 10000 Zagreb punomoćnik sudionika u postupku MARLI SERVIS d.o.o.</item>
      <item>LUKA MARINOVIĆ, Bakačeva 5, 10000 Zagreb</item>
      <item>Dario Budimir, OIB 65373527115, Jurišićeva Ulica 6, 10000 Zagreb</item>
    </derivirana_varijabla>
  </DomainObject.Predmet.OstaliListFormatedWithAdressOIB>
  <DomainObject.Predmet.OstaliListNazivFormated>
    <izvorni_sadrzaj>
      <item>ŽUPIĆ &amp; PARTNERI ODVJETNIČKO DRUŠTVO</item>
      <item>LUKA MARINOVIĆ</item>
      <item>Dario Budimir</item>
    </izvorni_sadrzaj>
    <derivirana_varijabla naziv="DomainObject.Predmet.OstaliListNazivFormated_1">
      <item>ŽUPIĆ &amp; PARTNERI ODVJETNIČKO DRUŠTVO</item>
      <item>LUKA MARINOVIĆ</item>
      <item>Dario Budimir</item>
    </derivirana_varijabla>
  </DomainObject.Predmet.OstaliListNazivFormated>
  <DomainObject.Predmet.OstaliListNazivFormatedOIB>
    <izvorni_sadrzaj>
      <item>ŽUPIĆ &amp; PARTNERI ODVJETNIČKO DRUŠTVO</item>
      <item>LUKA MARINOVIĆ</item>
      <item>Dario Budimir, OIB 65373527115</item>
    </izvorni_sadrzaj>
    <derivirana_varijabla naziv="DomainObject.Predmet.OstaliListNazivFormatedOIB_1">
      <item>ŽUPIĆ &amp; PARTNERI ODVJETNIČKO DRUŠTVO</item>
      <item>LUKA MARINOVIĆ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St-2003/2013-45</izvorni_sadrzaj>
    <derivirana_varijabla naziv="DomainObject.PoslovniBrojDokumenta_1">St-2003/2013-45</derivirana_varijabla>
  </DomainObject.PoslovniBrojDokumenta>
  <DomainObject.Predmet.StrankaIDrugi>
    <izvorni_sadrzaj>MARLI SERVIS d.o.o.</izvorni_sadrzaj>
    <derivirana_varijabla naziv="DomainObject.Predmet.StrankaIDrugi_1">MARLI SERVIS d.o.o.</derivirana_varijabla>
  </DomainObject.Predmet.StrankaIDrugi>
  <DomainObject.Predmet.ProtustrankaIDrugi>
    <izvorni_sadrzaj>MARLI SERVIS d.o.o.</izvorni_sadrzaj>
    <derivirana_varijabla naziv="DomainObject.Predmet.ProtustrankaIDrugi_1">MARLI SERVIS d.o.o.</derivirana_varijabla>
  </DomainObject.Predmet.ProtustrankaIDrugi>
  <DomainObject.Predmet.StrankaIDrugiAdressOIB>
    <izvorni_sadrzaj>MARLI SERVIS d.o.o., OIB 46580419876, Vlaška 13, 10000 Zagreb</izvorni_sadrzaj>
    <derivirana_varijabla naziv="DomainObject.Predmet.StrankaIDrugiAdressOIB_1">MARLI SERVIS d.o.o., OIB 46580419876, Vlaška 13, 10000 Zagreb</derivirana_varijabla>
  </DomainObject.Predmet.StrankaIDrugiAdressOIB>
  <DomainObject.Predmet.ProtustrankaIDrugiAdressOIB>
    <izvorni_sadrzaj>MARLI SERVIS d.o.o., OIB 46580419876, Vlaška 13, 10000 Zagreb</izvorni_sadrzaj>
    <derivirana_varijabla naziv="DomainObject.Predmet.ProtustrankaIDrugiAdressOIB_1">MARLI SERVIS d.o.o., OIB 46580419876, Vlaška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MARLI SERVIS d.o.o.</item>
      <item>MARLI SERVIS d.o.o.</item>
      <item>ŽUPIĆ &amp; PARTNERI ODVJETNIČKO DRUŠTVO</item>
      <item>LUKA MARINOVIĆ</item>
      <item>Dario Budimir</item>
    </izvorni_sadrzaj>
    <derivirana_varijabla naziv="DomainObject.Predmet.SudioniciListNaziv_1">
      <item>MARLI SERVIS d.o.o.</item>
      <item>MARLI SERVIS d.o.o.</item>
      <item>ŽUPIĆ &amp; PARTNERI ODVJETNIČKO DRUŠTVO</item>
      <item>LUKA MARINOVIĆ</item>
      <item>Dario Budimir</item>
    </derivirana_varijabla>
  </DomainObject.Predmet.SudioniciListNaziv>
  <DomainObject.Predmet.SudioniciListAdressOIB>
    <izvorni_sadrzaj>
      <item>MARLI SERVIS d.o.o., OIB 46580419876, Vlaška 13,10000 Zagreb</item>
      <item>MARLI SERVIS d.o.o., OIB 46580419876, Vlaška 13,10000 Zagreb</item>
      <item>ŽUPIĆ &amp; PARTNERI ODVJETNIČKO DRUŠTVO, ULICA GRADA VUKOVARA 269F,10000 Zagreb</item>
      <item>LUKA MARINOVIĆ, Bakačeva 5,10000 Zagreb</item>
      <item>Dario Budimir, OIB 65373527115, Jurišićeva Ulica 6,10000 Zagreb</item>
    </izvorni_sadrzaj>
    <derivirana_varijabla naziv="DomainObject.Predmet.SudioniciListAdressOIB_1">
      <item>MARLI SERVIS d.o.o., OIB 46580419876, Vlaška 13,10000 Zagreb</item>
      <item>MARLI SERVIS d.o.o., OIB 46580419876, Vlaška 13,10000 Zagreb</item>
      <item>ŽUPIĆ &amp; PARTNERI ODVJETNIČKO DRUŠTVO, ULICA GRADA VUKOVARA 269F,10000 Zagreb</item>
      <item>LUKA MARINOVIĆ, Bakačeva 5,10000 Zagreb</item>
      <item>Dario Budimir, OIB 65373527115, Jurišićeva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46580419876</item>
      <item>, OIB 46580419876</item>
      <item>, OIB null</item>
      <item>, OIB null</item>
      <item>, OIB 65373527115</item>
    </izvorni_sadrzaj>
    <derivirana_varijabla naziv="DomainObject.Predmet.SudioniciListNazivOIB_1">
      <item>, OIB 46580419876</item>
      <item>, OIB 46580419876</item>
      <item>, OIB null</item>
      <item>, OIB null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737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2015-12-03T14:15:00Z</dcterms:created>
  <dc:creator>nmarkovic</dc:creator>
  <cp:lastModifiedBy>Ivana Rogić</cp:lastModifiedBy>
  <cp:lastPrinted>2015-12-04T08:09:00Z</cp:lastPrinted>
  <dcterms:modified xmlns:xsi="http://www.w3.org/2001/XMLSchema-instance" xsi:type="dcterms:W3CDTF">2015-12-04T08:11:00Z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St-2003/2013-45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