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7fb54" w14:paraId="1c7fb54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F371C9">
        <w:t>-3994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6F72B9">
        <w:t>03</w:t>
      </w:r>
      <w:r w:rsidR="005B3778">
        <w:t xml:space="preserve">. </w:t>
      </w:r>
      <w:r w:rsidR="006F72B9">
        <w:t>veljače</w:t>
      </w:r>
      <w:r w:rsidR="005B3778">
        <w:t xml:space="preserve">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B058E4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597F83">
        <w:t xml:space="preserve"> </w:t>
      </w:r>
      <w:r w:rsidR="00F371C9" w:rsidRPr="00F371C9">
        <w:t>KATMA d.o.o. za grafičke usluge, tr</w:t>
      </w:r>
      <w:r w:rsidR="00F371C9">
        <w:t xml:space="preserve">govinu i ugostiteljstvo, </w:t>
      </w:r>
      <w:r w:rsidR="00F371C9" w:rsidRPr="00F371C9">
        <w:t xml:space="preserve">Zagreb, </w:t>
      </w:r>
      <w:proofErr w:type="spellStart"/>
      <w:r w:rsidR="00F371C9" w:rsidRPr="00F371C9">
        <w:t>Požarkovečka</w:t>
      </w:r>
      <w:proofErr w:type="spellEnd"/>
      <w:r w:rsidR="00F371C9" w:rsidRPr="00F371C9">
        <w:t xml:space="preserve"> 19</w:t>
      </w:r>
      <w:r w:rsidR="00F371C9">
        <w:t xml:space="preserve">, OIB: </w:t>
      </w:r>
      <w:r w:rsidR="00F371C9" w:rsidRPr="00F371C9">
        <w:t>99484044729</w:t>
      </w:r>
      <w:r w:rsidR="00F371C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F371C9">
        <w:t xml:space="preserve">439.642,14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6F72B9">
        <w:t>03</w:t>
      </w:r>
      <w:r w:rsidR="005B3778">
        <w:t xml:space="preserve">. </w:t>
      </w:r>
      <w:r w:rsidR="006F72B9">
        <w:t>veljače</w:t>
      </w:r>
      <w:r w:rsidR="005B3778">
        <w:t xml:space="preserve">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58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429"/>
    <w:rsid w:val="00185571"/>
    <w:rsid w:val="001E50FB"/>
    <w:rsid w:val="001F6933"/>
    <w:rsid w:val="00230A63"/>
    <w:rsid w:val="00260B97"/>
    <w:rsid w:val="00262CA3"/>
    <w:rsid w:val="00263D6D"/>
    <w:rsid w:val="00264D19"/>
    <w:rsid w:val="00297E94"/>
    <w:rsid w:val="002B758E"/>
    <w:rsid w:val="00325398"/>
    <w:rsid w:val="00351E16"/>
    <w:rsid w:val="0035311C"/>
    <w:rsid w:val="0038246E"/>
    <w:rsid w:val="00393C47"/>
    <w:rsid w:val="003D35F9"/>
    <w:rsid w:val="003E3A15"/>
    <w:rsid w:val="003F61C1"/>
    <w:rsid w:val="00413F4C"/>
    <w:rsid w:val="00431149"/>
    <w:rsid w:val="004B337A"/>
    <w:rsid w:val="004F3962"/>
    <w:rsid w:val="0053446F"/>
    <w:rsid w:val="00567BFD"/>
    <w:rsid w:val="00572798"/>
    <w:rsid w:val="00590AEF"/>
    <w:rsid w:val="00591994"/>
    <w:rsid w:val="00597F83"/>
    <w:rsid w:val="005A0039"/>
    <w:rsid w:val="005B3778"/>
    <w:rsid w:val="005D476D"/>
    <w:rsid w:val="005E4AB8"/>
    <w:rsid w:val="005F0073"/>
    <w:rsid w:val="005F4627"/>
    <w:rsid w:val="00627F6A"/>
    <w:rsid w:val="00657B8E"/>
    <w:rsid w:val="006626DA"/>
    <w:rsid w:val="006C761C"/>
    <w:rsid w:val="006F2523"/>
    <w:rsid w:val="006F72B9"/>
    <w:rsid w:val="007715C3"/>
    <w:rsid w:val="007B5AFD"/>
    <w:rsid w:val="007D5A5D"/>
    <w:rsid w:val="00800224"/>
    <w:rsid w:val="008155EE"/>
    <w:rsid w:val="00822950"/>
    <w:rsid w:val="008613BD"/>
    <w:rsid w:val="00863025"/>
    <w:rsid w:val="00871F01"/>
    <w:rsid w:val="008B6F53"/>
    <w:rsid w:val="008D134A"/>
    <w:rsid w:val="00920CA0"/>
    <w:rsid w:val="009419D8"/>
    <w:rsid w:val="009C5689"/>
    <w:rsid w:val="009C6F6E"/>
    <w:rsid w:val="009E7553"/>
    <w:rsid w:val="009F6B83"/>
    <w:rsid w:val="00A32C9C"/>
    <w:rsid w:val="00A71431"/>
    <w:rsid w:val="00A72573"/>
    <w:rsid w:val="00AC2E3E"/>
    <w:rsid w:val="00AC4528"/>
    <w:rsid w:val="00AD027A"/>
    <w:rsid w:val="00AE7565"/>
    <w:rsid w:val="00AF2B9C"/>
    <w:rsid w:val="00B058E4"/>
    <w:rsid w:val="00B82F18"/>
    <w:rsid w:val="00BC655B"/>
    <w:rsid w:val="00BD5043"/>
    <w:rsid w:val="00C14D9E"/>
    <w:rsid w:val="00C214D5"/>
    <w:rsid w:val="00C37FE1"/>
    <w:rsid w:val="00C836B9"/>
    <w:rsid w:val="00C958E9"/>
    <w:rsid w:val="00CE7362"/>
    <w:rsid w:val="00D01B78"/>
    <w:rsid w:val="00D556DD"/>
    <w:rsid w:val="00D66226"/>
    <w:rsid w:val="00D72F7F"/>
    <w:rsid w:val="00D87149"/>
    <w:rsid w:val="00DD7FED"/>
    <w:rsid w:val="00DE3027"/>
    <w:rsid w:val="00DE459F"/>
    <w:rsid w:val="00DF5A08"/>
    <w:rsid w:val="00E03C2D"/>
    <w:rsid w:val="00E60F1D"/>
    <w:rsid w:val="00EC3302"/>
    <w:rsid w:val="00ED6AA8"/>
    <w:rsid w:val="00EE59F9"/>
    <w:rsid w:val="00F034D3"/>
    <w:rsid w:val="00F371C9"/>
    <w:rsid w:val="00F511DD"/>
    <w:rsid w:val="00F8310C"/>
    <w:rsid w:val="00FA4ED2"/>
    <w:rsid w:val="00FC1C0D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72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72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72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72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72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72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72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72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72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72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3994</izvorni_sadrzaj>
    <derivirana_varijabla naziv="DomainObject.Predmet.Broj_1">3994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St-3994/2015</izvorni_sadrzaj>
    <derivirana_varijabla naziv="DomainObject.Predmet.OznakaBroj_1">St-3994/2015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KATMA d.o.o.</izvorni_sadrzaj>
    <derivirana_varijabla naziv="DomainObject.Predmet.ProtustrankaFormated_1">  KATMA d.o.o.</derivirana_varijabla>
  </DomainObject.Predmet.ProtustrankaFormated>
  <DomainObject.Predmet.ProtustrankaFormatedOIB>
    <izvorni_sadrzaj>  KATMA d.o.o., OIB 99484044729</izvorni_sadrzaj>
    <derivirana_varijabla naziv="DomainObject.Predmet.ProtustrankaFormatedOIB_1">  KATMA d.o.o., OIB 99484044729</derivirana_varijabla>
  </DomainObject.Predmet.ProtustrankaFormatedOIB>
  <DomainObject.Predmet.ProtustrankaFormatedWithAdress>
    <izvorni_sadrzaj> KATMA d.o.o., Požarkovečka 19, 10000 Zagreb</izvorni_sadrzaj>
    <derivirana_varijabla naziv="DomainObject.Predmet.ProtustrankaFormatedWithAdress_1"> KATMA d.o.o., Požarkovečka 19, 10000 Zagreb</derivirana_varijabla>
  </DomainObject.Predmet.ProtustrankaFormatedWithAdress>
  <DomainObject.Predmet.ProtustrankaFormatedWithAdressOIB>
    <izvorni_sadrzaj> KATMA d.o.o., OIB 99484044729, Požarkovečka 19, 10000 Zagreb</izvorni_sadrzaj>
    <derivirana_varijabla naziv="DomainObject.Predmet.ProtustrankaFormatedWithAdressOIB_1"> KATMA d.o.o., OIB 99484044729, Požarkovečka 19, 10000 Zagreb</derivirana_varijabla>
  </DomainObject.Predmet.ProtustrankaFormatedWithAdressOIB>
  <DomainObject.Predmet.ProtustrankaWithAdress>
    <izvorni_sadrzaj>KATMA d.o.o. Požarkovečka 19, 10000 Zagreb</izvorni_sadrzaj>
    <derivirana_varijabla naziv="DomainObject.Predmet.ProtustrankaWithAdress_1">KATMA d.o.o. Požarkovečka 19, 10000 Zagreb</derivirana_varijabla>
  </DomainObject.Predmet.ProtustrankaWithAdress>
  <DomainObject.Predmet.ProtustrankaWithAdressOIB>
    <izvorni_sadrzaj>KATMA d.o.o., OIB 99484044729, Požarkovečka 19, 10000 Zagreb</izvorni_sadrzaj>
    <derivirana_varijabla naziv="DomainObject.Predmet.ProtustrankaWithAdressOIB_1">KATMA d.o.o., OIB 99484044729, Požarkovečka 19, 10000 Zagreb</derivirana_varijabla>
  </DomainObject.Predmet.ProtustrankaWithAdressOIB>
  <DomainObject.Predmet.ProtustrankaNazivFormated>
    <izvorni_sadrzaj>KATMA d.o.o.</izvorni_sadrzaj>
    <derivirana_varijabla naziv="DomainObject.Predmet.ProtustrankaNazivFormated_1">KATMA d.o.o.</derivirana_varijabla>
  </DomainObject.Predmet.ProtustrankaNazivFormated>
  <DomainObject.Predmet.ProtustrankaNazivFormatedOIB>
    <izvorni_sadrzaj>KATMA d.o.o., OIB 99484044729</izvorni_sadrzaj>
    <derivirana_varijabla naziv="DomainObject.Predmet.ProtustrankaNazivFormatedOIB_1">KATMA d.o.o., OIB 99484044729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KATMA d.o.o.</item>
    </izvorni_sadrzaj>
    <derivirana_varijabla naziv="DomainObject.Predmet.ProtuStrankaListFormated_1">
      <item>KATMA d.o.o.</item>
    </derivirana_varijabla>
  </DomainObject.Predmet.ProtuStrankaListFormated>
  <DomainObject.Predmet.ProtuStrankaListFormatedOIB>
    <izvorni_sadrzaj>
      <item>KATMA d.o.o., OIB 99484044729</item>
    </izvorni_sadrzaj>
    <derivirana_varijabla naziv="DomainObject.Predmet.ProtuStrankaListFormatedOIB_1">
      <item>KATMA d.o.o., OIB 99484044729</item>
    </derivirana_varijabla>
  </DomainObject.Predmet.ProtuStrankaListFormatedOIB>
  <DomainObject.Predmet.ProtuStrankaListFormatedWithAdress>
    <izvorni_sadrzaj>
      <item>KATMA d.o.o., Požarkovečka 19, 10000 Zagreb</item>
    </izvorni_sadrzaj>
    <derivirana_varijabla naziv="DomainObject.Predmet.ProtuStrankaListFormatedWithAdress_1">
      <item>KATMA d.o.o., Požarkovečka 19, 10000 Zagreb</item>
    </derivirana_varijabla>
  </DomainObject.Predmet.ProtuStrankaListFormatedWithAdress>
  <DomainObject.Predmet.ProtuStrankaListFormatedWithAdressOIB>
    <izvorni_sadrzaj>
      <item>KATMA d.o.o., OIB 99484044729, Požarkovečka 19, 10000 Zagreb</item>
    </izvorni_sadrzaj>
    <derivirana_varijabla naziv="DomainObject.Predmet.ProtuStrankaListFormatedWithAdressOIB_1">
      <item>KATMA d.o.o., OIB 99484044729, Požarkovečka 19, 10000 Zagreb</item>
    </derivirana_varijabla>
  </DomainObject.Predmet.ProtuStrankaListFormatedWithAdressOIB>
  <DomainObject.Predmet.ProtuStrankaListNazivFormated>
    <izvorni_sadrzaj>
      <item>KATMA d.o.o.</item>
    </izvorni_sadrzaj>
    <derivirana_varijabla naziv="DomainObject.Predmet.ProtuStrankaListNazivFormated_1">
      <item>KATMA d.o.o.</item>
    </derivirana_varijabla>
  </DomainObject.Predmet.ProtuStrankaListNazivFormated>
  <DomainObject.Predmet.ProtuStrankaListNazivFormatedOIB>
    <izvorni_sadrzaj>
      <item>KATMA d.o.o., OIB 99484044729</item>
    </izvorni_sadrzaj>
    <derivirana_varijabla naziv="DomainObject.Predmet.ProtuStrankaListNazivFormatedOIB_1">
      <item>KATMA d.o.o., OIB 99484044729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KATMA d.o.o.</izvorni_sadrzaj>
    <derivirana_varijabla naziv="DomainObject.Predmet.ProtustrankaIDrugi_1">KATMA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KATMA d.o.o., OIB 99484044729, Požarkovečka 19, 10000 Zagreb</izvorni_sadrzaj>
    <derivirana_varijabla naziv="DomainObject.Predmet.ProtustrankaIDrugiAdressOIB_1">KATMA d.o.o., OIB 99484044729, Požarkovečka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KATMA d.o.o.</item>
      <item>FINA Regionalni centar Zagreb</item>
    </izvorni_sadrzaj>
    <derivirana_varijabla naziv="DomainObject.Predmet.SudioniciListNaziv_1">
      <item>KATMA d.o.o.</item>
      <item>FINA Regionalni centar Zagreb</item>
    </derivirana_varijabla>
  </DomainObject.Predmet.SudioniciListNaziv>
  <DomainObject.Predmet.SudioniciListAdressOIB>
    <izvorni_sadrzaj>
      <item>KATMA d.o.o., OIB 99484044729, Požarkovečka 19,10000 Zagreb</item>
      <item>FINA Regionalni centar Zagreb, OIB 85821130368, Trg svibanjskih žrtava 1995. 1,10000 Zagreb</item>
    </izvorni_sadrzaj>
    <derivirana_varijabla naziv="DomainObject.Predmet.SudioniciListAdressOIB_1">
      <item>KATMA d.o.o., OIB 99484044729, Požarkovečka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99484044729</item>
      <item>, OIB 85821130368</item>
    </izvorni_sadrzaj>
    <derivirana_varijabla naziv="DomainObject.Predmet.SudioniciListNazivOIB_1">
      <item>, OIB 99484044729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4AF64A-6C39-4B34-99B4-2D3C6172FA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1311</properties:Characters>
  <properties:Lines>42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2016-01-22T14:23:00Z</dcterms:created>
  <dc:creator>ilukac</dc:creator>
  <cp:lastModifiedBy>Višnja Jurlina</cp:lastModifiedBy>
  <cp:lastPrinted>2016-02-03T13:46:00Z</cp:lastPrinted>
  <dcterms:modified xmlns:xsi="http://www.w3.org/2001/XMLSchema-instance" xsi:type="dcterms:W3CDTF">2016-02-03T13:46:00Z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